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4442C" w14:paraId="02888AE1" w14:textId="77777777" w:rsidTr="005E4BB2">
        <w:tc>
          <w:tcPr>
            <w:tcW w:w="10423" w:type="dxa"/>
            <w:gridSpan w:val="2"/>
            <w:shd w:val="clear" w:color="auto" w:fill="auto"/>
          </w:tcPr>
          <w:p w14:paraId="00DEE875" w14:textId="4F5BE356" w:rsidR="004F0988" w:rsidRPr="00F4442C" w:rsidRDefault="008A6D4A" w:rsidP="00133525">
            <w:pPr>
              <w:pStyle w:val="ZA"/>
              <w:framePr w:w="0" w:hRule="auto" w:wrap="auto" w:vAnchor="margin" w:hAnchor="text" w:yAlign="inline"/>
              <w:rPr>
                <w:lang w:val="fr-FR"/>
              </w:rPr>
            </w:pPr>
            <w:bookmarkStart w:id="0" w:name="page1"/>
            <w:r w:rsidRPr="00F4442C">
              <w:rPr>
                <w:sz w:val="64"/>
                <w:lang w:val="fr-FR"/>
              </w:rPr>
              <w:t xml:space="preserve">3GPP TS 29.cde </w:t>
            </w:r>
            <w:r w:rsidRPr="00F4442C">
              <w:rPr>
                <w:lang w:val="fr-FR"/>
              </w:rPr>
              <w:t>V</w:t>
            </w:r>
            <w:r w:rsidR="00B61E49" w:rsidRPr="00F4442C">
              <w:rPr>
                <w:lang w:val="fr-FR"/>
              </w:rPr>
              <w:t>0</w:t>
            </w:r>
            <w:r w:rsidRPr="00F4442C">
              <w:rPr>
                <w:lang w:val="fr-FR"/>
              </w:rPr>
              <w:t>.</w:t>
            </w:r>
            <w:r w:rsidR="00F4442C">
              <w:rPr>
                <w:lang w:val="fr-FR"/>
              </w:rPr>
              <w:t>1</w:t>
            </w:r>
            <w:r w:rsidRPr="00F4442C">
              <w:rPr>
                <w:lang w:val="fr-FR"/>
              </w:rPr>
              <w:t>.</w:t>
            </w:r>
            <w:r w:rsidR="00B61E49" w:rsidRPr="00F4442C">
              <w:rPr>
                <w:lang w:val="fr-FR"/>
              </w:rPr>
              <w:t>0</w:t>
            </w:r>
            <w:r w:rsidRPr="00F4442C">
              <w:rPr>
                <w:lang w:val="fr-FR"/>
              </w:rPr>
              <w:t xml:space="preserve"> </w:t>
            </w:r>
            <w:r w:rsidRPr="00F4442C">
              <w:rPr>
                <w:sz w:val="32"/>
                <w:lang w:val="fr-FR"/>
              </w:rPr>
              <w:t>(20</w:t>
            </w:r>
            <w:r w:rsidR="00855FDA" w:rsidRPr="00F4442C">
              <w:rPr>
                <w:sz w:val="32"/>
                <w:lang w:val="fr-FR"/>
              </w:rPr>
              <w:t>2</w:t>
            </w:r>
            <w:r w:rsidR="00A628AF" w:rsidRPr="00F4442C">
              <w:rPr>
                <w:sz w:val="32"/>
                <w:lang w:val="fr-FR"/>
              </w:rPr>
              <w:t>3</w:t>
            </w:r>
            <w:r w:rsidRPr="00F4442C">
              <w:rPr>
                <w:sz w:val="32"/>
                <w:lang w:val="fr-FR"/>
              </w:rPr>
              <w:t>-</w:t>
            </w:r>
            <w:r w:rsidR="008675AD" w:rsidRPr="00F4442C">
              <w:rPr>
                <w:sz w:val="32"/>
                <w:lang w:val="fr-FR"/>
              </w:rPr>
              <w:t>12</w:t>
            </w:r>
            <w:r w:rsidRPr="00F4442C">
              <w:rPr>
                <w:sz w:val="32"/>
                <w:lang w:val="fr-FR"/>
              </w:rPr>
              <w:t>)</w:t>
            </w:r>
          </w:p>
        </w:tc>
      </w:tr>
      <w:tr w:rsidR="004F0988" w:rsidRPr="00F4442C" w14:paraId="1D079564" w14:textId="77777777" w:rsidTr="005E4BB2">
        <w:trPr>
          <w:trHeight w:hRule="exact" w:val="1134"/>
        </w:trPr>
        <w:tc>
          <w:tcPr>
            <w:tcW w:w="10423" w:type="dxa"/>
            <w:gridSpan w:val="2"/>
            <w:shd w:val="clear" w:color="auto" w:fill="auto"/>
          </w:tcPr>
          <w:p w14:paraId="4B4479F5" w14:textId="77777777" w:rsidR="00BA4B8D" w:rsidRPr="00F4442C" w:rsidRDefault="004F0988" w:rsidP="008A6D4A">
            <w:pPr>
              <w:pStyle w:val="ZB"/>
              <w:framePr w:w="0" w:hRule="auto" w:wrap="auto" w:vAnchor="margin" w:hAnchor="text" w:yAlign="inline"/>
            </w:pPr>
            <w:r w:rsidRPr="00F4442C">
              <w:t xml:space="preserve">Technical </w:t>
            </w:r>
            <w:bookmarkStart w:id="1" w:name="spectype2"/>
            <w:r w:rsidRPr="00F4442C">
              <w:t>Specification</w:t>
            </w:r>
            <w:bookmarkEnd w:id="1"/>
          </w:p>
        </w:tc>
      </w:tr>
      <w:tr w:rsidR="004F0988" w:rsidRPr="00F4442C" w14:paraId="4CBB4A33" w14:textId="77777777" w:rsidTr="005E4BB2">
        <w:trPr>
          <w:trHeight w:hRule="exact" w:val="3686"/>
        </w:trPr>
        <w:tc>
          <w:tcPr>
            <w:tcW w:w="10423" w:type="dxa"/>
            <w:gridSpan w:val="2"/>
            <w:shd w:val="clear" w:color="auto" w:fill="auto"/>
          </w:tcPr>
          <w:p w14:paraId="46FADF57" w14:textId="77777777" w:rsidR="008A6D4A" w:rsidRPr="00F4442C" w:rsidRDefault="008A6D4A" w:rsidP="008A6D4A">
            <w:pPr>
              <w:pStyle w:val="ZT"/>
              <w:framePr w:wrap="auto" w:hAnchor="text" w:yAlign="inline"/>
            </w:pPr>
            <w:r w:rsidRPr="00F4442C">
              <w:t>3rd Generation Partnership Project;</w:t>
            </w:r>
          </w:p>
          <w:p w14:paraId="2156E76C" w14:textId="77777777" w:rsidR="008A6D4A" w:rsidRPr="00F4442C" w:rsidRDefault="008A6D4A" w:rsidP="008A6D4A">
            <w:pPr>
              <w:pStyle w:val="ZT"/>
              <w:framePr w:wrap="auto" w:hAnchor="text" w:yAlign="inline"/>
            </w:pPr>
            <w:r w:rsidRPr="00F4442C">
              <w:t>Technical Specification Group Core Network and Terminals;</w:t>
            </w:r>
          </w:p>
          <w:p w14:paraId="7AEC9025" w14:textId="0475635F" w:rsidR="00257C56" w:rsidRPr="00F4442C" w:rsidRDefault="009A26EA" w:rsidP="00127679">
            <w:pPr>
              <w:pStyle w:val="ZT"/>
              <w:framePr w:wrap="auto" w:hAnchor="text" w:yAlign="inline"/>
            </w:pPr>
            <w:r w:rsidRPr="00F4442C">
              <w:rPr>
                <w:bCs/>
              </w:rPr>
              <w:t>Service Enabler Architecture Layer for Verticals (SEAL)</w:t>
            </w:r>
            <w:r w:rsidR="008A6D4A" w:rsidRPr="00F4442C">
              <w:t>;</w:t>
            </w:r>
          </w:p>
          <w:p w14:paraId="1DF8D368" w14:textId="0BBF5574" w:rsidR="008A6D4A" w:rsidRPr="00F4442C" w:rsidRDefault="009A26EA" w:rsidP="00127679">
            <w:pPr>
              <w:pStyle w:val="ZT"/>
              <w:framePr w:wrap="auto" w:hAnchor="text" w:yAlign="inline"/>
            </w:pPr>
            <w:r w:rsidRPr="00F4442C">
              <w:t>Network Slice Capability Exposure (NSCE)</w:t>
            </w:r>
            <w:r w:rsidR="00075651" w:rsidRPr="00F4442C">
              <w:t xml:space="preserve"> Server</w:t>
            </w:r>
            <w:r w:rsidR="004C6C5F" w:rsidRPr="00F4442C">
              <w:t xml:space="preserve"> Services</w:t>
            </w:r>
            <w:r w:rsidR="000160E1" w:rsidRPr="00F4442C">
              <w:t>;</w:t>
            </w:r>
          </w:p>
          <w:p w14:paraId="6DD306F5" w14:textId="77777777" w:rsidR="008A6D4A" w:rsidRPr="00F4442C" w:rsidRDefault="008A6D4A" w:rsidP="008A6D4A">
            <w:pPr>
              <w:pStyle w:val="ZT"/>
              <w:framePr w:wrap="auto" w:hAnchor="text" w:yAlign="inline"/>
            </w:pPr>
            <w:r w:rsidRPr="00F4442C">
              <w:t>Stage 3</w:t>
            </w:r>
          </w:p>
          <w:p w14:paraId="53BEDE76" w14:textId="4F0165ED" w:rsidR="008A6D4A" w:rsidRPr="00F4442C" w:rsidRDefault="008A6D4A" w:rsidP="008A6D4A">
            <w:pPr>
              <w:pStyle w:val="ZT"/>
              <w:framePr w:wrap="auto" w:hAnchor="text" w:yAlign="inline"/>
              <w:rPr>
                <w:i/>
                <w:sz w:val="28"/>
              </w:rPr>
            </w:pPr>
            <w:r w:rsidRPr="00F4442C">
              <w:t>(</w:t>
            </w:r>
            <w:r w:rsidRPr="00F4442C">
              <w:rPr>
                <w:rStyle w:val="ZGSM"/>
              </w:rPr>
              <w:t>Release 1</w:t>
            </w:r>
            <w:r w:rsidR="00E43492" w:rsidRPr="00F4442C">
              <w:rPr>
                <w:rStyle w:val="ZGSM"/>
              </w:rPr>
              <w:t>8</w:t>
            </w:r>
            <w:r w:rsidRPr="00F4442C">
              <w:t>)</w:t>
            </w:r>
          </w:p>
          <w:p w14:paraId="5C693FA3" w14:textId="77777777" w:rsidR="004F0988" w:rsidRPr="00F4442C" w:rsidRDefault="004F0988" w:rsidP="00133525">
            <w:pPr>
              <w:pStyle w:val="ZT"/>
              <w:framePr w:wrap="auto" w:hAnchor="text" w:yAlign="inline"/>
              <w:rPr>
                <w:i/>
                <w:sz w:val="28"/>
              </w:rPr>
            </w:pPr>
          </w:p>
        </w:tc>
      </w:tr>
      <w:tr w:rsidR="00BF128E" w:rsidRPr="00F4442C" w14:paraId="35465AF6" w14:textId="77777777" w:rsidTr="005E4BB2">
        <w:tc>
          <w:tcPr>
            <w:tcW w:w="10423" w:type="dxa"/>
            <w:gridSpan w:val="2"/>
            <w:shd w:val="clear" w:color="auto" w:fill="auto"/>
          </w:tcPr>
          <w:p w14:paraId="481A5547" w14:textId="77777777" w:rsidR="00BF128E" w:rsidRPr="00F4442C" w:rsidRDefault="00BF128E" w:rsidP="00133525">
            <w:pPr>
              <w:pStyle w:val="ZU"/>
              <w:framePr w:w="0" w:wrap="auto" w:vAnchor="margin" w:hAnchor="text" w:yAlign="inline"/>
              <w:tabs>
                <w:tab w:val="right" w:pos="10206"/>
              </w:tabs>
              <w:jc w:val="left"/>
              <w:rPr>
                <w:color w:val="0000FF"/>
              </w:rPr>
            </w:pPr>
            <w:r w:rsidRPr="00F4442C">
              <w:rPr>
                <w:color w:val="0000FF"/>
              </w:rPr>
              <w:tab/>
            </w:r>
          </w:p>
        </w:tc>
      </w:tr>
      <w:bookmarkStart w:id="2" w:name="_MON_1684549432"/>
      <w:bookmarkEnd w:id="2"/>
      <w:tr w:rsidR="00F112E4" w:rsidRPr="00F4442C" w14:paraId="50664AD4" w14:textId="77777777" w:rsidTr="005E4BB2">
        <w:trPr>
          <w:trHeight w:hRule="exact" w:val="1531"/>
        </w:trPr>
        <w:tc>
          <w:tcPr>
            <w:tcW w:w="4883" w:type="dxa"/>
            <w:shd w:val="clear" w:color="auto" w:fill="auto"/>
          </w:tcPr>
          <w:p w14:paraId="671C64DC" w14:textId="4CD8127A" w:rsidR="00F112E4" w:rsidRPr="00F4442C" w:rsidRDefault="00186054" w:rsidP="00F112E4">
            <w:r w:rsidRPr="00F4442C">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19" type="#_x0000_t75" style="width:101.9pt;height:59.85pt" o:ole="">
                  <v:imagedata r:id="rId9" o:title=""/>
                </v:shape>
                <o:OLEObject Type="Embed" ProgID="Word.Picture.8" ShapeID="_x0000_i2619" DrawAspect="Content" ObjectID="_1762356156" r:id="rId10"/>
              </w:object>
            </w:r>
          </w:p>
        </w:tc>
        <w:tc>
          <w:tcPr>
            <w:tcW w:w="5540" w:type="dxa"/>
            <w:shd w:val="clear" w:color="auto" w:fill="auto"/>
          </w:tcPr>
          <w:p w14:paraId="47562F6D" w14:textId="55FCA510" w:rsidR="00F112E4" w:rsidRPr="00F4442C" w:rsidRDefault="00B02A04" w:rsidP="00F112E4">
            <w:pPr>
              <w:jc w:val="right"/>
            </w:pPr>
            <w:bookmarkStart w:id="3" w:name="logos"/>
            <w:r w:rsidRPr="00F4442C">
              <w:pict w14:anchorId="5617469C">
                <v:shape id="_x0000_i2620" type="#_x0000_t75" style="width:126.25pt;height:78.1pt">
                  <v:imagedata r:id="rId11" o:title="3GPP-logo_web"/>
                </v:shape>
              </w:pict>
            </w:r>
            <w:bookmarkEnd w:id="3"/>
          </w:p>
        </w:tc>
      </w:tr>
      <w:tr w:rsidR="00C074DD" w:rsidRPr="00F4442C" w14:paraId="7589BA90" w14:textId="77777777" w:rsidTr="005E4BB2">
        <w:trPr>
          <w:trHeight w:hRule="exact" w:val="5783"/>
        </w:trPr>
        <w:tc>
          <w:tcPr>
            <w:tcW w:w="10423" w:type="dxa"/>
            <w:gridSpan w:val="2"/>
            <w:shd w:val="clear" w:color="auto" w:fill="auto"/>
          </w:tcPr>
          <w:p w14:paraId="7F5185DF" w14:textId="77777777" w:rsidR="00C074DD" w:rsidRPr="00F4442C" w:rsidRDefault="00C074DD" w:rsidP="008A6D4A"/>
        </w:tc>
      </w:tr>
      <w:tr w:rsidR="00C074DD" w:rsidRPr="00F4442C" w14:paraId="2AA15094" w14:textId="77777777" w:rsidTr="005E4BB2">
        <w:trPr>
          <w:cantSplit/>
          <w:trHeight w:hRule="exact" w:val="964"/>
        </w:trPr>
        <w:tc>
          <w:tcPr>
            <w:tcW w:w="10423" w:type="dxa"/>
            <w:gridSpan w:val="2"/>
            <w:shd w:val="clear" w:color="auto" w:fill="auto"/>
          </w:tcPr>
          <w:p w14:paraId="3FC71E93" w14:textId="77777777" w:rsidR="00C074DD" w:rsidRPr="00F4442C" w:rsidRDefault="00C074DD" w:rsidP="00C074DD">
            <w:pPr>
              <w:rPr>
                <w:sz w:val="16"/>
              </w:rPr>
            </w:pPr>
            <w:bookmarkStart w:id="4" w:name="warningNotice"/>
            <w:r w:rsidRPr="00F4442C">
              <w:rPr>
                <w:sz w:val="16"/>
              </w:rPr>
              <w:t>The present document has been developed within the 3rd Generation Partnership Project (3GPP</w:t>
            </w:r>
            <w:r w:rsidRPr="00F4442C">
              <w:rPr>
                <w:sz w:val="16"/>
                <w:vertAlign w:val="superscript"/>
              </w:rPr>
              <w:t xml:space="preserve"> TM</w:t>
            </w:r>
            <w:r w:rsidRPr="00F4442C">
              <w:rPr>
                <w:sz w:val="16"/>
              </w:rPr>
              <w:t>) and may be further elaborated for the purposes of 3GPP.</w:t>
            </w:r>
            <w:r w:rsidRPr="00F4442C">
              <w:rPr>
                <w:sz w:val="16"/>
              </w:rPr>
              <w:br/>
              <w:t>The present document has not been subject to any approval process by the 3GPP</w:t>
            </w:r>
            <w:r w:rsidRPr="00F4442C">
              <w:rPr>
                <w:sz w:val="16"/>
                <w:vertAlign w:val="superscript"/>
              </w:rPr>
              <w:t xml:space="preserve"> </w:t>
            </w:r>
            <w:r w:rsidRPr="00F4442C">
              <w:rPr>
                <w:sz w:val="16"/>
              </w:rPr>
              <w:t>Organizational Partners and shall not be implemented.</w:t>
            </w:r>
            <w:r w:rsidRPr="00F4442C">
              <w:rPr>
                <w:sz w:val="16"/>
              </w:rPr>
              <w:br/>
              <w:t>This Specification is provided for future development work within 3GPP</w:t>
            </w:r>
            <w:r w:rsidRPr="00F4442C">
              <w:rPr>
                <w:sz w:val="16"/>
                <w:vertAlign w:val="superscript"/>
              </w:rPr>
              <w:t xml:space="preserve"> </w:t>
            </w:r>
            <w:r w:rsidRPr="00F4442C">
              <w:rPr>
                <w:sz w:val="16"/>
              </w:rPr>
              <w:t>only. The Organizational Partners accept no liability for any use of this Specification.</w:t>
            </w:r>
            <w:r w:rsidRPr="00F4442C">
              <w:rPr>
                <w:sz w:val="16"/>
              </w:rPr>
              <w:br/>
              <w:t>Specifications and Reports for implementation of the 3GPP</w:t>
            </w:r>
            <w:r w:rsidRPr="00F4442C">
              <w:rPr>
                <w:sz w:val="16"/>
                <w:vertAlign w:val="superscript"/>
              </w:rPr>
              <w:t xml:space="preserve"> TM</w:t>
            </w:r>
            <w:r w:rsidRPr="00F4442C">
              <w:rPr>
                <w:sz w:val="16"/>
              </w:rPr>
              <w:t xml:space="preserve"> system should be obtained via the 3GPP Organizational Partners' Publications Offices.</w:t>
            </w:r>
            <w:bookmarkEnd w:id="4"/>
          </w:p>
          <w:p w14:paraId="54ECB568" w14:textId="77777777" w:rsidR="00C074DD" w:rsidRPr="00F4442C" w:rsidRDefault="00C074DD" w:rsidP="00C074DD">
            <w:pPr>
              <w:pStyle w:val="ZV"/>
              <w:framePr w:w="0" w:wrap="auto" w:vAnchor="margin" w:hAnchor="text" w:yAlign="inline"/>
            </w:pPr>
          </w:p>
          <w:p w14:paraId="17F845FA" w14:textId="77777777" w:rsidR="00C074DD" w:rsidRPr="00F4442C" w:rsidRDefault="00C074DD" w:rsidP="00C074DD">
            <w:pPr>
              <w:rPr>
                <w:sz w:val="16"/>
              </w:rPr>
            </w:pPr>
          </w:p>
        </w:tc>
      </w:tr>
      <w:bookmarkEnd w:id="0"/>
    </w:tbl>
    <w:p w14:paraId="099CFF8E" w14:textId="77777777" w:rsidR="00080512" w:rsidRPr="00F4442C" w:rsidRDefault="00080512">
      <w:pPr>
        <w:sectPr w:rsidR="00080512" w:rsidRPr="00F444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4442C" w14:paraId="39F3BDAC" w14:textId="77777777" w:rsidTr="00133525">
        <w:trPr>
          <w:trHeight w:hRule="exact" w:val="5670"/>
        </w:trPr>
        <w:tc>
          <w:tcPr>
            <w:tcW w:w="10423" w:type="dxa"/>
            <w:shd w:val="clear" w:color="auto" w:fill="auto"/>
          </w:tcPr>
          <w:p w14:paraId="6704B07E" w14:textId="77777777" w:rsidR="00E16509" w:rsidRPr="00F4442C" w:rsidRDefault="00E16509" w:rsidP="00E16509">
            <w:pPr>
              <w:pStyle w:val="Guidance"/>
            </w:pPr>
            <w:bookmarkStart w:id="5" w:name="page2"/>
          </w:p>
        </w:tc>
      </w:tr>
      <w:tr w:rsidR="00E16509" w:rsidRPr="00F4442C" w14:paraId="0BC195C9" w14:textId="77777777" w:rsidTr="00C074DD">
        <w:trPr>
          <w:trHeight w:hRule="exact" w:val="5387"/>
        </w:trPr>
        <w:tc>
          <w:tcPr>
            <w:tcW w:w="10423" w:type="dxa"/>
            <w:shd w:val="clear" w:color="auto" w:fill="auto"/>
          </w:tcPr>
          <w:p w14:paraId="56C0388A" w14:textId="77777777" w:rsidR="00E16509" w:rsidRPr="00F4442C" w:rsidRDefault="00E16509" w:rsidP="00133525">
            <w:pPr>
              <w:pStyle w:val="FP"/>
              <w:spacing w:after="240"/>
              <w:ind w:left="2835" w:right="2835"/>
              <w:jc w:val="center"/>
              <w:rPr>
                <w:rFonts w:ascii="Arial" w:hAnsi="Arial"/>
                <w:b/>
                <w:i/>
              </w:rPr>
            </w:pPr>
            <w:bookmarkStart w:id="6" w:name="coords3gpp"/>
            <w:r w:rsidRPr="00F4442C">
              <w:rPr>
                <w:rFonts w:ascii="Arial" w:hAnsi="Arial"/>
                <w:b/>
                <w:i/>
              </w:rPr>
              <w:t>3GPP</w:t>
            </w:r>
          </w:p>
          <w:p w14:paraId="2745E3CC" w14:textId="77777777" w:rsidR="00E16509" w:rsidRPr="00F4442C" w:rsidRDefault="00E16509" w:rsidP="00133525">
            <w:pPr>
              <w:pStyle w:val="FP"/>
              <w:pBdr>
                <w:bottom w:val="single" w:sz="6" w:space="1" w:color="auto"/>
              </w:pBdr>
              <w:ind w:left="2835" w:right="2835"/>
              <w:jc w:val="center"/>
            </w:pPr>
            <w:r w:rsidRPr="00F4442C">
              <w:t>Postal address</w:t>
            </w:r>
          </w:p>
          <w:p w14:paraId="3F40BE89" w14:textId="77777777" w:rsidR="00E16509" w:rsidRPr="00F4442C" w:rsidRDefault="00E16509" w:rsidP="00133525">
            <w:pPr>
              <w:pStyle w:val="FP"/>
              <w:ind w:left="2835" w:right="2835"/>
              <w:jc w:val="center"/>
              <w:rPr>
                <w:rFonts w:ascii="Arial" w:hAnsi="Arial"/>
                <w:sz w:val="18"/>
              </w:rPr>
            </w:pPr>
          </w:p>
          <w:p w14:paraId="31DA54CE" w14:textId="77777777" w:rsidR="00E16509" w:rsidRPr="00F4442C" w:rsidRDefault="00E16509" w:rsidP="00133525">
            <w:pPr>
              <w:pStyle w:val="FP"/>
              <w:pBdr>
                <w:bottom w:val="single" w:sz="6" w:space="1" w:color="auto"/>
              </w:pBdr>
              <w:spacing w:before="240"/>
              <w:ind w:left="2835" w:right="2835"/>
              <w:jc w:val="center"/>
            </w:pPr>
            <w:r w:rsidRPr="00F4442C">
              <w:t>3GPP support office address</w:t>
            </w:r>
          </w:p>
          <w:p w14:paraId="1FF41DCF"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650 Route des Lucioles - Sophia Antipolis</w:t>
            </w:r>
          </w:p>
          <w:p w14:paraId="73283FCD"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Valbonne - FRANCE</w:t>
            </w:r>
          </w:p>
          <w:p w14:paraId="6A247EC0" w14:textId="77777777" w:rsidR="00E16509" w:rsidRPr="00F4442C" w:rsidRDefault="00E16509" w:rsidP="00133525">
            <w:pPr>
              <w:pStyle w:val="FP"/>
              <w:spacing w:after="20"/>
              <w:ind w:left="2835" w:right="2835"/>
              <w:jc w:val="center"/>
              <w:rPr>
                <w:rFonts w:ascii="Arial" w:hAnsi="Arial"/>
                <w:sz w:val="18"/>
              </w:rPr>
            </w:pPr>
            <w:r w:rsidRPr="00F4442C">
              <w:rPr>
                <w:rFonts w:ascii="Arial" w:hAnsi="Arial"/>
                <w:sz w:val="18"/>
              </w:rPr>
              <w:t>Tel.: +33 4 92 94 42 00 Fax: +33 4 93 65 47 16</w:t>
            </w:r>
          </w:p>
          <w:p w14:paraId="151F7F84" w14:textId="77777777" w:rsidR="00E16509" w:rsidRPr="00F4442C" w:rsidRDefault="00E16509" w:rsidP="00133525">
            <w:pPr>
              <w:pStyle w:val="FP"/>
              <w:pBdr>
                <w:bottom w:val="single" w:sz="6" w:space="1" w:color="auto"/>
              </w:pBdr>
              <w:spacing w:before="240"/>
              <w:ind w:left="2835" w:right="2835"/>
              <w:jc w:val="center"/>
            </w:pPr>
            <w:r w:rsidRPr="00F4442C">
              <w:t>Internet</w:t>
            </w:r>
          </w:p>
          <w:p w14:paraId="746BB6C7" w14:textId="77777777" w:rsidR="00E16509" w:rsidRPr="00F4442C" w:rsidRDefault="00E16509" w:rsidP="00133525">
            <w:pPr>
              <w:pStyle w:val="FP"/>
              <w:ind w:left="2835" w:right="2835"/>
              <w:jc w:val="center"/>
              <w:rPr>
                <w:rFonts w:ascii="Arial" w:hAnsi="Arial"/>
                <w:sz w:val="18"/>
              </w:rPr>
            </w:pPr>
            <w:r w:rsidRPr="00F4442C">
              <w:rPr>
                <w:rFonts w:ascii="Arial" w:hAnsi="Arial"/>
                <w:sz w:val="18"/>
              </w:rPr>
              <w:t>http://www.3gpp.org</w:t>
            </w:r>
            <w:bookmarkEnd w:id="6"/>
          </w:p>
          <w:p w14:paraId="634FE99A" w14:textId="77777777" w:rsidR="00E16509" w:rsidRPr="00F4442C" w:rsidRDefault="00E16509" w:rsidP="00133525"/>
        </w:tc>
      </w:tr>
      <w:tr w:rsidR="00E16509" w:rsidRPr="00F4442C" w14:paraId="1F8E1A18" w14:textId="77777777" w:rsidTr="00C074DD">
        <w:tc>
          <w:tcPr>
            <w:tcW w:w="10423" w:type="dxa"/>
            <w:shd w:val="clear" w:color="auto" w:fill="auto"/>
            <w:vAlign w:val="bottom"/>
          </w:tcPr>
          <w:p w14:paraId="1C9BF585" w14:textId="77777777" w:rsidR="00E16509" w:rsidRPr="00F4442C" w:rsidRDefault="00E16509" w:rsidP="00133525">
            <w:pPr>
              <w:pStyle w:val="FP"/>
              <w:pBdr>
                <w:bottom w:val="single" w:sz="6" w:space="1" w:color="auto"/>
              </w:pBdr>
              <w:spacing w:after="240"/>
              <w:jc w:val="center"/>
              <w:rPr>
                <w:rFonts w:ascii="Arial" w:hAnsi="Arial"/>
                <w:b/>
                <w:i/>
                <w:noProof/>
              </w:rPr>
            </w:pPr>
            <w:bookmarkStart w:id="7" w:name="copyrightNotification"/>
            <w:r w:rsidRPr="00F4442C">
              <w:rPr>
                <w:rFonts w:ascii="Arial" w:hAnsi="Arial"/>
                <w:b/>
                <w:i/>
                <w:noProof/>
              </w:rPr>
              <w:t>Copyright Notification</w:t>
            </w:r>
          </w:p>
          <w:p w14:paraId="2626BD52" w14:textId="77777777" w:rsidR="00E16509" w:rsidRPr="00F4442C" w:rsidRDefault="00E16509" w:rsidP="00133525">
            <w:pPr>
              <w:pStyle w:val="FP"/>
              <w:jc w:val="center"/>
              <w:rPr>
                <w:noProof/>
              </w:rPr>
            </w:pPr>
            <w:r w:rsidRPr="00F4442C">
              <w:rPr>
                <w:noProof/>
              </w:rPr>
              <w:t>No part may be reproduced except as authorized by written permission.</w:t>
            </w:r>
            <w:r w:rsidRPr="00F4442C">
              <w:rPr>
                <w:noProof/>
              </w:rPr>
              <w:br/>
              <w:t>The copyright and the foregoing restriction extend to reproduction in all media.</w:t>
            </w:r>
          </w:p>
          <w:p w14:paraId="3739A9A3" w14:textId="77777777" w:rsidR="00E16509" w:rsidRPr="00F4442C" w:rsidRDefault="00E16509" w:rsidP="00133525">
            <w:pPr>
              <w:pStyle w:val="FP"/>
              <w:jc w:val="center"/>
              <w:rPr>
                <w:noProof/>
              </w:rPr>
            </w:pPr>
          </w:p>
          <w:p w14:paraId="3A2DAA8E" w14:textId="3F83877A" w:rsidR="00E16509" w:rsidRPr="00F4442C" w:rsidRDefault="00E16509" w:rsidP="00133525">
            <w:pPr>
              <w:pStyle w:val="FP"/>
              <w:jc w:val="center"/>
              <w:rPr>
                <w:noProof/>
                <w:sz w:val="18"/>
              </w:rPr>
            </w:pPr>
            <w:r w:rsidRPr="00F4442C">
              <w:rPr>
                <w:noProof/>
                <w:sz w:val="18"/>
              </w:rPr>
              <w:t xml:space="preserve">© </w:t>
            </w:r>
            <w:r w:rsidR="008A6D4A" w:rsidRPr="00F4442C">
              <w:rPr>
                <w:noProof/>
                <w:sz w:val="18"/>
              </w:rPr>
              <w:t>202</w:t>
            </w:r>
            <w:r w:rsidR="00F659B6" w:rsidRPr="00F4442C">
              <w:rPr>
                <w:noProof/>
                <w:sz w:val="18"/>
              </w:rPr>
              <w:t>3</w:t>
            </w:r>
            <w:r w:rsidRPr="00F4442C">
              <w:rPr>
                <w:noProof/>
                <w:sz w:val="18"/>
              </w:rPr>
              <w:t>, 3GPP Organizational Partners (ARIB, ATIS, CCSA, ETSI, TSDSI, TTA, TTC).</w:t>
            </w:r>
            <w:bookmarkStart w:id="8" w:name="copyrightaddon"/>
            <w:bookmarkEnd w:id="8"/>
          </w:p>
          <w:p w14:paraId="04F4E959" w14:textId="77777777" w:rsidR="00E16509" w:rsidRPr="00F4442C" w:rsidRDefault="00E16509" w:rsidP="00133525">
            <w:pPr>
              <w:pStyle w:val="FP"/>
              <w:jc w:val="center"/>
              <w:rPr>
                <w:noProof/>
                <w:sz w:val="18"/>
              </w:rPr>
            </w:pPr>
            <w:r w:rsidRPr="00F4442C">
              <w:rPr>
                <w:noProof/>
                <w:sz w:val="18"/>
              </w:rPr>
              <w:t>All rights reserved.</w:t>
            </w:r>
          </w:p>
          <w:p w14:paraId="42A8B40E" w14:textId="77777777" w:rsidR="00E16509" w:rsidRPr="00F4442C" w:rsidRDefault="00E16509" w:rsidP="00E16509">
            <w:pPr>
              <w:pStyle w:val="FP"/>
              <w:rPr>
                <w:noProof/>
                <w:sz w:val="18"/>
              </w:rPr>
            </w:pPr>
          </w:p>
          <w:p w14:paraId="5D1043D1" w14:textId="77777777" w:rsidR="00E16509" w:rsidRPr="00F4442C" w:rsidRDefault="00E16509" w:rsidP="00E16509">
            <w:pPr>
              <w:pStyle w:val="FP"/>
              <w:rPr>
                <w:noProof/>
                <w:sz w:val="18"/>
              </w:rPr>
            </w:pPr>
            <w:r w:rsidRPr="00F4442C">
              <w:rPr>
                <w:noProof/>
                <w:sz w:val="18"/>
              </w:rPr>
              <w:t>UMTS™ is a Trade Mark of ETSI registered for the benefit of its members</w:t>
            </w:r>
          </w:p>
          <w:p w14:paraId="540694BF" w14:textId="77777777" w:rsidR="00E16509" w:rsidRPr="00F4442C" w:rsidRDefault="00E16509" w:rsidP="00E16509">
            <w:pPr>
              <w:pStyle w:val="FP"/>
              <w:rPr>
                <w:noProof/>
                <w:sz w:val="18"/>
              </w:rPr>
            </w:pPr>
            <w:r w:rsidRPr="00F4442C">
              <w:rPr>
                <w:noProof/>
                <w:sz w:val="18"/>
              </w:rPr>
              <w:t>3GPP™ is a Trade Mark of ETSI registered for the benefit of its Members and of the 3GPP Organizational Partners</w:t>
            </w:r>
            <w:r w:rsidRPr="00F4442C">
              <w:rPr>
                <w:noProof/>
                <w:sz w:val="18"/>
              </w:rPr>
              <w:br/>
              <w:t>LTE™ is a Trade Mark of ETSI registered for the benefit of its Members and of the 3GPP Organizational Partners</w:t>
            </w:r>
          </w:p>
          <w:p w14:paraId="1B854BD7" w14:textId="77777777" w:rsidR="00E16509" w:rsidRPr="00F4442C" w:rsidRDefault="00E16509" w:rsidP="00E16509">
            <w:pPr>
              <w:pStyle w:val="FP"/>
              <w:rPr>
                <w:noProof/>
                <w:sz w:val="18"/>
              </w:rPr>
            </w:pPr>
            <w:r w:rsidRPr="00F4442C">
              <w:rPr>
                <w:noProof/>
                <w:sz w:val="18"/>
              </w:rPr>
              <w:t>GSM® and the GSM logo are registered and owned by the GSM Association</w:t>
            </w:r>
            <w:bookmarkEnd w:id="7"/>
          </w:p>
          <w:p w14:paraId="63BB3286" w14:textId="77777777" w:rsidR="00E16509" w:rsidRPr="00F4442C" w:rsidRDefault="00E16509" w:rsidP="00133525"/>
        </w:tc>
      </w:tr>
      <w:bookmarkEnd w:id="5"/>
    </w:tbl>
    <w:p w14:paraId="298BD546" w14:textId="77777777" w:rsidR="00080512" w:rsidRPr="00F4442C" w:rsidRDefault="00080512" w:rsidP="007A4424">
      <w:pPr>
        <w:pStyle w:val="TT"/>
      </w:pPr>
      <w:r w:rsidRPr="00F4442C">
        <w:br w:type="page"/>
      </w:r>
      <w:bookmarkStart w:id="9" w:name="tableOfContents"/>
      <w:bookmarkEnd w:id="9"/>
      <w:r w:rsidRPr="00F4442C">
        <w:lastRenderedPageBreak/>
        <w:t>Contents</w:t>
      </w:r>
    </w:p>
    <w:p w14:paraId="7173E791" w14:textId="2AC50930" w:rsidR="00CD449E" w:rsidRDefault="001F2CDD">
      <w:pPr>
        <w:pStyle w:val="TOC1"/>
        <w:rPr>
          <w:rFonts w:asciiTheme="minorHAnsi" w:eastAsiaTheme="minorEastAsia" w:hAnsiTheme="minorHAnsi" w:cstheme="minorBidi"/>
          <w:noProof/>
          <w:kern w:val="2"/>
          <w:sz w:val="21"/>
          <w:szCs w:val="22"/>
          <w:lang w:val="en-US" w:eastAsia="zh-CN"/>
        </w:rPr>
      </w:pPr>
      <w:r w:rsidRPr="00F4442C">
        <w:fldChar w:fldCharType="begin"/>
      </w:r>
      <w:r w:rsidR="006857B7" w:rsidRPr="00F4442C">
        <w:instrText xml:space="preserve"> TOC \o "1-9" </w:instrText>
      </w:r>
      <w:r w:rsidRPr="00F4442C">
        <w:fldChar w:fldCharType="separate"/>
      </w:r>
      <w:r w:rsidR="00CD449E">
        <w:rPr>
          <w:noProof/>
        </w:rPr>
        <w:t>Foreword</w:t>
      </w:r>
      <w:r w:rsidR="00CD449E">
        <w:rPr>
          <w:noProof/>
        </w:rPr>
        <w:tab/>
      </w:r>
      <w:r w:rsidR="00CD449E">
        <w:rPr>
          <w:noProof/>
        </w:rPr>
        <w:fldChar w:fldCharType="begin"/>
      </w:r>
      <w:r w:rsidR="00CD449E">
        <w:rPr>
          <w:noProof/>
        </w:rPr>
        <w:instrText xml:space="preserve"> PAGEREF _Toc151743275 \h </w:instrText>
      </w:r>
      <w:r w:rsidR="00CD449E">
        <w:rPr>
          <w:noProof/>
        </w:rPr>
      </w:r>
      <w:r w:rsidR="00CD449E">
        <w:rPr>
          <w:noProof/>
        </w:rPr>
        <w:fldChar w:fldCharType="separate"/>
      </w:r>
      <w:r w:rsidR="00CD449E">
        <w:rPr>
          <w:noProof/>
        </w:rPr>
        <w:t>7</w:t>
      </w:r>
      <w:r w:rsidR="00CD449E">
        <w:rPr>
          <w:noProof/>
        </w:rPr>
        <w:fldChar w:fldCharType="end"/>
      </w:r>
    </w:p>
    <w:p w14:paraId="0687A25C" w14:textId="5BCC1937" w:rsidR="00CD449E" w:rsidRDefault="00CD449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_Toc151743276 \h </w:instrText>
      </w:r>
      <w:r>
        <w:rPr>
          <w:noProof/>
        </w:rPr>
      </w:r>
      <w:r>
        <w:rPr>
          <w:noProof/>
        </w:rPr>
        <w:fldChar w:fldCharType="separate"/>
      </w:r>
      <w:r>
        <w:rPr>
          <w:noProof/>
        </w:rPr>
        <w:t>8</w:t>
      </w:r>
      <w:r>
        <w:rPr>
          <w:noProof/>
        </w:rPr>
        <w:fldChar w:fldCharType="end"/>
      </w:r>
    </w:p>
    <w:p w14:paraId="1C6C607E" w14:textId="02CC2AAE" w:rsidR="00CD449E" w:rsidRDefault="00CD449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_Toc151743277 \h </w:instrText>
      </w:r>
      <w:r>
        <w:rPr>
          <w:noProof/>
        </w:rPr>
      </w:r>
      <w:r>
        <w:rPr>
          <w:noProof/>
        </w:rPr>
        <w:fldChar w:fldCharType="separate"/>
      </w:r>
      <w:r>
        <w:rPr>
          <w:noProof/>
        </w:rPr>
        <w:t>9</w:t>
      </w:r>
      <w:r>
        <w:rPr>
          <w:noProof/>
        </w:rPr>
        <w:fldChar w:fldCharType="end"/>
      </w:r>
    </w:p>
    <w:p w14:paraId="04BE76AD" w14:textId="7E61FFB4" w:rsidR="00CD449E" w:rsidRDefault="00CD449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_Toc151743278 \h </w:instrText>
      </w:r>
      <w:r>
        <w:rPr>
          <w:noProof/>
        </w:rPr>
      </w:r>
      <w:r>
        <w:rPr>
          <w:noProof/>
        </w:rPr>
        <w:fldChar w:fldCharType="separate"/>
      </w:r>
      <w:r>
        <w:rPr>
          <w:noProof/>
        </w:rPr>
        <w:t>10</w:t>
      </w:r>
      <w:r>
        <w:rPr>
          <w:noProof/>
        </w:rPr>
        <w:fldChar w:fldCharType="end"/>
      </w:r>
    </w:p>
    <w:p w14:paraId="19DB8778" w14:textId="6AAF87CE" w:rsidR="00CD449E" w:rsidRDefault="00CD449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_Toc151743279 \h </w:instrText>
      </w:r>
      <w:r>
        <w:rPr>
          <w:noProof/>
        </w:rPr>
      </w:r>
      <w:r>
        <w:rPr>
          <w:noProof/>
        </w:rPr>
        <w:fldChar w:fldCharType="separate"/>
      </w:r>
      <w:r>
        <w:rPr>
          <w:noProof/>
        </w:rPr>
        <w:t>11</w:t>
      </w:r>
      <w:r>
        <w:rPr>
          <w:noProof/>
        </w:rPr>
        <w:fldChar w:fldCharType="end"/>
      </w:r>
    </w:p>
    <w:p w14:paraId="15E8B80D" w14:textId="74C7826C" w:rsidR="00CD449E" w:rsidRDefault="00CD449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_Toc151743280 \h </w:instrText>
      </w:r>
      <w:r>
        <w:rPr>
          <w:noProof/>
        </w:rPr>
      </w:r>
      <w:r>
        <w:rPr>
          <w:noProof/>
        </w:rPr>
        <w:fldChar w:fldCharType="separate"/>
      </w:r>
      <w:r>
        <w:rPr>
          <w:noProof/>
        </w:rPr>
        <w:t>11</w:t>
      </w:r>
      <w:r>
        <w:rPr>
          <w:noProof/>
        </w:rPr>
        <w:fldChar w:fldCharType="end"/>
      </w:r>
    </w:p>
    <w:p w14:paraId="1BE979B5" w14:textId="1A3807F7" w:rsidR="00CD449E" w:rsidRDefault="00CD449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_Toc151743281 \h </w:instrText>
      </w:r>
      <w:r>
        <w:rPr>
          <w:noProof/>
        </w:rPr>
      </w:r>
      <w:r>
        <w:rPr>
          <w:noProof/>
        </w:rPr>
        <w:fldChar w:fldCharType="separate"/>
      </w:r>
      <w:r>
        <w:rPr>
          <w:noProof/>
        </w:rPr>
        <w:t>11</w:t>
      </w:r>
      <w:r>
        <w:rPr>
          <w:noProof/>
        </w:rPr>
        <w:fldChar w:fldCharType="end"/>
      </w:r>
    </w:p>
    <w:p w14:paraId="66EEC3F5" w14:textId="7FAF7895" w:rsidR="00CD449E" w:rsidRDefault="00CD449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_Toc151743282 \h </w:instrText>
      </w:r>
      <w:r>
        <w:rPr>
          <w:noProof/>
        </w:rPr>
      </w:r>
      <w:r>
        <w:rPr>
          <w:noProof/>
        </w:rPr>
        <w:fldChar w:fldCharType="separate"/>
      </w:r>
      <w:r>
        <w:rPr>
          <w:noProof/>
        </w:rPr>
        <w:t>11</w:t>
      </w:r>
      <w:r>
        <w:rPr>
          <w:noProof/>
        </w:rPr>
        <w:fldChar w:fldCharType="end"/>
      </w:r>
    </w:p>
    <w:p w14:paraId="70E07879" w14:textId="1F44C2C6" w:rsidR="00CD449E" w:rsidRDefault="00CD449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_Toc151743283 \h </w:instrText>
      </w:r>
      <w:r>
        <w:rPr>
          <w:noProof/>
        </w:rPr>
      </w:r>
      <w:r>
        <w:rPr>
          <w:noProof/>
        </w:rPr>
        <w:fldChar w:fldCharType="separate"/>
      </w:r>
      <w:r>
        <w:rPr>
          <w:noProof/>
        </w:rPr>
        <w:t>12</w:t>
      </w:r>
      <w:r>
        <w:rPr>
          <w:noProof/>
        </w:rPr>
        <w:fldChar w:fldCharType="end"/>
      </w:r>
    </w:p>
    <w:p w14:paraId="6E7ABE6E" w14:textId="7DE7BAA2" w:rsidR="00CD449E" w:rsidRDefault="00CD449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NSCE Server</w:t>
      </w:r>
      <w:r>
        <w:rPr>
          <w:noProof/>
        </w:rPr>
        <w:tab/>
      </w:r>
      <w:r>
        <w:rPr>
          <w:noProof/>
        </w:rPr>
        <w:fldChar w:fldCharType="begin"/>
      </w:r>
      <w:r>
        <w:rPr>
          <w:noProof/>
        </w:rPr>
        <w:instrText xml:space="preserve"> PAGEREF _Toc151743284 \h </w:instrText>
      </w:r>
      <w:r>
        <w:rPr>
          <w:noProof/>
        </w:rPr>
      </w:r>
      <w:r>
        <w:rPr>
          <w:noProof/>
        </w:rPr>
        <w:fldChar w:fldCharType="separate"/>
      </w:r>
      <w:r>
        <w:rPr>
          <w:noProof/>
        </w:rPr>
        <w:t>13</w:t>
      </w:r>
      <w:r>
        <w:rPr>
          <w:noProof/>
        </w:rPr>
        <w:fldChar w:fldCharType="end"/>
      </w:r>
    </w:p>
    <w:p w14:paraId="75E86131" w14:textId="5D191909" w:rsidR="00CD449E" w:rsidRDefault="00CD449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_Toc151743285 \h </w:instrText>
      </w:r>
      <w:r>
        <w:rPr>
          <w:noProof/>
        </w:rPr>
      </w:r>
      <w:r>
        <w:rPr>
          <w:noProof/>
        </w:rPr>
        <w:fldChar w:fldCharType="separate"/>
      </w:r>
      <w:r>
        <w:rPr>
          <w:noProof/>
        </w:rPr>
        <w:t>13</w:t>
      </w:r>
      <w:r>
        <w:rPr>
          <w:noProof/>
        </w:rPr>
        <w:fldChar w:fldCharType="end"/>
      </w:r>
    </w:p>
    <w:p w14:paraId="6EE58FE8" w14:textId="1A14A5F6" w:rsidR="00CD449E" w:rsidRDefault="00CD449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_Toc151743286 \h </w:instrText>
      </w:r>
      <w:r>
        <w:rPr>
          <w:noProof/>
        </w:rPr>
      </w:r>
      <w:r>
        <w:rPr>
          <w:noProof/>
        </w:rPr>
        <w:fldChar w:fldCharType="separate"/>
      </w:r>
      <w:r>
        <w:rPr>
          <w:noProof/>
        </w:rPr>
        <w:t>13</w:t>
      </w:r>
      <w:r>
        <w:rPr>
          <w:noProof/>
        </w:rPr>
        <w:fldChar w:fldCharType="end"/>
      </w:r>
    </w:p>
    <w:p w14:paraId="77CEA1E7" w14:textId="07F81DE4" w:rsidR="00CD449E" w:rsidRDefault="00CD449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_Toc151743287 \h </w:instrText>
      </w:r>
      <w:r>
        <w:rPr>
          <w:noProof/>
        </w:rPr>
      </w:r>
      <w:r>
        <w:rPr>
          <w:noProof/>
        </w:rPr>
        <w:fldChar w:fldCharType="separate"/>
      </w:r>
      <w:r>
        <w:rPr>
          <w:noProof/>
        </w:rPr>
        <w:t>13</w:t>
      </w:r>
      <w:r>
        <w:rPr>
          <w:noProof/>
        </w:rPr>
        <w:fldChar w:fldCharType="end"/>
      </w:r>
    </w:p>
    <w:p w14:paraId="4D26070A" w14:textId="7FBFAA2D" w:rsidR="00CD449E" w:rsidRDefault="00CD449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_Toc151743288 \h </w:instrText>
      </w:r>
      <w:r>
        <w:rPr>
          <w:noProof/>
        </w:rPr>
      </w:r>
      <w:r>
        <w:rPr>
          <w:noProof/>
        </w:rPr>
        <w:fldChar w:fldCharType="separate"/>
      </w:r>
      <w:r>
        <w:rPr>
          <w:noProof/>
        </w:rPr>
        <w:t>13</w:t>
      </w:r>
      <w:r>
        <w:rPr>
          <w:noProof/>
        </w:rPr>
        <w:fldChar w:fldCharType="end"/>
      </w:r>
    </w:p>
    <w:p w14:paraId="46E8E8AB" w14:textId="6215E713" w:rsidR="00CD449E" w:rsidRDefault="00CD449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_Toc151743289 \h </w:instrText>
      </w:r>
      <w:r>
        <w:rPr>
          <w:noProof/>
        </w:rPr>
      </w:r>
      <w:r>
        <w:rPr>
          <w:noProof/>
        </w:rPr>
        <w:fldChar w:fldCharType="separate"/>
      </w:r>
      <w:r>
        <w:rPr>
          <w:noProof/>
        </w:rPr>
        <w:t>13</w:t>
      </w:r>
      <w:r>
        <w:rPr>
          <w:noProof/>
        </w:rPr>
        <w:fldChar w:fldCharType="end"/>
      </w:r>
    </w:p>
    <w:p w14:paraId="7032C062" w14:textId="5660BF3D" w:rsidR="00CD449E" w:rsidRDefault="00CD449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_Toc151743290 \h </w:instrText>
      </w:r>
      <w:r>
        <w:rPr>
          <w:noProof/>
        </w:rPr>
      </w:r>
      <w:r>
        <w:rPr>
          <w:noProof/>
        </w:rPr>
        <w:fldChar w:fldCharType="separate"/>
      </w:r>
      <w:r>
        <w:rPr>
          <w:noProof/>
        </w:rPr>
        <w:t>13</w:t>
      </w:r>
      <w:r>
        <w:rPr>
          <w:noProof/>
        </w:rPr>
        <w:fldChar w:fldCharType="end"/>
      </w:r>
    </w:p>
    <w:p w14:paraId="660B6EC1" w14:textId="1E996A43" w:rsidR="00CD449E" w:rsidRDefault="00CD449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_Toc151743291 \h </w:instrText>
      </w:r>
      <w:r>
        <w:rPr>
          <w:noProof/>
        </w:rPr>
      </w:r>
      <w:r>
        <w:rPr>
          <w:noProof/>
        </w:rPr>
        <w:fldChar w:fldCharType="separate"/>
      </w:r>
      <w:r>
        <w:rPr>
          <w:noProof/>
        </w:rPr>
        <w:t>13</w:t>
      </w:r>
      <w:r>
        <w:rPr>
          <w:noProof/>
        </w:rPr>
        <w:fldChar w:fldCharType="end"/>
      </w:r>
    </w:p>
    <w:p w14:paraId="5FA4C564" w14:textId="7F7CC1D2" w:rsidR="00CD449E" w:rsidRDefault="00CD449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_Toc151743292 \h </w:instrText>
      </w:r>
      <w:r>
        <w:rPr>
          <w:noProof/>
        </w:rPr>
      </w:r>
      <w:r>
        <w:rPr>
          <w:noProof/>
        </w:rPr>
        <w:fldChar w:fldCharType="separate"/>
      </w:r>
      <w:r>
        <w:rPr>
          <w:noProof/>
        </w:rPr>
        <w:t>13</w:t>
      </w:r>
      <w:r>
        <w:rPr>
          <w:noProof/>
        </w:rPr>
        <w:fldChar w:fldCharType="end"/>
      </w:r>
    </w:p>
    <w:p w14:paraId="4F358104" w14:textId="73C664AA" w:rsidR="00CD449E" w:rsidRDefault="00CD449E">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_Toc151743293 \h </w:instrText>
      </w:r>
      <w:r>
        <w:rPr>
          <w:noProof/>
        </w:rPr>
      </w:r>
      <w:r>
        <w:rPr>
          <w:noProof/>
        </w:rPr>
        <w:fldChar w:fldCharType="separate"/>
      </w:r>
      <w:r>
        <w:rPr>
          <w:noProof/>
        </w:rPr>
        <w:t>13</w:t>
      </w:r>
      <w:r>
        <w:rPr>
          <w:noProof/>
        </w:rPr>
        <w:fldChar w:fldCharType="end"/>
      </w:r>
    </w:p>
    <w:p w14:paraId="52A361AD" w14:textId="4072F5CC" w:rsidR="00CD449E" w:rsidRDefault="00CD449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_Toc151743294 \h </w:instrText>
      </w:r>
      <w:r>
        <w:rPr>
          <w:noProof/>
        </w:rPr>
      </w:r>
      <w:r>
        <w:rPr>
          <w:noProof/>
        </w:rPr>
        <w:fldChar w:fldCharType="separate"/>
      </w:r>
      <w:r>
        <w:rPr>
          <w:noProof/>
        </w:rPr>
        <w:t>14</w:t>
      </w:r>
      <w:r>
        <w:rPr>
          <w:noProof/>
        </w:rPr>
        <w:fldChar w:fldCharType="end"/>
      </w:r>
    </w:p>
    <w:p w14:paraId="60E700EA" w14:textId="2705AAE3" w:rsidR="00CD449E" w:rsidRDefault="00CD449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NSCE_NSOptimization</w:t>
      </w:r>
      <w:r>
        <w:rPr>
          <w:noProof/>
        </w:rPr>
        <w:tab/>
      </w:r>
      <w:r>
        <w:rPr>
          <w:noProof/>
        </w:rPr>
        <w:fldChar w:fldCharType="begin"/>
      </w:r>
      <w:r>
        <w:rPr>
          <w:noProof/>
        </w:rPr>
        <w:instrText xml:space="preserve"> PAGEREF _Toc151743295 \h </w:instrText>
      </w:r>
      <w:r>
        <w:rPr>
          <w:noProof/>
        </w:rPr>
      </w:r>
      <w:r>
        <w:rPr>
          <w:noProof/>
        </w:rPr>
        <w:fldChar w:fldCharType="separate"/>
      </w:r>
      <w:r>
        <w:rPr>
          <w:noProof/>
        </w:rPr>
        <w:t>15</w:t>
      </w:r>
      <w:r>
        <w:rPr>
          <w:noProof/>
        </w:rPr>
        <w:fldChar w:fldCharType="end"/>
      </w:r>
    </w:p>
    <w:p w14:paraId="191AED66" w14:textId="647CC028" w:rsidR="00CD449E" w:rsidRDefault="00CD449E">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_Toc151743296 \h </w:instrText>
      </w:r>
      <w:r>
        <w:rPr>
          <w:noProof/>
        </w:rPr>
      </w:r>
      <w:r>
        <w:rPr>
          <w:noProof/>
        </w:rPr>
        <w:fldChar w:fldCharType="separate"/>
      </w:r>
      <w:r>
        <w:rPr>
          <w:noProof/>
        </w:rPr>
        <w:t>15</w:t>
      </w:r>
      <w:r>
        <w:rPr>
          <w:noProof/>
        </w:rPr>
        <w:fldChar w:fldCharType="end"/>
      </w:r>
    </w:p>
    <w:p w14:paraId="3912141C" w14:textId="6BC985A7" w:rsidR="00CD449E" w:rsidRDefault="00CD449E">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_Toc151743297 \h </w:instrText>
      </w:r>
      <w:r>
        <w:rPr>
          <w:noProof/>
        </w:rPr>
      </w:r>
      <w:r>
        <w:rPr>
          <w:noProof/>
        </w:rPr>
        <w:fldChar w:fldCharType="separate"/>
      </w:r>
      <w:r>
        <w:rPr>
          <w:noProof/>
        </w:rPr>
        <w:t>15</w:t>
      </w:r>
      <w:r>
        <w:rPr>
          <w:noProof/>
        </w:rPr>
        <w:fldChar w:fldCharType="end"/>
      </w:r>
    </w:p>
    <w:p w14:paraId="059A368A" w14:textId="40519299" w:rsidR="00CD449E" w:rsidRDefault="00CD449E">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_Toc151743298 \h </w:instrText>
      </w:r>
      <w:r>
        <w:rPr>
          <w:noProof/>
        </w:rPr>
      </w:r>
      <w:r>
        <w:rPr>
          <w:noProof/>
        </w:rPr>
        <w:fldChar w:fldCharType="separate"/>
      </w:r>
      <w:r>
        <w:rPr>
          <w:noProof/>
        </w:rPr>
        <w:t>15</w:t>
      </w:r>
      <w:r>
        <w:rPr>
          <w:noProof/>
        </w:rPr>
        <w:fldChar w:fldCharType="end"/>
      </w:r>
    </w:p>
    <w:p w14:paraId="082B00BC" w14:textId="7764598C" w:rsidR="00CD449E" w:rsidRDefault="00CD449E">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NSCE_NSOptimization_S</w:t>
      </w:r>
      <w:r>
        <w:rPr>
          <w:noProof/>
          <w:lang w:eastAsia="zh-CN"/>
        </w:rPr>
        <w:t>ub</w:t>
      </w:r>
      <w:r>
        <w:rPr>
          <w:noProof/>
        </w:rPr>
        <w:t>scribe</w:t>
      </w:r>
      <w:r>
        <w:rPr>
          <w:noProof/>
        </w:rPr>
        <w:tab/>
      </w:r>
      <w:r>
        <w:rPr>
          <w:noProof/>
        </w:rPr>
        <w:fldChar w:fldCharType="begin"/>
      </w:r>
      <w:r>
        <w:rPr>
          <w:noProof/>
        </w:rPr>
        <w:instrText xml:space="preserve"> PAGEREF _Toc151743299 \h </w:instrText>
      </w:r>
      <w:r>
        <w:rPr>
          <w:noProof/>
        </w:rPr>
      </w:r>
      <w:r>
        <w:rPr>
          <w:noProof/>
        </w:rPr>
        <w:fldChar w:fldCharType="separate"/>
      </w:r>
      <w:r>
        <w:rPr>
          <w:noProof/>
        </w:rPr>
        <w:t>15</w:t>
      </w:r>
      <w:r>
        <w:rPr>
          <w:noProof/>
        </w:rPr>
        <w:fldChar w:fldCharType="end"/>
      </w:r>
    </w:p>
    <w:p w14:paraId="74C7F367" w14:textId="0226CC87" w:rsidR="00CD449E" w:rsidRDefault="00CD449E">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_Toc151743300 \h </w:instrText>
      </w:r>
      <w:r>
        <w:rPr>
          <w:noProof/>
        </w:rPr>
      </w:r>
      <w:r>
        <w:rPr>
          <w:noProof/>
        </w:rPr>
        <w:fldChar w:fldCharType="separate"/>
      </w:r>
      <w:r>
        <w:rPr>
          <w:noProof/>
        </w:rPr>
        <w:t>15</w:t>
      </w:r>
      <w:r>
        <w:rPr>
          <w:noProof/>
        </w:rPr>
        <w:fldChar w:fldCharType="end"/>
      </w:r>
    </w:p>
    <w:p w14:paraId="35D19EB8" w14:textId="6F71825D" w:rsidR="00CD449E" w:rsidRDefault="00CD449E">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Network Slice Optimization Subscription Creation</w:t>
      </w:r>
      <w:r>
        <w:rPr>
          <w:noProof/>
        </w:rPr>
        <w:tab/>
      </w:r>
      <w:r>
        <w:rPr>
          <w:noProof/>
        </w:rPr>
        <w:fldChar w:fldCharType="begin"/>
      </w:r>
      <w:r>
        <w:rPr>
          <w:noProof/>
        </w:rPr>
        <w:instrText xml:space="preserve"> PAGEREF _Toc151743301 \h </w:instrText>
      </w:r>
      <w:r>
        <w:rPr>
          <w:noProof/>
        </w:rPr>
      </w:r>
      <w:r>
        <w:rPr>
          <w:noProof/>
        </w:rPr>
        <w:fldChar w:fldCharType="separate"/>
      </w:r>
      <w:r>
        <w:rPr>
          <w:noProof/>
        </w:rPr>
        <w:t>15</w:t>
      </w:r>
      <w:r>
        <w:rPr>
          <w:noProof/>
        </w:rPr>
        <w:fldChar w:fldCharType="end"/>
      </w:r>
    </w:p>
    <w:p w14:paraId="45C2CCB0" w14:textId="4E4A1AF3" w:rsidR="00CD449E" w:rsidRDefault="00CD449E">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Network Slice Optimization Subscription Update</w:t>
      </w:r>
      <w:r>
        <w:rPr>
          <w:noProof/>
        </w:rPr>
        <w:tab/>
      </w:r>
      <w:r>
        <w:rPr>
          <w:noProof/>
        </w:rPr>
        <w:fldChar w:fldCharType="begin"/>
      </w:r>
      <w:r>
        <w:rPr>
          <w:noProof/>
        </w:rPr>
        <w:instrText xml:space="preserve"> PAGEREF _Toc151743302 \h </w:instrText>
      </w:r>
      <w:r>
        <w:rPr>
          <w:noProof/>
        </w:rPr>
      </w:r>
      <w:r>
        <w:rPr>
          <w:noProof/>
        </w:rPr>
        <w:fldChar w:fldCharType="separate"/>
      </w:r>
      <w:r>
        <w:rPr>
          <w:noProof/>
        </w:rPr>
        <w:t>16</w:t>
      </w:r>
      <w:r>
        <w:rPr>
          <w:noProof/>
        </w:rPr>
        <w:fldChar w:fldCharType="end"/>
      </w:r>
    </w:p>
    <w:p w14:paraId="5D335F97" w14:textId="21F60EB9" w:rsidR="00CD449E" w:rsidRDefault="00CD449E">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Network Slice Optimization Subscription Deletion</w:t>
      </w:r>
      <w:r>
        <w:rPr>
          <w:noProof/>
        </w:rPr>
        <w:tab/>
      </w:r>
      <w:r>
        <w:rPr>
          <w:noProof/>
        </w:rPr>
        <w:fldChar w:fldCharType="begin"/>
      </w:r>
      <w:r>
        <w:rPr>
          <w:noProof/>
        </w:rPr>
        <w:instrText xml:space="preserve"> PAGEREF _Toc151743303 \h </w:instrText>
      </w:r>
      <w:r>
        <w:rPr>
          <w:noProof/>
        </w:rPr>
      </w:r>
      <w:r>
        <w:rPr>
          <w:noProof/>
        </w:rPr>
        <w:fldChar w:fldCharType="separate"/>
      </w:r>
      <w:r>
        <w:rPr>
          <w:noProof/>
        </w:rPr>
        <w:t>17</w:t>
      </w:r>
      <w:r>
        <w:rPr>
          <w:noProof/>
        </w:rPr>
        <w:fldChar w:fldCharType="end"/>
      </w:r>
    </w:p>
    <w:p w14:paraId="16E71407" w14:textId="5B39A5DE" w:rsidR="00CD449E" w:rsidRDefault="00CD449E">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NSCE_NSOptimization_Notify</w:t>
      </w:r>
      <w:r>
        <w:rPr>
          <w:noProof/>
        </w:rPr>
        <w:tab/>
      </w:r>
      <w:r>
        <w:rPr>
          <w:noProof/>
        </w:rPr>
        <w:fldChar w:fldCharType="begin"/>
      </w:r>
      <w:r>
        <w:rPr>
          <w:noProof/>
        </w:rPr>
        <w:instrText xml:space="preserve"> PAGEREF _Toc151743304 \h </w:instrText>
      </w:r>
      <w:r>
        <w:rPr>
          <w:noProof/>
        </w:rPr>
      </w:r>
      <w:r>
        <w:rPr>
          <w:noProof/>
        </w:rPr>
        <w:fldChar w:fldCharType="separate"/>
      </w:r>
      <w:r>
        <w:rPr>
          <w:noProof/>
        </w:rPr>
        <w:t>17</w:t>
      </w:r>
      <w:r>
        <w:rPr>
          <w:noProof/>
        </w:rPr>
        <w:fldChar w:fldCharType="end"/>
      </w:r>
    </w:p>
    <w:p w14:paraId="39F800CC" w14:textId="1A137DD3" w:rsidR="00CD449E" w:rsidRDefault="00CD449E">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_Toc151743305 \h </w:instrText>
      </w:r>
      <w:r>
        <w:rPr>
          <w:noProof/>
        </w:rPr>
      </w:r>
      <w:r>
        <w:rPr>
          <w:noProof/>
        </w:rPr>
        <w:fldChar w:fldCharType="separate"/>
      </w:r>
      <w:r>
        <w:rPr>
          <w:noProof/>
        </w:rPr>
        <w:t>17</w:t>
      </w:r>
      <w:r>
        <w:rPr>
          <w:noProof/>
        </w:rPr>
        <w:fldChar w:fldCharType="end"/>
      </w:r>
    </w:p>
    <w:p w14:paraId="7A436B0C" w14:textId="229F6BE0" w:rsidR="00CD449E" w:rsidRDefault="00CD449E">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8A2508">
        <w:rPr>
          <w:noProof/>
          <w:lang w:val="en-US"/>
        </w:rPr>
        <w:t>Notification</w:t>
      </w:r>
      <w:r>
        <w:rPr>
          <w:noProof/>
        </w:rPr>
        <w:tab/>
      </w:r>
      <w:r>
        <w:rPr>
          <w:noProof/>
        </w:rPr>
        <w:fldChar w:fldCharType="begin"/>
      </w:r>
      <w:r>
        <w:rPr>
          <w:noProof/>
        </w:rPr>
        <w:instrText xml:space="preserve"> PAGEREF _Toc151743306 \h </w:instrText>
      </w:r>
      <w:r>
        <w:rPr>
          <w:noProof/>
        </w:rPr>
      </w:r>
      <w:r>
        <w:rPr>
          <w:noProof/>
        </w:rPr>
        <w:fldChar w:fldCharType="separate"/>
      </w:r>
      <w:r>
        <w:rPr>
          <w:noProof/>
        </w:rPr>
        <w:t>17</w:t>
      </w:r>
      <w:r>
        <w:rPr>
          <w:noProof/>
        </w:rPr>
        <w:fldChar w:fldCharType="end"/>
      </w:r>
    </w:p>
    <w:p w14:paraId="076E9C81" w14:textId="09616058" w:rsidR="00CD449E" w:rsidRDefault="00CD449E">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ab/>
      </w:r>
      <w:r>
        <w:rPr>
          <w:noProof/>
        </w:rPr>
        <w:fldChar w:fldCharType="begin"/>
      </w:r>
      <w:r>
        <w:rPr>
          <w:noProof/>
        </w:rPr>
        <w:instrText xml:space="preserve"> PAGEREF _Toc151743307 \h </w:instrText>
      </w:r>
      <w:r>
        <w:rPr>
          <w:noProof/>
        </w:rPr>
      </w:r>
      <w:r>
        <w:rPr>
          <w:noProof/>
        </w:rPr>
        <w:fldChar w:fldCharType="separate"/>
      </w:r>
      <w:r>
        <w:rPr>
          <w:noProof/>
        </w:rPr>
        <w:t>18</w:t>
      </w:r>
      <w:r>
        <w:rPr>
          <w:noProof/>
        </w:rPr>
        <w:fldChar w:fldCharType="end"/>
      </w:r>
    </w:p>
    <w:p w14:paraId="3976BF21" w14:textId="03BDEEFB" w:rsidR="00CD449E" w:rsidRDefault="00CD449E">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_Toc151743308 \h </w:instrText>
      </w:r>
      <w:r>
        <w:rPr>
          <w:noProof/>
        </w:rPr>
      </w:r>
      <w:r>
        <w:rPr>
          <w:noProof/>
        </w:rPr>
        <w:fldChar w:fldCharType="separate"/>
      </w:r>
      <w:r>
        <w:rPr>
          <w:noProof/>
        </w:rPr>
        <w:t>18</w:t>
      </w:r>
      <w:r>
        <w:rPr>
          <w:noProof/>
        </w:rPr>
        <w:fldChar w:fldCharType="end"/>
      </w:r>
    </w:p>
    <w:p w14:paraId="1B8F2CA8" w14:textId="1B0B605D" w:rsidR="00CD449E" w:rsidRDefault="00CD449E">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_Toc151743309 \h </w:instrText>
      </w:r>
      <w:r>
        <w:rPr>
          <w:noProof/>
        </w:rPr>
      </w:r>
      <w:r>
        <w:rPr>
          <w:noProof/>
        </w:rPr>
        <w:fldChar w:fldCharType="separate"/>
      </w:r>
      <w:r>
        <w:rPr>
          <w:noProof/>
        </w:rPr>
        <w:t>18</w:t>
      </w:r>
      <w:r>
        <w:rPr>
          <w:noProof/>
        </w:rPr>
        <w:fldChar w:fldCharType="end"/>
      </w:r>
    </w:p>
    <w:p w14:paraId="5EB0F070" w14:textId="11CB216C" w:rsidR="00CD449E" w:rsidRDefault="00CD449E">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_Create</w:t>
      </w:r>
      <w:r>
        <w:rPr>
          <w:noProof/>
        </w:rPr>
        <w:tab/>
      </w:r>
      <w:r>
        <w:rPr>
          <w:noProof/>
        </w:rPr>
        <w:fldChar w:fldCharType="begin"/>
      </w:r>
      <w:r>
        <w:rPr>
          <w:noProof/>
        </w:rPr>
        <w:instrText xml:space="preserve"> PAGEREF _Toc151743310 \h </w:instrText>
      </w:r>
      <w:r>
        <w:rPr>
          <w:noProof/>
        </w:rPr>
      </w:r>
      <w:r>
        <w:rPr>
          <w:noProof/>
        </w:rPr>
        <w:fldChar w:fldCharType="separate"/>
      </w:r>
      <w:r>
        <w:rPr>
          <w:noProof/>
        </w:rPr>
        <w:t>19</w:t>
      </w:r>
      <w:r>
        <w:rPr>
          <w:noProof/>
        </w:rPr>
        <w:fldChar w:fldCharType="end"/>
      </w:r>
    </w:p>
    <w:p w14:paraId="4504D67F" w14:textId="4650B96D" w:rsidR="00CD449E" w:rsidRDefault="00CD449E">
      <w:pPr>
        <w:pStyle w:val="TOC5"/>
        <w:rPr>
          <w:rFonts w:asciiTheme="minorHAnsi" w:eastAsiaTheme="minorEastAsia" w:hAnsiTheme="minorHAnsi" w:cstheme="minorBidi"/>
          <w:noProof/>
          <w:kern w:val="2"/>
          <w:sz w:val="21"/>
          <w:szCs w:val="22"/>
          <w:lang w:val="en-US" w:eastAsia="zh-CN"/>
        </w:rPr>
      </w:pPr>
      <w:r>
        <w:rPr>
          <w:noProof/>
        </w:rPr>
        <w:t>5.6.2.2.1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_Toc151743311 \h </w:instrText>
      </w:r>
      <w:r>
        <w:rPr>
          <w:noProof/>
        </w:rPr>
      </w:r>
      <w:r>
        <w:rPr>
          <w:noProof/>
        </w:rPr>
        <w:fldChar w:fldCharType="separate"/>
      </w:r>
      <w:r>
        <w:rPr>
          <w:noProof/>
        </w:rPr>
        <w:t>19</w:t>
      </w:r>
      <w:r>
        <w:rPr>
          <w:noProof/>
        </w:rPr>
        <w:fldChar w:fldCharType="end"/>
      </w:r>
    </w:p>
    <w:p w14:paraId="65A5AFDC" w14:textId="29C76EF7" w:rsidR="00CD449E" w:rsidRDefault="00CD449E">
      <w:pPr>
        <w:pStyle w:val="TOC5"/>
        <w:rPr>
          <w:rFonts w:asciiTheme="minorHAnsi" w:eastAsiaTheme="minorEastAsia" w:hAnsiTheme="minorHAnsi" w:cstheme="minorBidi"/>
          <w:noProof/>
          <w:kern w:val="2"/>
          <w:sz w:val="21"/>
          <w:szCs w:val="22"/>
          <w:lang w:val="en-US" w:eastAsia="zh-CN"/>
        </w:rPr>
      </w:pPr>
      <w:r>
        <w:rPr>
          <w:noProof/>
        </w:rPr>
        <w:t>5.6.2.2.2</w:t>
      </w:r>
      <w:r>
        <w:rPr>
          <w:rFonts w:asciiTheme="minorHAnsi" w:eastAsiaTheme="minorEastAsia" w:hAnsiTheme="minorHAnsi" w:cstheme="minorBidi"/>
          <w:noProof/>
          <w:kern w:val="2"/>
          <w:sz w:val="21"/>
          <w:szCs w:val="22"/>
          <w:lang w:val="en-US" w:eastAsia="zh-CN"/>
        </w:rPr>
        <w:tab/>
      </w:r>
      <w:r>
        <w:rPr>
          <w:noProof/>
        </w:rPr>
        <w:t>Policy Provisioning Creation</w:t>
      </w:r>
      <w:r>
        <w:rPr>
          <w:noProof/>
        </w:rPr>
        <w:tab/>
      </w:r>
      <w:r>
        <w:rPr>
          <w:noProof/>
        </w:rPr>
        <w:fldChar w:fldCharType="begin"/>
      </w:r>
      <w:r>
        <w:rPr>
          <w:noProof/>
        </w:rPr>
        <w:instrText xml:space="preserve"> PAGEREF _Toc151743312 \h </w:instrText>
      </w:r>
      <w:r>
        <w:rPr>
          <w:noProof/>
        </w:rPr>
      </w:r>
      <w:r>
        <w:rPr>
          <w:noProof/>
        </w:rPr>
        <w:fldChar w:fldCharType="separate"/>
      </w:r>
      <w:r>
        <w:rPr>
          <w:noProof/>
        </w:rPr>
        <w:t>19</w:t>
      </w:r>
      <w:r>
        <w:rPr>
          <w:noProof/>
        </w:rPr>
        <w:fldChar w:fldCharType="end"/>
      </w:r>
    </w:p>
    <w:p w14:paraId="20587014" w14:textId="3339CE39" w:rsidR="00CD449E" w:rsidRDefault="00CD449E">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_Update</w:t>
      </w:r>
      <w:r>
        <w:rPr>
          <w:noProof/>
        </w:rPr>
        <w:tab/>
      </w:r>
      <w:r>
        <w:rPr>
          <w:noProof/>
        </w:rPr>
        <w:fldChar w:fldCharType="begin"/>
      </w:r>
      <w:r>
        <w:rPr>
          <w:noProof/>
        </w:rPr>
        <w:instrText xml:space="preserve"> PAGEREF _Toc151743313 \h </w:instrText>
      </w:r>
      <w:r>
        <w:rPr>
          <w:noProof/>
        </w:rPr>
      </w:r>
      <w:r>
        <w:rPr>
          <w:noProof/>
        </w:rPr>
        <w:fldChar w:fldCharType="separate"/>
      </w:r>
      <w:r>
        <w:rPr>
          <w:noProof/>
        </w:rPr>
        <w:t>19</w:t>
      </w:r>
      <w:r>
        <w:rPr>
          <w:noProof/>
        </w:rPr>
        <w:fldChar w:fldCharType="end"/>
      </w:r>
    </w:p>
    <w:p w14:paraId="7BD06AFB" w14:textId="53616C6C" w:rsidR="00CD449E" w:rsidRDefault="00CD449E">
      <w:pPr>
        <w:pStyle w:val="TOC5"/>
        <w:rPr>
          <w:rFonts w:asciiTheme="minorHAnsi" w:eastAsiaTheme="minorEastAsia" w:hAnsiTheme="minorHAnsi" w:cstheme="minorBidi"/>
          <w:noProof/>
          <w:kern w:val="2"/>
          <w:sz w:val="21"/>
          <w:szCs w:val="22"/>
          <w:lang w:val="en-US" w:eastAsia="zh-CN"/>
        </w:rPr>
      </w:pPr>
      <w:r>
        <w:rPr>
          <w:noProof/>
        </w:rPr>
        <w:t>5.6.2.3.1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_Toc151743314 \h </w:instrText>
      </w:r>
      <w:r>
        <w:rPr>
          <w:noProof/>
        </w:rPr>
      </w:r>
      <w:r>
        <w:rPr>
          <w:noProof/>
        </w:rPr>
        <w:fldChar w:fldCharType="separate"/>
      </w:r>
      <w:r>
        <w:rPr>
          <w:noProof/>
        </w:rPr>
        <w:t>19</w:t>
      </w:r>
      <w:r>
        <w:rPr>
          <w:noProof/>
        </w:rPr>
        <w:fldChar w:fldCharType="end"/>
      </w:r>
    </w:p>
    <w:p w14:paraId="05A51679" w14:textId="57286CDF" w:rsidR="00CD449E" w:rsidRDefault="00CD449E">
      <w:pPr>
        <w:pStyle w:val="TOC5"/>
        <w:rPr>
          <w:rFonts w:asciiTheme="minorHAnsi" w:eastAsiaTheme="minorEastAsia" w:hAnsiTheme="minorHAnsi" w:cstheme="minorBidi"/>
          <w:noProof/>
          <w:kern w:val="2"/>
          <w:sz w:val="21"/>
          <w:szCs w:val="22"/>
          <w:lang w:val="en-US" w:eastAsia="zh-CN"/>
        </w:rPr>
      </w:pPr>
      <w:r>
        <w:rPr>
          <w:noProof/>
        </w:rPr>
        <w:t>5.6.2.3.2</w:t>
      </w:r>
      <w:r>
        <w:rPr>
          <w:rFonts w:asciiTheme="minorHAnsi" w:eastAsiaTheme="minorEastAsia" w:hAnsiTheme="minorHAnsi" w:cstheme="minorBidi"/>
          <w:noProof/>
          <w:kern w:val="2"/>
          <w:sz w:val="21"/>
          <w:szCs w:val="22"/>
          <w:lang w:val="en-US" w:eastAsia="zh-CN"/>
        </w:rPr>
        <w:tab/>
      </w:r>
      <w:r>
        <w:rPr>
          <w:noProof/>
        </w:rPr>
        <w:t>Policy Provisioning Update</w:t>
      </w:r>
      <w:r>
        <w:rPr>
          <w:noProof/>
        </w:rPr>
        <w:tab/>
      </w:r>
      <w:r>
        <w:rPr>
          <w:noProof/>
        </w:rPr>
        <w:fldChar w:fldCharType="begin"/>
      </w:r>
      <w:r>
        <w:rPr>
          <w:noProof/>
        </w:rPr>
        <w:instrText xml:space="preserve"> PAGEREF _Toc151743315 \h </w:instrText>
      </w:r>
      <w:r>
        <w:rPr>
          <w:noProof/>
        </w:rPr>
      </w:r>
      <w:r>
        <w:rPr>
          <w:noProof/>
        </w:rPr>
        <w:fldChar w:fldCharType="separate"/>
      </w:r>
      <w:r>
        <w:rPr>
          <w:noProof/>
        </w:rPr>
        <w:t>19</w:t>
      </w:r>
      <w:r>
        <w:rPr>
          <w:noProof/>
        </w:rPr>
        <w:fldChar w:fldCharType="end"/>
      </w:r>
    </w:p>
    <w:p w14:paraId="295BDA07" w14:textId="6A0E9E62" w:rsidR="00CD449E" w:rsidRDefault="00CD449E">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_Delete</w:t>
      </w:r>
      <w:r>
        <w:rPr>
          <w:noProof/>
        </w:rPr>
        <w:tab/>
      </w:r>
      <w:r>
        <w:rPr>
          <w:noProof/>
        </w:rPr>
        <w:fldChar w:fldCharType="begin"/>
      </w:r>
      <w:r>
        <w:rPr>
          <w:noProof/>
        </w:rPr>
        <w:instrText xml:space="preserve"> PAGEREF _Toc151743316 \h </w:instrText>
      </w:r>
      <w:r>
        <w:rPr>
          <w:noProof/>
        </w:rPr>
      </w:r>
      <w:r>
        <w:rPr>
          <w:noProof/>
        </w:rPr>
        <w:fldChar w:fldCharType="separate"/>
      </w:r>
      <w:r>
        <w:rPr>
          <w:noProof/>
        </w:rPr>
        <w:t>20</w:t>
      </w:r>
      <w:r>
        <w:rPr>
          <w:noProof/>
        </w:rPr>
        <w:fldChar w:fldCharType="end"/>
      </w:r>
    </w:p>
    <w:p w14:paraId="43C80F9E" w14:textId="6A96A246" w:rsidR="00CD449E" w:rsidRDefault="00CD449E">
      <w:pPr>
        <w:pStyle w:val="TOC5"/>
        <w:rPr>
          <w:rFonts w:asciiTheme="minorHAnsi" w:eastAsiaTheme="minorEastAsia" w:hAnsiTheme="minorHAnsi" w:cstheme="minorBidi"/>
          <w:noProof/>
          <w:kern w:val="2"/>
          <w:sz w:val="21"/>
          <w:szCs w:val="22"/>
          <w:lang w:val="en-US" w:eastAsia="zh-CN"/>
        </w:rPr>
      </w:pPr>
      <w:r>
        <w:rPr>
          <w:noProof/>
        </w:rPr>
        <w:t>5.6.2.4.1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_Toc151743317 \h </w:instrText>
      </w:r>
      <w:r>
        <w:rPr>
          <w:noProof/>
        </w:rPr>
      </w:r>
      <w:r>
        <w:rPr>
          <w:noProof/>
        </w:rPr>
        <w:fldChar w:fldCharType="separate"/>
      </w:r>
      <w:r>
        <w:rPr>
          <w:noProof/>
        </w:rPr>
        <w:t>20</w:t>
      </w:r>
      <w:r>
        <w:rPr>
          <w:noProof/>
        </w:rPr>
        <w:fldChar w:fldCharType="end"/>
      </w:r>
    </w:p>
    <w:p w14:paraId="6D0BE867" w14:textId="42499360" w:rsidR="00CD449E" w:rsidRDefault="00CD449E">
      <w:pPr>
        <w:pStyle w:val="TOC5"/>
        <w:rPr>
          <w:rFonts w:asciiTheme="minorHAnsi" w:eastAsiaTheme="minorEastAsia" w:hAnsiTheme="minorHAnsi" w:cstheme="minorBidi"/>
          <w:noProof/>
          <w:kern w:val="2"/>
          <w:sz w:val="21"/>
          <w:szCs w:val="22"/>
          <w:lang w:val="en-US" w:eastAsia="zh-CN"/>
        </w:rPr>
      </w:pPr>
      <w:r>
        <w:rPr>
          <w:noProof/>
        </w:rPr>
        <w:t>5.6.2.4.3</w:t>
      </w:r>
      <w:r>
        <w:rPr>
          <w:rFonts w:asciiTheme="minorHAnsi" w:eastAsiaTheme="minorEastAsia" w:hAnsiTheme="minorHAnsi" w:cstheme="minorBidi"/>
          <w:noProof/>
          <w:kern w:val="2"/>
          <w:sz w:val="21"/>
          <w:szCs w:val="22"/>
          <w:lang w:val="en-US" w:eastAsia="zh-CN"/>
        </w:rPr>
        <w:tab/>
      </w:r>
      <w:r>
        <w:rPr>
          <w:noProof/>
        </w:rPr>
        <w:t>Policy Provisioning Deletion</w:t>
      </w:r>
      <w:r>
        <w:rPr>
          <w:noProof/>
        </w:rPr>
        <w:tab/>
      </w:r>
      <w:r>
        <w:rPr>
          <w:noProof/>
        </w:rPr>
        <w:fldChar w:fldCharType="begin"/>
      </w:r>
      <w:r>
        <w:rPr>
          <w:noProof/>
        </w:rPr>
        <w:instrText xml:space="preserve"> PAGEREF _Toc151743318 \h </w:instrText>
      </w:r>
      <w:r>
        <w:rPr>
          <w:noProof/>
        </w:rPr>
      </w:r>
      <w:r>
        <w:rPr>
          <w:noProof/>
        </w:rPr>
        <w:fldChar w:fldCharType="separate"/>
      </w:r>
      <w:r>
        <w:rPr>
          <w:noProof/>
        </w:rPr>
        <w:t>20</w:t>
      </w:r>
      <w:r>
        <w:rPr>
          <w:noProof/>
        </w:rPr>
        <w:fldChar w:fldCharType="end"/>
      </w:r>
    </w:p>
    <w:p w14:paraId="7CDFA69C" w14:textId="7D52BD10" w:rsidR="00CD449E" w:rsidRDefault="00CD449E">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w:t>
      </w:r>
      <w:r w:rsidRPr="008A2508">
        <w:rPr>
          <w:noProof/>
          <w:lang w:val="en-US"/>
        </w:rPr>
        <w:t>Subscribe</w:t>
      </w:r>
      <w:r>
        <w:rPr>
          <w:noProof/>
        </w:rPr>
        <w:tab/>
      </w:r>
      <w:r>
        <w:rPr>
          <w:noProof/>
        </w:rPr>
        <w:fldChar w:fldCharType="begin"/>
      </w:r>
      <w:r>
        <w:rPr>
          <w:noProof/>
        </w:rPr>
        <w:instrText xml:space="preserve"> PAGEREF _Toc151743319 \h </w:instrText>
      </w:r>
      <w:r>
        <w:rPr>
          <w:noProof/>
        </w:rPr>
      </w:r>
      <w:r>
        <w:rPr>
          <w:noProof/>
        </w:rPr>
        <w:fldChar w:fldCharType="separate"/>
      </w:r>
      <w:r>
        <w:rPr>
          <w:noProof/>
        </w:rPr>
        <w:t>21</w:t>
      </w:r>
      <w:r>
        <w:rPr>
          <w:noProof/>
        </w:rPr>
        <w:fldChar w:fldCharType="end"/>
      </w:r>
    </w:p>
    <w:p w14:paraId="2B079DCB" w14:textId="1CDC526C" w:rsidR="00CD449E" w:rsidRDefault="00CD449E">
      <w:pPr>
        <w:pStyle w:val="TOC5"/>
        <w:rPr>
          <w:rFonts w:asciiTheme="minorHAnsi" w:eastAsiaTheme="minorEastAsia" w:hAnsiTheme="minorHAnsi" w:cstheme="minorBidi"/>
          <w:noProof/>
          <w:kern w:val="2"/>
          <w:sz w:val="21"/>
          <w:szCs w:val="22"/>
          <w:lang w:val="en-US" w:eastAsia="zh-CN"/>
        </w:rPr>
      </w:pPr>
      <w:r>
        <w:rPr>
          <w:noProof/>
        </w:rPr>
        <w:t>5.6.2.5.1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_Toc151743320 \h </w:instrText>
      </w:r>
      <w:r>
        <w:rPr>
          <w:noProof/>
        </w:rPr>
      </w:r>
      <w:r>
        <w:rPr>
          <w:noProof/>
        </w:rPr>
        <w:fldChar w:fldCharType="separate"/>
      </w:r>
      <w:r>
        <w:rPr>
          <w:noProof/>
        </w:rPr>
        <w:t>21</w:t>
      </w:r>
      <w:r>
        <w:rPr>
          <w:noProof/>
        </w:rPr>
        <w:fldChar w:fldCharType="end"/>
      </w:r>
    </w:p>
    <w:p w14:paraId="5E3D369B" w14:textId="000F6E6A" w:rsidR="00CD449E" w:rsidRDefault="00CD449E">
      <w:pPr>
        <w:pStyle w:val="TOC5"/>
        <w:rPr>
          <w:rFonts w:asciiTheme="minorHAnsi" w:eastAsiaTheme="minorEastAsia" w:hAnsiTheme="minorHAnsi" w:cstheme="minorBidi"/>
          <w:noProof/>
          <w:kern w:val="2"/>
          <w:sz w:val="21"/>
          <w:szCs w:val="22"/>
          <w:lang w:val="en-US" w:eastAsia="zh-CN"/>
        </w:rPr>
      </w:pPr>
      <w:r>
        <w:rPr>
          <w:noProof/>
        </w:rPr>
        <w:t>5.6.2.5.2</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Creation</w:t>
      </w:r>
      <w:r>
        <w:rPr>
          <w:noProof/>
        </w:rPr>
        <w:tab/>
      </w:r>
      <w:r>
        <w:rPr>
          <w:noProof/>
        </w:rPr>
        <w:fldChar w:fldCharType="begin"/>
      </w:r>
      <w:r>
        <w:rPr>
          <w:noProof/>
        </w:rPr>
        <w:instrText xml:space="preserve"> PAGEREF _Toc151743321 \h </w:instrText>
      </w:r>
      <w:r>
        <w:rPr>
          <w:noProof/>
        </w:rPr>
      </w:r>
      <w:r>
        <w:rPr>
          <w:noProof/>
        </w:rPr>
        <w:fldChar w:fldCharType="separate"/>
      </w:r>
      <w:r>
        <w:rPr>
          <w:noProof/>
        </w:rPr>
        <w:t>21</w:t>
      </w:r>
      <w:r>
        <w:rPr>
          <w:noProof/>
        </w:rPr>
        <w:fldChar w:fldCharType="end"/>
      </w:r>
    </w:p>
    <w:p w14:paraId="6D64CB8C" w14:textId="393DA587" w:rsidR="00CD449E" w:rsidRDefault="00CD449E">
      <w:pPr>
        <w:pStyle w:val="TOC5"/>
        <w:rPr>
          <w:rFonts w:asciiTheme="minorHAnsi" w:eastAsiaTheme="minorEastAsia" w:hAnsiTheme="minorHAnsi" w:cstheme="minorBidi"/>
          <w:noProof/>
          <w:kern w:val="2"/>
          <w:sz w:val="21"/>
          <w:szCs w:val="22"/>
          <w:lang w:val="en-US" w:eastAsia="zh-CN"/>
        </w:rPr>
      </w:pPr>
      <w:r>
        <w:rPr>
          <w:noProof/>
        </w:rPr>
        <w:t>5.6.2.5.3</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Update</w:t>
      </w:r>
      <w:r>
        <w:rPr>
          <w:noProof/>
        </w:rPr>
        <w:tab/>
      </w:r>
      <w:r>
        <w:rPr>
          <w:noProof/>
        </w:rPr>
        <w:fldChar w:fldCharType="begin"/>
      </w:r>
      <w:r>
        <w:rPr>
          <w:noProof/>
        </w:rPr>
        <w:instrText xml:space="preserve"> PAGEREF _Toc151743322 \h </w:instrText>
      </w:r>
      <w:r>
        <w:rPr>
          <w:noProof/>
        </w:rPr>
      </w:r>
      <w:r>
        <w:rPr>
          <w:noProof/>
        </w:rPr>
        <w:fldChar w:fldCharType="separate"/>
      </w:r>
      <w:r>
        <w:rPr>
          <w:noProof/>
        </w:rPr>
        <w:t>22</w:t>
      </w:r>
      <w:r>
        <w:rPr>
          <w:noProof/>
        </w:rPr>
        <w:fldChar w:fldCharType="end"/>
      </w:r>
    </w:p>
    <w:p w14:paraId="4EE1A1A2" w14:textId="42396F36" w:rsidR="00CD449E" w:rsidRDefault="00CD449E">
      <w:pPr>
        <w:pStyle w:val="TOC5"/>
        <w:rPr>
          <w:rFonts w:asciiTheme="minorHAnsi" w:eastAsiaTheme="minorEastAsia" w:hAnsiTheme="minorHAnsi" w:cstheme="minorBidi"/>
          <w:noProof/>
          <w:kern w:val="2"/>
          <w:sz w:val="21"/>
          <w:szCs w:val="22"/>
          <w:lang w:val="en-US" w:eastAsia="zh-CN"/>
        </w:rPr>
      </w:pPr>
      <w:r>
        <w:rPr>
          <w:noProof/>
        </w:rPr>
        <w:t>5.6.2.5.4</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Deletion</w:t>
      </w:r>
      <w:r>
        <w:rPr>
          <w:noProof/>
        </w:rPr>
        <w:tab/>
      </w:r>
      <w:r>
        <w:rPr>
          <w:noProof/>
        </w:rPr>
        <w:fldChar w:fldCharType="begin"/>
      </w:r>
      <w:r>
        <w:rPr>
          <w:noProof/>
        </w:rPr>
        <w:instrText xml:space="preserve"> PAGEREF _Toc151743323 \h </w:instrText>
      </w:r>
      <w:r>
        <w:rPr>
          <w:noProof/>
        </w:rPr>
      </w:r>
      <w:r>
        <w:rPr>
          <w:noProof/>
        </w:rPr>
        <w:fldChar w:fldCharType="separate"/>
      </w:r>
      <w:r>
        <w:rPr>
          <w:noProof/>
        </w:rPr>
        <w:t>22</w:t>
      </w:r>
      <w:r>
        <w:rPr>
          <w:noProof/>
        </w:rPr>
        <w:fldChar w:fldCharType="end"/>
      </w:r>
    </w:p>
    <w:p w14:paraId="4102B3B8" w14:textId="64F675EB" w:rsidR="00CD449E" w:rsidRDefault="00CD449E">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sidRPr="008A2508">
        <w:rPr>
          <w:noProof/>
          <w:lang w:val="en-US"/>
        </w:rPr>
        <w:t>NSCE_PolicyManagement_Notify</w:t>
      </w:r>
      <w:r>
        <w:rPr>
          <w:noProof/>
        </w:rPr>
        <w:tab/>
      </w:r>
      <w:r>
        <w:rPr>
          <w:noProof/>
        </w:rPr>
        <w:fldChar w:fldCharType="begin"/>
      </w:r>
      <w:r>
        <w:rPr>
          <w:noProof/>
        </w:rPr>
        <w:instrText xml:space="preserve"> PAGEREF _Toc151743324 \h </w:instrText>
      </w:r>
      <w:r>
        <w:rPr>
          <w:noProof/>
        </w:rPr>
      </w:r>
      <w:r>
        <w:rPr>
          <w:noProof/>
        </w:rPr>
        <w:fldChar w:fldCharType="separate"/>
      </w:r>
      <w:r>
        <w:rPr>
          <w:noProof/>
        </w:rPr>
        <w:t>23</w:t>
      </w:r>
      <w:r>
        <w:rPr>
          <w:noProof/>
        </w:rPr>
        <w:fldChar w:fldCharType="end"/>
      </w:r>
    </w:p>
    <w:p w14:paraId="1FB57AF4" w14:textId="1544932C" w:rsidR="00CD449E" w:rsidRDefault="00CD449E">
      <w:pPr>
        <w:pStyle w:val="TOC5"/>
        <w:rPr>
          <w:rFonts w:asciiTheme="minorHAnsi" w:eastAsiaTheme="minorEastAsia" w:hAnsiTheme="minorHAnsi" w:cstheme="minorBidi"/>
          <w:noProof/>
          <w:kern w:val="2"/>
          <w:sz w:val="21"/>
          <w:szCs w:val="22"/>
          <w:lang w:val="en-US" w:eastAsia="zh-CN"/>
        </w:rPr>
      </w:pPr>
      <w:r>
        <w:rPr>
          <w:noProof/>
        </w:rPr>
        <w:t>5.6.2.7.1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_Toc151743325 \h </w:instrText>
      </w:r>
      <w:r>
        <w:rPr>
          <w:noProof/>
        </w:rPr>
      </w:r>
      <w:r>
        <w:rPr>
          <w:noProof/>
        </w:rPr>
        <w:fldChar w:fldCharType="separate"/>
      </w:r>
      <w:r>
        <w:rPr>
          <w:noProof/>
        </w:rPr>
        <w:t>23</w:t>
      </w:r>
      <w:r>
        <w:rPr>
          <w:noProof/>
        </w:rPr>
        <w:fldChar w:fldCharType="end"/>
      </w:r>
    </w:p>
    <w:p w14:paraId="103AA5B4" w14:textId="1DDCAFEF" w:rsidR="00CD449E" w:rsidRDefault="00CD449E">
      <w:pPr>
        <w:pStyle w:val="TOC5"/>
        <w:rPr>
          <w:rFonts w:asciiTheme="minorHAnsi" w:eastAsiaTheme="minorEastAsia" w:hAnsiTheme="minorHAnsi" w:cstheme="minorBidi"/>
          <w:noProof/>
          <w:kern w:val="2"/>
          <w:sz w:val="21"/>
          <w:szCs w:val="22"/>
          <w:lang w:val="en-US" w:eastAsia="zh-CN"/>
        </w:rPr>
      </w:pPr>
      <w:r>
        <w:rPr>
          <w:noProof/>
        </w:rPr>
        <w:t>5.6.2.7.2</w:t>
      </w:r>
      <w:r>
        <w:rPr>
          <w:rFonts w:asciiTheme="minorHAnsi" w:eastAsiaTheme="minorEastAsia" w:hAnsiTheme="minorHAnsi" w:cstheme="minorBidi"/>
          <w:noProof/>
          <w:kern w:val="2"/>
          <w:sz w:val="21"/>
          <w:szCs w:val="22"/>
          <w:lang w:val="en-US" w:eastAsia="zh-CN"/>
        </w:rPr>
        <w:tab/>
      </w:r>
      <w:r>
        <w:rPr>
          <w:noProof/>
        </w:rPr>
        <w:t xml:space="preserve">Policy Usage </w:t>
      </w:r>
      <w:r w:rsidRPr="008A2508">
        <w:rPr>
          <w:noProof/>
          <w:lang w:val="en-US"/>
        </w:rPr>
        <w:t>Notification</w:t>
      </w:r>
      <w:r>
        <w:rPr>
          <w:noProof/>
        </w:rPr>
        <w:tab/>
      </w:r>
      <w:r>
        <w:rPr>
          <w:noProof/>
        </w:rPr>
        <w:fldChar w:fldCharType="begin"/>
      </w:r>
      <w:r>
        <w:rPr>
          <w:noProof/>
        </w:rPr>
        <w:instrText xml:space="preserve"> PAGEREF _Toc151743326 \h </w:instrText>
      </w:r>
      <w:r>
        <w:rPr>
          <w:noProof/>
        </w:rPr>
      </w:r>
      <w:r>
        <w:rPr>
          <w:noProof/>
        </w:rPr>
        <w:fldChar w:fldCharType="separate"/>
      </w:r>
      <w:r>
        <w:rPr>
          <w:noProof/>
        </w:rPr>
        <w:t>23</w:t>
      </w:r>
      <w:r>
        <w:rPr>
          <w:noProof/>
        </w:rPr>
        <w:fldChar w:fldCharType="end"/>
      </w:r>
    </w:p>
    <w:p w14:paraId="34F3B3AC" w14:textId="09A110BE" w:rsidR="00CD449E" w:rsidRDefault="00CD449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_Toc151743327 \h </w:instrText>
      </w:r>
      <w:r>
        <w:rPr>
          <w:noProof/>
        </w:rPr>
      </w:r>
      <w:r>
        <w:rPr>
          <w:noProof/>
        </w:rPr>
        <w:fldChar w:fldCharType="separate"/>
      </w:r>
      <w:r>
        <w:rPr>
          <w:noProof/>
        </w:rPr>
        <w:t>25</w:t>
      </w:r>
      <w:r>
        <w:rPr>
          <w:noProof/>
        </w:rPr>
        <w:fldChar w:fldCharType="end"/>
      </w:r>
    </w:p>
    <w:p w14:paraId="044099B1" w14:textId="28490D5D" w:rsidR="00CD449E" w:rsidRDefault="00CD449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_Toc151743328 \h </w:instrText>
      </w:r>
      <w:r>
        <w:rPr>
          <w:noProof/>
        </w:rPr>
      </w:r>
      <w:r>
        <w:rPr>
          <w:noProof/>
        </w:rPr>
        <w:fldChar w:fldCharType="separate"/>
      </w:r>
      <w:r>
        <w:rPr>
          <w:noProof/>
        </w:rPr>
        <w:t>25</w:t>
      </w:r>
      <w:r>
        <w:rPr>
          <w:noProof/>
        </w:rPr>
        <w:fldChar w:fldCharType="end"/>
      </w:r>
    </w:p>
    <w:p w14:paraId="3D54C45D" w14:textId="56927DAF" w:rsidR="00CD449E" w:rsidRDefault="00CD449E">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_Toc151743329 \h </w:instrText>
      </w:r>
      <w:r>
        <w:rPr>
          <w:noProof/>
        </w:rPr>
      </w:r>
      <w:r>
        <w:rPr>
          <w:noProof/>
        </w:rPr>
        <w:fldChar w:fldCharType="separate"/>
      </w:r>
      <w:r>
        <w:rPr>
          <w:noProof/>
        </w:rPr>
        <w:t>25</w:t>
      </w:r>
      <w:r>
        <w:rPr>
          <w:noProof/>
        </w:rPr>
        <w:fldChar w:fldCharType="end"/>
      </w:r>
    </w:p>
    <w:p w14:paraId="77FDEBF0" w14:textId="151E6EFE" w:rsidR="00CD449E" w:rsidRDefault="00CD449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 and common API related aspects</w:t>
      </w:r>
      <w:r>
        <w:rPr>
          <w:noProof/>
        </w:rPr>
        <w:tab/>
      </w:r>
      <w:r>
        <w:rPr>
          <w:noProof/>
        </w:rPr>
        <w:fldChar w:fldCharType="begin"/>
      </w:r>
      <w:r>
        <w:rPr>
          <w:noProof/>
        </w:rPr>
        <w:instrText xml:space="preserve"> PAGEREF _Toc151743330 \h </w:instrText>
      </w:r>
      <w:r>
        <w:rPr>
          <w:noProof/>
        </w:rPr>
      </w:r>
      <w:r>
        <w:rPr>
          <w:noProof/>
        </w:rPr>
        <w:fldChar w:fldCharType="separate"/>
      </w:r>
      <w:r>
        <w:rPr>
          <w:noProof/>
        </w:rPr>
        <w:t>25</w:t>
      </w:r>
      <w:r>
        <w:rPr>
          <w:noProof/>
        </w:rPr>
        <w:fldChar w:fldCharType="end"/>
      </w:r>
    </w:p>
    <w:p w14:paraId="63515351" w14:textId="688A8408" w:rsidR="00CD449E" w:rsidRDefault="00CD449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_Toc151743331 \h </w:instrText>
      </w:r>
      <w:r>
        <w:rPr>
          <w:noProof/>
        </w:rPr>
      </w:r>
      <w:r>
        <w:rPr>
          <w:noProof/>
        </w:rPr>
        <w:fldChar w:fldCharType="separate"/>
      </w:r>
      <w:r>
        <w:rPr>
          <w:noProof/>
        </w:rPr>
        <w:t>25</w:t>
      </w:r>
      <w:r>
        <w:rPr>
          <w:noProof/>
        </w:rPr>
        <w:fldChar w:fldCharType="end"/>
      </w:r>
    </w:p>
    <w:p w14:paraId="41F63174" w14:textId="6FBBE5D3" w:rsidR="00CD449E" w:rsidRDefault="00CD449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_Toc151743332 \h </w:instrText>
      </w:r>
      <w:r>
        <w:rPr>
          <w:noProof/>
        </w:rPr>
      </w:r>
      <w:r>
        <w:rPr>
          <w:noProof/>
        </w:rPr>
        <w:fldChar w:fldCharType="separate"/>
      </w:r>
      <w:r>
        <w:rPr>
          <w:noProof/>
        </w:rPr>
        <w:t>25</w:t>
      </w:r>
      <w:r>
        <w:rPr>
          <w:noProof/>
        </w:rPr>
        <w:fldChar w:fldCharType="end"/>
      </w:r>
    </w:p>
    <w:p w14:paraId="1CD3FF9E" w14:textId="464E298E" w:rsidR="00CD449E" w:rsidRDefault="00CD449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_Toc151743333 \h </w:instrText>
      </w:r>
      <w:r>
        <w:rPr>
          <w:noProof/>
        </w:rPr>
      </w:r>
      <w:r>
        <w:rPr>
          <w:noProof/>
        </w:rPr>
        <w:fldChar w:fldCharType="separate"/>
      </w:r>
      <w:r>
        <w:rPr>
          <w:noProof/>
        </w:rPr>
        <w:t>26</w:t>
      </w:r>
      <w:r>
        <w:rPr>
          <w:noProof/>
        </w:rPr>
        <w:fldChar w:fldCharType="end"/>
      </w:r>
    </w:p>
    <w:p w14:paraId="0C020706" w14:textId="14A19ACC" w:rsidR="00CD449E" w:rsidRDefault="00CD449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_Toc151743334 \h </w:instrText>
      </w:r>
      <w:r>
        <w:rPr>
          <w:noProof/>
        </w:rPr>
      </w:r>
      <w:r>
        <w:rPr>
          <w:noProof/>
        </w:rPr>
        <w:fldChar w:fldCharType="separate"/>
      </w:r>
      <w:r>
        <w:rPr>
          <w:noProof/>
        </w:rPr>
        <w:t>26</w:t>
      </w:r>
      <w:r>
        <w:rPr>
          <w:noProof/>
        </w:rPr>
        <w:fldChar w:fldCharType="end"/>
      </w:r>
    </w:p>
    <w:p w14:paraId="44D4349D" w14:textId="1CCD1155" w:rsidR="00CD449E" w:rsidRDefault="00CD449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_Toc151743335 \h </w:instrText>
      </w:r>
      <w:r>
        <w:rPr>
          <w:noProof/>
        </w:rPr>
      </w:r>
      <w:r>
        <w:rPr>
          <w:noProof/>
        </w:rPr>
        <w:fldChar w:fldCharType="separate"/>
      </w:r>
      <w:r>
        <w:rPr>
          <w:noProof/>
        </w:rPr>
        <w:t>27</w:t>
      </w:r>
      <w:r>
        <w:rPr>
          <w:noProof/>
        </w:rPr>
        <w:fldChar w:fldCharType="end"/>
      </w:r>
    </w:p>
    <w:p w14:paraId="1BF35729" w14:textId="3FD743A5" w:rsidR="00CD449E" w:rsidRDefault="00CD449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_Toc151743336 \h </w:instrText>
      </w:r>
      <w:r>
        <w:rPr>
          <w:noProof/>
        </w:rPr>
      </w:r>
      <w:r>
        <w:rPr>
          <w:noProof/>
        </w:rPr>
        <w:fldChar w:fldCharType="separate"/>
      </w:r>
      <w:r>
        <w:rPr>
          <w:noProof/>
        </w:rPr>
        <w:t>27</w:t>
      </w:r>
      <w:r>
        <w:rPr>
          <w:noProof/>
        </w:rPr>
        <w:fldChar w:fldCharType="end"/>
      </w:r>
    </w:p>
    <w:p w14:paraId="6163777D" w14:textId="6AE3C3D4" w:rsidR="00CD449E" w:rsidRDefault="00CD449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_Toc151743337 \h </w:instrText>
      </w:r>
      <w:r>
        <w:rPr>
          <w:noProof/>
        </w:rPr>
      </w:r>
      <w:r>
        <w:rPr>
          <w:noProof/>
        </w:rPr>
        <w:fldChar w:fldCharType="separate"/>
      </w:r>
      <w:r>
        <w:rPr>
          <w:noProof/>
        </w:rPr>
        <w:t>28</w:t>
      </w:r>
      <w:r>
        <w:rPr>
          <w:noProof/>
        </w:rPr>
        <w:fldChar w:fldCharType="end"/>
      </w:r>
    </w:p>
    <w:p w14:paraId="3FEBEE12" w14:textId="2E6DDF7B" w:rsidR="00CD449E" w:rsidRDefault="00CD449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_Toc151743338 \h </w:instrText>
      </w:r>
      <w:r>
        <w:rPr>
          <w:noProof/>
        </w:rPr>
      </w:r>
      <w:r>
        <w:rPr>
          <w:noProof/>
        </w:rPr>
        <w:fldChar w:fldCharType="separate"/>
      </w:r>
      <w:r>
        <w:rPr>
          <w:noProof/>
        </w:rPr>
        <w:t>29</w:t>
      </w:r>
      <w:r>
        <w:rPr>
          <w:noProof/>
        </w:rPr>
        <w:fldChar w:fldCharType="end"/>
      </w:r>
    </w:p>
    <w:p w14:paraId="59190573" w14:textId="20D30F3E" w:rsidR="00CD449E" w:rsidRDefault="00CD449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_Toc151743339 \h </w:instrText>
      </w:r>
      <w:r>
        <w:rPr>
          <w:noProof/>
        </w:rPr>
      </w:r>
      <w:r>
        <w:rPr>
          <w:noProof/>
        </w:rPr>
        <w:fldChar w:fldCharType="separate"/>
      </w:r>
      <w:r>
        <w:rPr>
          <w:noProof/>
        </w:rPr>
        <w:t>30</w:t>
      </w:r>
      <w:r>
        <w:rPr>
          <w:noProof/>
        </w:rPr>
        <w:fldChar w:fldCharType="end"/>
      </w:r>
    </w:p>
    <w:p w14:paraId="2FF2EF9C" w14:textId="2D65599E" w:rsidR="00CD449E" w:rsidRDefault="00CD449E">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_Toc151743340 \h </w:instrText>
      </w:r>
      <w:r>
        <w:rPr>
          <w:noProof/>
        </w:rPr>
      </w:r>
      <w:r>
        <w:rPr>
          <w:noProof/>
        </w:rPr>
        <w:fldChar w:fldCharType="separate"/>
      </w:r>
      <w:r>
        <w:rPr>
          <w:noProof/>
        </w:rPr>
        <w:t>30</w:t>
      </w:r>
      <w:r>
        <w:rPr>
          <w:noProof/>
        </w:rPr>
        <w:fldChar w:fldCharType="end"/>
      </w:r>
    </w:p>
    <w:p w14:paraId="15DEFD8E" w14:textId="73EA1E8C" w:rsidR="00CD449E" w:rsidRDefault="00CD449E">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_Toc151743341 \h </w:instrText>
      </w:r>
      <w:r>
        <w:rPr>
          <w:noProof/>
        </w:rPr>
      </w:r>
      <w:r>
        <w:rPr>
          <w:noProof/>
        </w:rPr>
        <w:fldChar w:fldCharType="separate"/>
      </w:r>
      <w:r>
        <w:rPr>
          <w:noProof/>
        </w:rPr>
        <w:t>30</w:t>
      </w:r>
      <w:r>
        <w:rPr>
          <w:noProof/>
        </w:rPr>
        <w:fldChar w:fldCharType="end"/>
      </w:r>
    </w:p>
    <w:p w14:paraId="26B1E7CF" w14:textId="6D614495" w:rsidR="00CD449E" w:rsidRDefault="00CD449E">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_Toc151743342 \h </w:instrText>
      </w:r>
      <w:r>
        <w:rPr>
          <w:noProof/>
        </w:rPr>
      </w:r>
      <w:r>
        <w:rPr>
          <w:noProof/>
        </w:rPr>
        <w:fldChar w:fldCharType="separate"/>
      </w:r>
      <w:r>
        <w:rPr>
          <w:noProof/>
        </w:rPr>
        <w:t>30</w:t>
      </w:r>
      <w:r>
        <w:rPr>
          <w:noProof/>
        </w:rPr>
        <w:fldChar w:fldCharType="end"/>
      </w:r>
    </w:p>
    <w:p w14:paraId="1216C505" w14:textId="35E7B584" w:rsidR="00CD449E" w:rsidRDefault="00CD449E">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_Toc151743343 \h </w:instrText>
      </w:r>
      <w:r>
        <w:rPr>
          <w:noProof/>
        </w:rPr>
      </w:r>
      <w:r>
        <w:rPr>
          <w:noProof/>
        </w:rPr>
        <w:fldChar w:fldCharType="separate"/>
      </w:r>
      <w:r>
        <w:rPr>
          <w:noProof/>
        </w:rPr>
        <w:t>30</w:t>
      </w:r>
      <w:r>
        <w:rPr>
          <w:noProof/>
        </w:rPr>
        <w:fldChar w:fldCharType="end"/>
      </w:r>
    </w:p>
    <w:p w14:paraId="0E911BF9" w14:textId="52EE4A19" w:rsidR="00CD449E" w:rsidRDefault="00CD449E">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_Toc151743344 \h </w:instrText>
      </w:r>
      <w:r>
        <w:rPr>
          <w:noProof/>
        </w:rPr>
      </w:r>
      <w:r>
        <w:rPr>
          <w:noProof/>
        </w:rPr>
        <w:fldChar w:fldCharType="separate"/>
      </w:r>
      <w:r>
        <w:rPr>
          <w:noProof/>
        </w:rPr>
        <w:t>30</w:t>
      </w:r>
      <w:r>
        <w:rPr>
          <w:noProof/>
        </w:rPr>
        <w:fldChar w:fldCharType="end"/>
      </w:r>
    </w:p>
    <w:p w14:paraId="6FEADA0C" w14:textId="76893F58" w:rsidR="00CD449E" w:rsidRDefault="00CD449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_Toc151743345 \h </w:instrText>
      </w:r>
      <w:r>
        <w:rPr>
          <w:noProof/>
        </w:rPr>
      </w:r>
      <w:r>
        <w:rPr>
          <w:noProof/>
        </w:rPr>
        <w:fldChar w:fldCharType="separate"/>
      </w:r>
      <w:r>
        <w:rPr>
          <w:noProof/>
        </w:rPr>
        <w:t>31</w:t>
      </w:r>
      <w:r>
        <w:rPr>
          <w:noProof/>
        </w:rPr>
        <w:fldChar w:fldCharType="end"/>
      </w:r>
    </w:p>
    <w:p w14:paraId="1FBC0036" w14:textId="1F62D11A" w:rsidR="00CD449E" w:rsidRDefault="00CD449E">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_Toc151743346 \h </w:instrText>
      </w:r>
      <w:r>
        <w:rPr>
          <w:noProof/>
        </w:rPr>
      </w:r>
      <w:r>
        <w:rPr>
          <w:noProof/>
        </w:rPr>
        <w:fldChar w:fldCharType="separate"/>
      </w:r>
      <w:r>
        <w:rPr>
          <w:noProof/>
        </w:rPr>
        <w:t>31</w:t>
      </w:r>
      <w:r>
        <w:rPr>
          <w:noProof/>
        </w:rPr>
        <w:fldChar w:fldCharType="end"/>
      </w:r>
    </w:p>
    <w:p w14:paraId="0A60E938" w14:textId="4D65E833" w:rsidR="00CD449E" w:rsidRDefault="00CD449E">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_Toc151743347 \h </w:instrText>
      </w:r>
      <w:r>
        <w:rPr>
          <w:noProof/>
        </w:rPr>
      </w:r>
      <w:r>
        <w:rPr>
          <w:noProof/>
        </w:rPr>
        <w:fldChar w:fldCharType="separate"/>
      </w:r>
      <w:r>
        <w:rPr>
          <w:noProof/>
        </w:rPr>
        <w:t>31</w:t>
      </w:r>
      <w:r>
        <w:rPr>
          <w:noProof/>
        </w:rPr>
        <w:fldChar w:fldCharType="end"/>
      </w:r>
    </w:p>
    <w:p w14:paraId="42DFB567" w14:textId="53CBA4AF" w:rsidR="00CD449E" w:rsidRDefault="00CD449E">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_Toc151743348 \h </w:instrText>
      </w:r>
      <w:r>
        <w:rPr>
          <w:noProof/>
        </w:rPr>
      </w:r>
      <w:r>
        <w:rPr>
          <w:noProof/>
        </w:rPr>
        <w:fldChar w:fldCharType="separate"/>
      </w:r>
      <w:r>
        <w:rPr>
          <w:noProof/>
        </w:rPr>
        <w:t>31</w:t>
      </w:r>
      <w:r>
        <w:rPr>
          <w:noProof/>
        </w:rPr>
        <w:fldChar w:fldCharType="end"/>
      </w:r>
    </w:p>
    <w:p w14:paraId="1B3F02C4" w14:textId="549B160D" w:rsidR="00CD449E" w:rsidRDefault="00CD449E">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_Toc151743349 \h </w:instrText>
      </w:r>
      <w:r>
        <w:rPr>
          <w:noProof/>
        </w:rPr>
      </w:r>
      <w:r>
        <w:rPr>
          <w:noProof/>
        </w:rPr>
        <w:fldChar w:fldCharType="separate"/>
      </w:r>
      <w:r>
        <w:rPr>
          <w:noProof/>
        </w:rPr>
        <w:t>31</w:t>
      </w:r>
      <w:r>
        <w:rPr>
          <w:noProof/>
        </w:rPr>
        <w:fldChar w:fldCharType="end"/>
      </w:r>
    </w:p>
    <w:p w14:paraId="5B59E494" w14:textId="0430BBAB" w:rsidR="00CD449E" w:rsidRDefault="00CD449E">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_Toc151743350 \h </w:instrText>
      </w:r>
      <w:r>
        <w:rPr>
          <w:noProof/>
        </w:rPr>
      </w:r>
      <w:r>
        <w:rPr>
          <w:noProof/>
        </w:rPr>
        <w:fldChar w:fldCharType="separate"/>
      </w:r>
      <w:r>
        <w:rPr>
          <w:noProof/>
        </w:rPr>
        <w:t>31</w:t>
      </w:r>
      <w:r>
        <w:rPr>
          <w:noProof/>
        </w:rPr>
        <w:fldChar w:fldCharType="end"/>
      </w:r>
    </w:p>
    <w:p w14:paraId="22A2F7A1" w14:textId="4C22AB70" w:rsidR="00CD449E" w:rsidRDefault="00CD449E">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_Toc151743351 \h </w:instrText>
      </w:r>
      <w:r>
        <w:rPr>
          <w:noProof/>
        </w:rPr>
      </w:r>
      <w:r>
        <w:rPr>
          <w:noProof/>
        </w:rPr>
        <w:fldChar w:fldCharType="separate"/>
      </w:r>
      <w:r>
        <w:rPr>
          <w:noProof/>
        </w:rPr>
        <w:t>32</w:t>
      </w:r>
      <w:r>
        <w:rPr>
          <w:noProof/>
        </w:rPr>
        <w:fldChar w:fldCharType="end"/>
      </w:r>
    </w:p>
    <w:p w14:paraId="6102AA9C" w14:textId="2B089CE7" w:rsidR="00CD449E" w:rsidRDefault="00CD449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_Toc151743352 \h </w:instrText>
      </w:r>
      <w:r>
        <w:rPr>
          <w:noProof/>
        </w:rPr>
      </w:r>
      <w:r>
        <w:rPr>
          <w:noProof/>
        </w:rPr>
        <w:fldChar w:fldCharType="separate"/>
      </w:r>
      <w:r>
        <w:rPr>
          <w:noProof/>
        </w:rPr>
        <w:t>32</w:t>
      </w:r>
      <w:r>
        <w:rPr>
          <w:noProof/>
        </w:rPr>
        <w:fldChar w:fldCharType="end"/>
      </w:r>
    </w:p>
    <w:p w14:paraId="3E581BAE" w14:textId="026BF74E" w:rsidR="00CD449E" w:rsidRDefault="00CD449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_Toc151743353 \h </w:instrText>
      </w:r>
      <w:r>
        <w:rPr>
          <w:noProof/>
        </w:rPr>
      </w:r>
      <w:r>
        <w:rPr>
          <w:noProof/>
        </w:rPr>
        <w:fldChar w:fldCharType="separate"/>
      </w:r>
      <w:r>
        <w:rPr>
          <w:noProof/>
        </w:rPr>
        <w:t>32</w:t>
      </w:r>
      <w:r>
        <w:rPr>
          <w:noProof/>
        </w:rPr>
        <w:fldChar w:fldCharType="end"/>
      </w:r>
    </w:p>
    <w:p w14:paraId="552AC976" w14:textId="68BCA1AF"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6.1.6.2</w:t>
      </w:r>
      <w:r>
        <w:rPr>
          <w:rFonts w:asciiTheme="minorHAnsi" w:eastAsiaTheme="minorEastAsia" w:hAnsiTheme="minorHAnsi" w:cstheme="minorBidi"/>
          <w:noProof/>
          <w:kern w:val="2"/>
          <w:sz w:val="21"/>
          <w:szCs w:val="22"/>
          <w:lang w:val="en-US" w:eastAsia="zh-CN"/>
        </w:rPr>
        <w:tab/>
      </w:r>
      <w:r w:rsidRPr="008A2508">
        <w:rPr>
          <w:noProof/>
          <w:lang w:val="en-US"/>
        </w:rPr>
        <w:t>Structured data types</w:t>
      </w:r>
      <w:r>
        <w:rPr>
          <w:noProof/>
        </w:rPr>
        <w:tab/>
      </w:r>
      <w:r>
        <w:rPr>
          <w:noProof/>
        </w:rPr>
        <w:fldChar w:fldCharType="begin"/>
      </w:r>
      <w:r>
        <w:rPr>
          <w:noProof/>
        </w:rPr>
        <w:instrText xml:space="preserve"> PAGEREF _Toc151743354 \h </w:instrText>
      </w:r>
      <w:r>
        <w:rPr>
          <w:noProof/>
        </w:rPr>
      </w:r>
      <w:r>
        <w:rPr>
          <w:noProof/>
        </w:rPr>
        <w:fldChar w:fldCharType="separate"/>
      </w:r>
      <w:r>
        <w:rPr>
          <w:noProof/>
        </w:rPr>
        <w:t>32</w:t>
      </w:r>
      <w:r>
        <w:rPr>
          <w:noProof/>
        </w:rPr>
        <w:fldChar w:fldCharType="end"/>
      </w:r>
    </w:p>
    <w:p w14:paraId="657F993E" w14:textId="2CCFA1BD" w:rsidR="00CD449E" w:rsidRDefault="00CD449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_Toc151743355 \h </w:instrText>
      </w:r>
      <w:r>
        <w:rPr>
          <w:noProof/>
        </w:rPr>
      </w:r>
      <w:r>
        <w:rPr>
          <w:noProof/>
        </w:rPr>
        <w:fldChar w:fldCharType="separate"/>
      </w:r>
      <w:r>
        <w:rPr>
          <w:noProof/>
        </w:rPr>
        <w:t>32</w:t>
      </w:r>
      <w:r>
        <w:rPr>
          <w:noProof/>
        </w:rPr>
        <w:fldChar w:fldCharType="end"/>
      </w:r>
    </w:p>
    <w:p w14:paraId="6B26D682" w14:textId="274FDB72" w:rsidR="00CD449E" w:rsidRDefault="00CD449E">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_Toc151743356 \h </w:instrText>
      </w:r>
      <w:r>
        <w:rPr>
          <w:noProof/>
        </w:rPr>
      </w:r>
      <w:r>
        <w:rPr>
          <w:noProof/>
        </w:rPr>
        <w:fldChar w:fldCharType="separate"/>
      </w:r>
      <w:r>
        <w:rPr>
          <w:noProof/>
        </w:rPr>
        <w:t>33</w:t>
      </w:r>
      <w:r>
        <w:rPr>
          <w:noProof/>
        </w:rPr>
        <w:fldChar w:fldCharType="end"/>
      </w:r>
    </w:p>
    <w:p w14:paraId="4C002426" w14:textId="09F5BB40" w:rsidR="00CD449E" w:rsidRDefault="00CD449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_Toc151743357 \h </w:instrText>
      </w:r>
      <w:r>
        <w:rPr>
          <w:noProof/>
        </w:rPr>
      </w:r>
      <w:r>
        <w:rPr>
          <w:noProof/>
        </w:rPr>
        <w:fldChar w:fldCharType="separate"/>
      </w:r>
      <w:r>
        <w:rPr>
          <w:noProof/>
        </w:rPr>
        <w:t>33</w:t>
      </w:r>
      <w:r>
        <w:rPr>
          <w:noProof/>
        </w:rPr>
        <w:fldChar w:fldCharType="end"/>
      </w:r>
    </w:p>
    <w:p w14:paraId="3C77A770" w14:textId="7863F694"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_Toc151743358 \h </w:instrText>
      </w:r>
      <w:r>
        <w:rPr>
          <w:noProof/>
        </w:rPr>
      </w:r>
      <w:r>
        <w:rPr>
          <w:noProof/>
        </w:rPr>
        <w:fldChar w:fldCharType="separate"/>
      </w:r>
      <w:r>
        <w:rPr>
          <w:noProof/>
        </w:rPr>
        <w:t>33</w:t>
      </w:r>
      <w:r>
        <w:rPr>
          <w:noProof/>
        </w:rPr>
        <w:fldChar w:fldCharType="end"/>
      </w:r>
    </w:p>
    <w:p w14:paraId="555F412A" w14:textId="5F4F8534" w:rsidR="00CD449E" w:rsidRDefault="00CD449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_Toc151743359 \h </w:instrText>
      </w:r>
      <w:r>
        <w:rPr>
          <w:noProof/>
        </w:rPr>
      </w:r>
      <w:r>
        <w:rPr>
          <w:noProof/>
        </w:rPr>
        <w:fldChar w:fldCharType="separate"/>
      </w:r>
      <w:r>
        <w:rPr>
          <w:noProof/>
        </w:rPr>
        <w:t>33</w:t>
      </w:r>
      <w:r>
        <w:rPr>
          <w:noProof/>
        </w:rPr>
        <w:fldChar w:fldCharType="end"/>
      </w:r>
    </w:p>
    <w:p w14:paraId="4253BB0E" w14:textId="788A8703" w:rsidR="00CD449E" w:rsidRDefault="00CD449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_Toc151743360 \h </w:instrText>
      </w:r>
      <w:r>
        <w:rPr>
          <w:noProof/>
        </w:rPr>
      </w:r>
      <w:r>
        <w:rPr>
          <w:noProof/>
        </w:rPr>
        <w:fldChar w:fldCharType="separate"/>
      </w:r>
      <w:r>
        <w:rPr>
          <w:noProof/>
        </w:rPr>
        <w:t>33</w:t>
      </w:r>
      <w:r>
        <w:rPr>
          <w:noProof/>
        </w:rPr>
        <w:fldChar w:fldCharType="end"/>
      </w:r>
    </w:p>
    <w:p w14:paraId="213BD6EA" w14:textId="5CB61859" w:rsidR="00CD449E" w:rsidRDefault="00CD449E">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_Toc151743361 \h </w:instrText>
      </w:r>
      <w:r>
        <w:rPr>
          <w:noProof/>
        </w:rPr>
      </w:r>
      <w:r>
        <w:rPr>
          <w:noProof/>
        </w:rPr>
        <w:fldChar w:fldCharType="separate"/>
      </w:r>
      <w:r>
        <w:rPr>
          <w:noProof/>
        </w:rPr>
        <w:t>33</w:t>
      </w:r>
      <w:r>
        <w:rPr>
          <w:noProof/>
        </w:rPr>
        <w:fldChar w:fldCharType="end"/>
      </w:r>
    </w:p>
    <w:p w14:paraId="0FB085C9" w14:textId="103787C9" w:rsidR="00CD449E" w:rsidRDefault="00CD449E">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_Toc151743362 \h </w:instrText>
      </w:r>
      <w:r>
        <w:rPr>
          <w:noProof/>
        </w:rPr>
      </w:r>
      <w:r>
        <w:rPr>
          <w:noProof/>
        </w:rPr>
        <w:fldChar w:fldCharType="separate"/>
      </w:r>
      <w:r>
        <w:rPr>
          <w:noProof/>
        </w:rPr>
        <w:t>33</w:t>
      </w:r>
      <w:r>
        <w:rPr>
          <w:noProof/>
        </w:rPr>
        <w:fldChar w:fldCharType="end"/>
      </w:r>
    </w:p>
    <w:p w14:paraId="02091B08" w14:textId="51292156"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_Toc151743363 \h </w:instrText>
      </w:r>
      <w:r>
        <w:rPr>
          <w:noProof/>
        </w:rPr>
      </w:r>
      <w:r>
        <w:rPr>
          <w:noProof/>
        </w:rPr>
        <w:fldChar w:fldCharType="separate"/>
      </w:r>
      <w:r>
        <w:rPr>
          <w:noProof/>
        </w:rPr>
        <w:t>34</w:t>
      </w:r>
      <w:r>
        <w:rPr>
          <w:noProof/>
        </w:rPr>
        <w:fldChar w:fldCharType="end"/>
      </w:r>
    </w:p>
    <w:p w14:paraId="325EBF6C" w14:textId="7E0F5F0F" w:rsidR="00CD449E" w:rsidRDefault="00CD449E">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_Toc151743364 \h </w:instrText>
      </w:r>
      <w:r>
        <w:rPr>
          <w:noProof/>
        </w:rPr>
      </w:r>
      <w:r>
        <w:rPr>
          <w:noProof/>
        </w:rPr>
        <w:fldChar w:fldCharType="separate"/>
      </w:r>
      <w:r>
        <w:rPr>
          <w:noProof/>
        </w:rPr>
        <w:t>34</w:t>
      </w:r>
      <w:r>
        <w:rPr>
          <w:noProof/>
        </w:rPr>
        <w:fldChar w:fldCharType="end"/>
      </w:r>
    </w:p>
    <w:p w14:paraId="77E270F1" w14:textId="64881D1F" w:rsidR="00CD449E" w:rsidRDefault="00CD449E">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_Toc151743365 \h </w:instrText>
      </w:r>
      <w:r>
        <w:rPr>
          <w:noProof/>
        </w:rPr>
      </w:r>
      <w:r>
        <w:rPr>
          <w:noProof/>
        </w:rPr>
        <w:fldChar w:fldCharType="separate"/>
      </w:r>
      <w:r>
        <w:rPr>
          <w:noProof/>
        </w:rPr>
        <w:t>34</w:t>
      </w:r>
      <w:r>
        <w:rPr>
          <w:noProof/>
        </w:rPr>
        <w:fldChar w:fldCharType="end"/>
      </w:r>
    </w:p>
    <w:p w14:paraId="4513D52C" w14:textId="2F914782" w:rsidR="00CD449E" w:rsidRDefault="00CD449E">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_Toc151743366 \h </w:instrText>
      </w:r>
      <w:r>
        <w:rPr>
          <w:noProof/>
        </w:rPr>
      </w:r>
      <w:r>
        <w:rPr>
          <w:noProof/>
        </w:rPr>
        <w:fldChar w:fldCharType="separate"/>
      </w:r>
      <w:r>
        <w:rPr>
          <w:noProof/>
        </w:rPr>
        <w:t>34</w:t>
      </w:r>
      <w:r>
        <w:rPr>
          <w:noProof/>
        </w:rPr>
        <w:fldChar w:fldCharType="end"/>
      </w:r>
    </w:p>
    <w:p w14:paraId="24E5CA22" w14:textId="2CA00757" w:rsidR="00CD449E" w:rsidRDefault="00CD449E">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_Toc151743367 \h </w:instrText>
      </w:r>
      <w:r>
        <w:rPr>
          <w:noProof/>
        </w:rPr>
      </w:r>
      <w:r>
        <w:rPr>
          <w:noProof/>
        </w:rPr>
        <w:fldChar w:fldCharType="separate"/>
      </w:r>
      <w:r>
        <w:rPr>
          <w:noProof/>
        </w:rPr>
        <w:t>34</w:t>
      </w:r>
      <w:r>
        <w:rPr>
          <w:noProof/>
        </w:rPr>
        <w:fldChar w:fldCharType="end"/>
      </w:r>
    </w:p>
    <w:p w14:paraId="1E884954" w14:textId="46945162" w:rsidR="00CD449E" w:rsidRDefault="00CD449E">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_Toc151743368 \h </w:instrText>
      </w:r>
      <w:r>
        <w:rPr>
          <w:noProof/>
        </w:rPr>
      </w:r>
      <w:r>
        <w:rPr>
          <w:noProof/>
        </w:rPr>
        <w:fldChar w:fldCharType="separate"/>
      </w:r>
      <w:r>
        <w:rPr>
          <w:noProof/>
        </w:rPr>
        <w:t>34</w:t>
      </w:r>
      <w:r>
        <w:rPr>
          <w:noProof/>
        </w:rPr>
        <w:fldChar w:fldCharType="end"/>
      </w:r>
    </w:p>
    <w:p w14:paraId="6D71E039" w14:textId="775BEAA0" w:rsidR="00CD449E" w:rsidRDefault="00CD449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_Toc151743369 \h </w:instrText>
      </w:r>
      <w:r>
        <w:rPr>
          <w:noProof/>
        </w:rPr>
      </w:r>
      <w:r>
        <w:rPr>
          <w:noProof/>
        </w:rPr>
        <w:fldChar w:fldCharType="separate"/>
      </w:r>
      <w:r>
        <w:rPr>
          <w:noProof/>
        </w:rPr>
        <w:t>34</w:t>
      </w:r>
      <w:r>
        <w:rPr>
          <w:noProof/>
        </w:rPr>
        <w:fldChar w:fldCharType="end"/>
      </w:r>
    </w:p>
    <w:p w14:paraId="44B3DA33" w14:textId="5D198BAC" w:rsidR="00CD449E" w:rsidRDefault="00CD449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_Toc151743370 \h </w:instrText>
      </w:r>
      <w:r>
        <w:rPr>
          <w:noProof/>
        </w:rPr>
      </w:r>
      <w:r>
        <w:rPr>
          <w:noProof/>
        </w:rPr>
        <w:fldChar w:fldCharType="separate"/>
      </w:r>
      <w:r>
        <w:rPr>
          <w:noProof/>
        </w:rPr>
        <w:t>35</w:t>
      </w:r>
      <w:r>
        <w:rPr>
          <w:noProof/>
        </w:rPr>
        <w:fldChar w:fldCharType="end"/>
      </w:r>
    </w:p>
    <w:p w14:paraId="42C6BB28" w14:textId="32E9F097" w:rsidR="00CD449E" w:rsidRDefault="00CD449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_Toc151743371 \h </w:instrText>
      </w:r>
      <w:r>
        <w:rPr>
          <w:noProof/>
        </w:rPr>
      </w:r>
      <w:r>
        <w:rPr>
          <w:noProof/>
        </w:rPr>
        <w:fldChar w:fldCharType="separate"/>
      </w:r>
      <w:r>
        <w:rPr>
          <w:noProof/>
        </w:rPr>
        <w:t>35</w:t>
      </w:r>
      <w:r>
        <w:rPr>
          <w:noProof/>
        </w:rPr>
        <w:fldChar w:fldCharType="end"/>
      </w:r>
    </w:p>
    <w:p w14:paraId="5D06C532" w14:textId="3611563E" w:rsidR="00CD449E" w:rsidRDefault="00CD449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_Toc151743372 \h </w:instrText>
      </w:r>
      <w:r>
        <w:rPr>
          <w:noProof/>
        </w:rPr>
      </w:r>
      <w:r>
        <w:rPr>
          <w:noProof/>
        </w:rPr>
        <w:fldChar w:fldCharType="separate"/>
      </w:r>
      <w:r>
        <w:rPr>
          <w:noProof/>
        </w:rPr>
        <w:t>35</w:t>
      </w:r>
      <w:r>
        <w:rPr>
          <w:noProof/>
        </w:rPr>
        <w:fldChar w:fldCharType="end"/>
      </w:r>
    </w:p>
    <w:p w14:paraId="67C7FCEF" w14:textId="08F513E3" w:rsidR="00CD449E" w:rsidRDefault="00CD449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_Toc151743373 \h </w:instrText>
      </w:r>
      <w:r>
        <w:rPr>
          <w:noProof/>
        </w:rPr>
      </w:r>
      <w:r>
        <w:rPr>
          <w:noProof/>
        </w:rPr>
        <w:fldChar w:fldCharType="separate"/>
      </w:r>
      <w:r>
        <w:rPr>
          <w:noProof/>
        </w:rPr>
        <w:t>35</w:t>
      </w:r>
      <w:r>
        <w:rPr>
          <w:noProof/>
        </w:rPr>
        <w:fldChar w:fldCharType="end"/>
      </w:r>
    </w:p>
    <w:p w14:paraId="7E3F3AA2" w14:textId="1383AF0B" w:rsidR="00CD449E" w:rsidRDefault="00CD449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_Toc151743374 \h </w:instrText>
      </w:r>
      <w:r>
        <w:rPr>
          <w:noProof/>
        </w:rPr>
      </w:r>
      <w:r>
        <w:rPr>
          <w:noProof/>
        </w:rPr>
        <w:fldChar w:fldCharType="separate"/>
      </w:r>
      <w:r>
        <w:rPr>
          <w:noProof/>
        </w:rPr>
        <w:t>35</w:t>
      </w:r>
      <w:r>
        <w:rPr>
          <w:noProof/>
        </w:rPr>
        <w:fldChar w:fldCharType="end"/>
      </w:r>
    </w:p>
    <w:p w14:paraId="5AB94293" w14:textId="7C62D99B" w:rsidR="00CD449E" w:rsidRDefault="00CD449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NSCE_NSOptimization API</w:t>
      </w:r>
      <w:r>
        <w:rPr>
          <w:noProof/>
        </w:rPr>
        <w:tab/>
      </w:r>
      <w:r>
        <w:rPr>
          <w:noProof/>
        </w:rPr>
        <w:fldChar w:fldCharType="begin"/>
      </w:r>
      <w:r>
        <w:rPr>
          <w:noProof/>
        </w:rPr>
        <w:instrText xml:space="preserve"> PAGEREF _Toc151743375 \h </w:instrText>
      </w:r>
      <w:r>
        <w:rPr>
          <w:noProof/>
        </w:rPr>
      </w:r>
      <w:r>
        <w:rPr>
          <w:noProof/>
        </w:rPr>
        <w:fldChar w:fldCharType="separate"/>
      </w:r>
      <w:r>
        <w:rPr>
          <w:noProof/>
        </w:rPr>
        <w:t>36</w:t>
      </w:r>
      <w:r>
        <w:rPr>
          <w:noProof/>
        </w:rPr>
        <w:fldChar w:fldCharType="end"/>
      </w:r>
    </w:p>
    <w:p w14:paraId="103BE6A2" w14:textId="2FE83C15" w:rsidR="00CD449E" w:rsidRDefault="00CD449E">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_Toc151743376 \h </w:instrText>
      </w:r>
      <w:r>
        <w:rPr>
          <w:noProof/>
        </w:rPr>
      </w:r>
      <w:r>
        <w:rPr>
          <w:noProof/>
        </w:rPr>
        <w:fldChar w:fldCharType="separate"/>
      </w:r>
      <w:r>
        <w:rPr>
          <w:noProof/>
        </w:rPr>
        <w:t>36</w:t>
      </w:r>
      <w:r>
        <w:rPr>
          <w:noProof/>
        </w:rPr>
        <w:fldChar w:fldCharType="end"/>
      </w:r>
    </w:p>
    <w:p w14:paraId="650B9789" w14:textId="142B4DB8" w:rsidR="00CD449E" w:rsidRDefault="00CD449E">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_Toc151743377 \h </w:instrText>
      </w:r>
      <w:r>
        <w:rPr>
          <w:noProof/>
        </w:rPr>
      </w:r>
      <w:r>
        <w:rPr>
          <w:noProof/>
        </w:rPr>
        <w:fldChar w:fldCharType="separate"/>
      </w:r>
      <w:r>
        <w:rPr>
          <w:noProof/>
        </w:rPr>
        <w:t>36</w:t>
      </w:r>
      <w:r>
        <w:rPr>
          <w:noProof/>
        </w:rPr>
        <w:fldChar w:fldCharType="end"/>
      </w:r>
    </w:p>
    <w:p w14:paraId="08C155F0" w14:textId="03A32EC9" w:rsidR="00CD449E" w:rsidRDefault="00CD449E">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_Toc151743378 \h </w:instrText>
      </w:r>
      <w:r>
        <w:rPr>
          <w:noProof/>
        </w:rPr>
      </w:r>
      <w:r>
        <w:rPr>
          <w:noProof/>
        </w:rPr>
        <w:fldChar w:fldCharType="separate"/>
      </w:r>
      <w:r>
        <w:rPr>
          <w:noProof/>
        </w:rPr>
        <w:t>36</w:t>
      </w:r>
      <w:r>
        <w:rPr>
          <w:noProof/>
        </w:rPr>
        <w:fldChar w:fldCharType="end"/>
      </w:r>
    </w:p>
    <w:p w14:paraId="7C0A92A1" w14:textId="3FE2B11F" w:rsidR="00CD449E" w:rsidRDefault="00CD449E">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_Toc151743379 \h </w:instrText>
      </w:r>
      <w:r>
        <w:rPr>
          <w:noProof/>
        </w:rPr>
      </w:r>
      <w:r>
        <w:rPr>
          <w:noProof/>
        </w:rPr>
        <w:fldChar w:fldCharType="separate"/>
      </w:r>
      <w:r>
        <w:rPr>
          <w:noProof/>
        </w:rPr>
        <w:t>36</w:t>
      </w:r>
      <w:r>
        <w:rPr>
          <w:noProof/>
        </w:rPr>
        <w:fldChar w:fldCharType="end"/>
      </w:r>
    </w:p>
    <w:p w14:paraId="3CA81E67" w14:textId="16E657EF"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6.2.3.2</w:t>
      </w:r>
      <w:r>
        <w:rPr>
          <w:rFonts w:asciiTheme="minorHAnsi" w:eastAsiaTheme="minorEastAsia" w:hAnsiTheme="minorHAnsi" w:cstheme="minorBidi"/>
          <w:noProof/>
          <w:kern w:val="2"/>
          <w:sz w:val="21"/>
          <w:szCs w:val="22"/>
          <w:lang w:val="en-US" w:eastAsia="zh-CN"/>
        </w:rPr>
        <w:tab/>
      </w:r>
      <w:r w:rsidRPr="008A2508">
        <w:rPr>
          <w:noProof/>
          <w:lang w:val="en-US"/>
        </w:rPr>
        <w:t xml:space="preserve">Resource: </w:t>
      </w:r>
      <w:r>
        <w:rPr>
          <w:noProof/>
        </w:rPr>
        <w:t xml:space="preserve">Network Slice Optimization </w:t>
      </w:r>
      <w:r w:rsidRPr="008A2508">
        <w:rPr>
          <w:noProof/>
          <w:lang w:val="en-US"/>
        </w:rPr>
        <w:t>Subscriptions</w:t>
      </w:r>
      <w:r>
        <w:rPr>
          <w:noProof/>
        </w:rPr>
        <w:tab/>
      </w:r>
      <w:r>
        <w:rPr>
          <w:noProof/>
        </w:rPr>
        <w:fldChar w:fldCharType="begin"/>
      </w:r>
      <w:r>
        <w:rPr>
          <w:noProof/>
        </w:rPr>
        <w:instrText xml:space="preserve"> PAGEREF _Toc151743380 \h </w:instrText>
      </w:r>
      <w:r>
        <w:rPr>
          <w:noProof/>
        </w:rPr>
      </w:r>
      <w:r>
        <w:rPr>
          <w:noProof/>
        </w:rPr>
        <w:fldChar w:fldCharType="separate"/>
      </w:r>
      <w:r>
        <w:rPr>
          <w:noProof/>
        </w:rPr>
        <w:t>37</w:t>
      </w:r>
      <w:r>
        <w:rPr>
          <w:noProof/>
        </w:rPr>
        <w:fldChar w:fldCharType="end"/>
      </w:r>
    </w:p>
    <w:p w14:paraId="18A32F42" w14:textId="52A31670" w:rsidR="00CD449E" w:rsidRDefault="00CD449E">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_Toc151743381 \h </w:instrText>
      </w:r>
      <w:r>
        <w:rPr>
          <w:noProof/>
        </w:rPr>
      </w:r>
      <w:r>
        <w:rPr>
          <w:noProof/>
        </w:rPr>
        <w:fldChar w:fldCharType="separate"/>
      </w:r>
      <w:r>
        <w:rPr>
          <w:noProof/>
        </w:rPr>
        <w:t>37</w:t>
      </w:r>
      <w:r>
        <w:rPr>
          <w:noProof/>
        </w:rPr>
        <w:fldChar w:fldCharType="end"/>
      </w:r>
    </w:p>
    <w:p w14:paraId="4758C8A6" w14:textId="57FC7E5F" w:rsidR="00CD449E" w:rsidRDefault="00CD449E">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_Toc151743382 \h </w:instrText>
      </w:r>
      <w:r>
        <w:rPr>
          <w:noProof/>
        </w:rPr>
      </w:r>
      <w:r>
        <w:rPr>
          <w:noProof/>
        </w:rPr>
        <w:fldChar w:fldCharType="separate"/>
      </w:r>
      <w:r>
        <w:rPr>
          <w:noProof/>
        </w:rPr>
        <w:t>37</w:t>
      </w:r>
      <w:r>
        <w:rPr>
          <w:noProof/>
        </w:rPr>
        <w:fldChar w:fldCharType="end"/>
      </w:r>
    </w:p>
    <w:p w14:paraId="341661B2" w14:textId="087E12FF"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_Toc151743383 \h </w:instrText>
      </w:r>
      <w:r>
        <w:rPr>
          <w:noProof/>
        </w:rPr>
      </w:r>
      <w:r>
        <w:rPr>
          <w:noProof/>
        </w:rPr>
        <w:fldChar w:fldCharType="separate"/>
      </w:r>
      <w:r>
        <w:rPr>
          <w:noProof/>
        </w:rPr>
        <w:t>37</w:t>
      </w:r>
      <w:r>
        <w:rPr>
          <w:noProof/>
        </w:rPr>
        <w:fldChar w:fldCharType="end"/>
      </w:r>
    </w:p>
    <w:p w14:paraId="59AEB7E3" w14:textId="5F9A2EA3"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_Toc151743384 \h </w:instrText>
      </w:r>
      <w:r>
        <w:rPr>
          <w:noProof/>
        </w:rPr>
      </w:r>
      <w:r>
        <w:rPr>
          <w:noProof/>
        </w:rPr>
        <w:fldChar w:fldCharType="separate"/>
      </w:r>
      <w:r>
        <w:rPr>
          <w:noProof/>
        </w:rPr>
        <w:t>37</w:t>
      </w:r>
      <w:r>
        <w:rPr>
          <w:noProof/>
        </w:rPr>
        <w:fldChar w:fldCharType="end"/>
      </w:r>
    </w:p>
    <w:p w14:paraId="1ED17195" w14:textId="55F04BD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_Toc151743385 \h </w:instrText>
      </w:r>
      <w:r>
        <w:rPr>
          <w:noProof/>
        </w:rPr>
      </w:r>
      <w:r>
        <w:rPr>
          <w:noProof/>
        </w:rPr>
        <w:fldChar w:fldCharType="separate"/>
      </w:r>
      <w:r>
        <w:rPr>
          <w:noProof/>
        </w:rPr>
        <w:t>38</w:t>
      </w:r>
      <w:r>
        <w:rPr>
          <w:noProof/>
        </w:rPr>
        <w:fldChar w:fldCharType="end"/>
      </w:r>
    </w:p>
    <w:p w14:paraId="63FF2D1B" w14:textId="7D795C89" w:rsidR="00CD449E" w:rsidRDefault="00CD449E">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Network Slice Optimization Subscription</w:t>
      </w:r>
      <w:r>
        <w:rPr>
          <w:noProof/>
        </w:rPr>
        <w:tab/>
      </w:r>
      <w:r>
        <w:rPr>
          <w:noProof/>
        </w:rPr>
        <w:fldChar w:fldCharType="begin"/>
      </w:r>
      <w:r>
        <w:rPr>
          <w:noProof/>
        </w:rPr>
        <w:instrText xml:space="preserve"> PAGEREF _Toc151743386 \h </w:instrText>
      </w:r>
      <w:r>
        <w:rPr>
          <w:noProof/>
        </w:rPr>
      </w:r>
      <w:r>
        <w:rPr>
          <w:noProof/>
        </w:rPr>
        <w:fldChar w:fldCharType="separate"/>
      </w:r>
      <w:r>
        <w:rPr>
          <w:noProof/>
        </w:rPr>
        <w:t>38</w:t>
      </w:r>
      <w:r>
        <w:rPr>
          <w:noProof/>
        </w:rPr>
        <w:fldChar w:fldCharType="end"/>
      </w:r>
    </w:p>
    <w:p w14:paraId="4F7245B1" w14:textId="474993B1"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_Toc151743387 \h </w:instrText>
      </w:r>
      <w:r>
        <w:rPr>
          <w:noProof/>
        </w:rPr>
      </w:r>
      <w:r>
        <w:rPr>
          <w:noProof/>
        </w:rPr>
        <w:fldChar w:fldCharType="separate"/>
      </w:r>
      <w:r>
        <w:rPr>
          <w:noProof/>
        </w:rPr>
        <w:t>38</w:t>
      </w:r>
      <w:r>
        <w:rPr>
          <w:noProof/>
        </w:rPr>
        <w:fldChar w:fldCharType="end"/>
      </w:r>
    </w:p>
    <w:p w14:paraId="6DE86BD1" w14:textId="18D3A84F"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_Toc151743388 \h </w:instrText>
      </w:r>
      <w:r>
        <w:rPr>
          <w:noProof/>
        </w:rPr>
      </w:r>
      <w:r>
        <w:rPr>
          <w:noProof/>
        </w:rPr>
        <w:fldChar w:fldCharType="separate"/>
      </w:r>
      <w:r>
        <w:rPr>
          <w:noProof/>
        </w:rPr>
        <w:t>38</w:t>
      </w:r>
      <w:r>
        <w:rPr>
          <w:noProof/>
        </w:rPr>
        <w:fldChar w:fldCharType="end"/>
      </w:r>
    </w:p>
    <w:p w14:paraId="087D2CF0" w14:textId="2B96BAF0"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_Toc151743389 \h </w:instrText>
      </w:r>
      <w:r>
        <w:rPr>
          <w:noProof/>
        </w:rPr>
      </w:r>
      <w:r>
        <w:rPr>
          <w:noProof/>
        </w:rPr>
        <w:fldChar w:fldCharType="separate"/>
      </w:r>
      <w:r>
        <w:rPr>
          <w:noProof/>
        </w:rPr>
        <w:t>38</w:t>
      </w:r>
      <w:r>
        <w:rPr>
          <w:noProof/>
        </w:rPr>
        <w:fldChar w:fldCharType="end"/>
      </w:r>
    </w:p>
    <w:p w14:paraId="453197FA" w14:textId="51C111FE"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lastRenderedPageBreak/>
        <w:t>6.2.3.3.3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_Toc151743390 \h </w:instrText>
      </w:r>
      <w:r>
        <w:rPr>
          <w:noProof/>
        </w:rPr>
      </w:r>
      <w:r>
        <w:rPr>
          <w:noProof/>
        </w:rPr>
        <w:fldChar w:fldCharType="separate"/>
      </w:r>
      <w:r>
        <w:rPr>
          <w:noProof/>
        </w:rPr>
        <w:t>38</w:t>
      </w:r>
      <w:r>
        <w:rPr>
          <w:noProof/>
        </w:rPr>
        <w:fldChar w:fldCharType="end"/>
      </w:r>
    </w:p>
    <w:p w14:paraId="1AA032C8" w14:textId="363992E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_Toc151743391 \h </w:instrText>
      </w:r>
      <w:r>
        <w:rPr>
          <w:noProof/>
        </w:rPr>
      </w:r>
      <w:r>
        <w:rPr>
          <w:noProof/>
        </w:rPr>
        <w:fldChar w:fldCharType="separate"/>
      </w:r>
      <w:r>
        <w:rPr>
          <w:noProof/>
        </w:rPr>
        <w:t>39</w:t>
      </w:r>
      <w:r>
        <w:rPr>
          <w:noProof/>
        </w:rPr>
        <w:fldChar w:fldCharType="end"/>
      </w:r>
    </w:p>
    <w:p w14:paraId="0EC8D7C9" w14:textId="060C16F8"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_Toc151743392 \h </w:instrText>
      </w:r>
      <w:r>
        <w:rPr>
          <w:noProof/>
        </w:rPr>
      </w:r>
      <w:r>
        <w:rPr>
          <w:noProof/>
        </w:rPr>
        <w:fldChar w:fldCharType="separate"/>
      </w:r>
      <w:r>
        <w:rPr>
          <w:noProof/>
        </w:rPr>
        <w:t>40</w:t>
      </w:r>
      <w:r>
        <w:rPr>
          <w:noProof/>
        </w:rPr>
        <w:fldChar w:fldCharType="end"/>
      </w:r>
    </w:p>
    <w:p w14:paraId="4A0AE52E" w14:textId="2CB0E096"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_Toc151743393 \h </w:instrText>
      </w:r>
      <w:r>
        <w:rPr>
          <w:noProof/>
        </w:rPr>
      </w:r>
      <w:r>
        <w:rPr>
          <w:noProof/>
        </w:rPr>
        <w:fldChar w:fldCharType="separate"/>
      </w:r>
      <w:r>
        <w:rPr>
          <w:noProof/>
        </w:rPr>
        <w:t>41</w:t>
      </w:r>
      <w:r>
        <w:rPr>
          <w:noProof/>
        </w:rPr>
        <w:fldChar w:fldCharType="end"/>
      </w:r>
    </w:p>
    <w:p w14:paraId="1F06E12B" w14:textId="287D4FBB" w:rsidR="00CD449E" w:rsidRDefault="00CD449E">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_Toc151743394 \h </w:instrText>
      </w:r>
      <w:r>
        <w:rPr>
          <w:noProof/>
        </w:rPr>
      </w:r>
      <w:r>
        <w:rPr>
          <w:noProof/>
        </w:rPr>
        <w:fldChar w:fldCharType="separate"/>
      </w:r>
      <w:r>
        <w:rPr>
          <w:noProof/>
        </w:rPr>
        <w:t>41</w:t>
      </w:r>
      <w:r>
        <w:rPr>
          <w:noProof/>
        </w:rPr>
        <w:fldChar w:fldCharType="end"/>
      </w:r>
    </w:p>
    <w:p w14:paraId="65F8DEB9" w14:textId="1440ECCB" w:rsidR="00CD449E" w:rsidRDefault="00CD449E">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_Toc151743395 \h </w:instrText>
      </w:r>
      <w:r>
        <w:rPr>
          <w:noProof/>
        </w:rPr>
      </w:r>
      <w:r>
        <w:rPr>
          <w:noProof/>
        </w:rPr>
        <w:fldChar w:fldCharType="separate"/>
      </w:r>
      <w:r>
        <w:rPr>
          <w:noProof/>
        </w:rPr>
        <w:t>42</w:t>
      </w:r>
      <w:r>
        <w:rPr>
          <w:noProof/>
        </w:rPr>
        <w:fldChar w:fldCharType="end"/>
      </w:r>
    </w:p>
    <w:p w14:paraId="17855094" w14:textId="10BC8AEE" w:rsidR="00CD449E" w:rsidRDefault="00CD449E">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_Toc151743396 \h </w:instrText>
      </w:r>
      <w:r>
        <w:rPr>
          <w:noProof/>
        </w:rPr>
      </w:r>
      <w:r>
        <w:rPr>
          <w:noProof/>
        </w:rPr>
        <w:fldChar w:fldCharType="separate"/>
      </w:r>
      <w:r>
        <w:rPr>
          <w:noProof/>
        </w:rPr>
        <w:t>42</w:t>
      </w:r>
      <w:r>
        <w:rPr>
          <w:noProof/>
        </w:rPr>
        <w:fldChar w:fldCharType="end"/>
      </w:r>
    </w:p>
    <w:p w14:paraId="7070EA6C" w14:textId="603801C0"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.5.2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8A2508">
        <w:rPr>
          <w:noProof/>
          <w:lang w:val="en-US"/>
        </w:rPr>
        <w:t>Notification</w:t>
      </w:r>
      <w:r>
        <w:rPr>
          <w:noProof/>
        </w:rPr>
        <w:tab/>
      </w:r>
      <w:r>
        <w:rPr>
          <w:noProof/>
        </w:rPr>
        <w:fldChar w:fldCharType="begin"/>
      </w:r>
      <w:r>
        <w:rPr>
          <w:noProof/>
        </w:rPr>
        <w:instrText xml:space="preserve"> PAGEREF _Toc151743397 \h </w:instrText>
      </w:r>
      <w:r>
        <w:rPr>
          <w:noProof/>
        </w:rPr>
      </w:r>
      <w:r>
        <w:rPr>
          <w:noProof/>
        </w:rPr>
        <w:fldChar w:fldCharType="separate"/>
      </w:r>
      <w:r>
        <w:rPr>
          <w:noProof/>
        </w:rPr>
        <w:t>42</w:t>
      </w:r>
      <w:r>
        <w:rPr>
          <w:noProof/>
        </w:rPr>
        <w:fldChar w:fldCharType="end"/>
      </w:r>
    </w:p>
    <w:p w14:paraId="36DE14F7" w14:textId="4206BE78" w:rsidR="00CD449E" w:rsidRDefault="00CD449E">
      <w:pPr>
        <w:pStyle w:val="TOC5"/>
        <w:rPr>
          <w:rFonts w:asciiTheme="minorHAnsi" w:eastAsiaTheme="minorEastAsia" w:hAnsiTheme="minorHAnsi" w:cstheme="minorBidi"/>
          <w:noProof/>
          <w:kern w:val="2"/>
          <w:sz w:val="21"/>
          <w:szCs w:val="22"/>
          <w:lang w:val="en-US" w:eastAsia="zh-CN"/>
        </w:rPr>
      </w:pPr>
      <w:r>
        <w:rPr>
          <w:noProof/>
        </w:rPr>
        <w:t>6.2</w:t>
      </w:r>
      <w:r w:rsidRPr="008A2508">
        <w:rPr>
          <w:noProof/>
          <w:lang w:val="en-US"/>
        </w:rPr>
        <w:t>.5.2.1</w:t>
      </w:r>
      <w:r>
        <w:rPr>
          <w:rFonts w:asciiTheme="minorHAnsi" w:eastAsiaTheme="minorEastAsia" w:hAnsiTheme="minorHAnsi" w:cstheme="minorBidi"/>
          <w:noProof/>
          <w:kern w:val="2"/>
          <w:sz w:val="21"/>
          <w:szCs w:val="22"/>
          <w:lang w:val="en-US" w:eastAsia="zh-CN"/>
        </w:rPr>
        <w:tab/>
      </w:r>
      <w:r w:rsidRPr="008A2508">
        <w:rPr>
          <w:noProof/>
          <w:lang w:val="en-US"/>
        </w:rPr>
        <w:t>Description</w:t>
      </w:r>
      <w:r>
        <w:rPr>
          <w:noProof/>
        </w:rPr>
        <w:tab/>
      </w:r>
      <w:r>
        <w:rPr>
          <w:noProof/>
        </w:rPr>
        <w:fldChar w:fldCharType="begin"/>
      </w:r>
      <w:r>
        <w:rPr>
          <w:noProof/>
        </w:rPr>
        <w:instrText xml:space="preserve"> PAGEREF _Toc151743398 \h </w:instrText>
      </w:r>
      <w:r>
        <w:rPr>
          <w:noProof/>
        </w:rPr>
      </w:r>
      <w:r>
        <w:rPr>
          <w:noProof/>
        </w:rPr>
        <w:fldChar w:fldCharType="separate"/>
      </w:r>
      <w:r>
        <w:rPr>
          <w:noProof/>
        </w:rPr>
        <w:t>42</w:t>
      </w:r>
      <w:r>
        <w:rPr>
          <w:noProof/>
        </w:rPr>
        <w:fldChar w:fldCharType="end"/>
      </w:r>
    </w:p>
    <w:p w14:paraId="00D71895" w14:textId="1953D924" w:rsidR="00CD449E" w:rsidRDefault="00CD449E">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_Toc151743399 \h </w:instrText>
      </w:r>
      <w:r>
        <w:rPr>
          <w:noProof/>
        </w:rPr>
      </w:r>
      <w:r>
        <w:rPr>
          <w:noProof/>
        </w:rPr>
        <w:fldChar w:fldCharType="separate"/>
      </w:r>
      <w:r>
        <w:rPr>
          <w:noProof/>
        </w:rPr>
        <w:t>42</w:t>
      </w:r>
      <w:r>
        <w:rPr>
          <w:noProof/>
        </w:rPr>
        <w:fldChar w:fldCharType="end"/>
      </w:r>
    </w:p>
    <w:p w14:paraId="56D6BF3B" w14:textId="524A15DF" w:rsidR="00CD449E" w:rsidRDefault="00CD449E">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_Toc151743400 \h </w:instrText>
      </w:r>
      <w:r>
        <w:rPr>
          <w:noProof/>
        </w:rPr>
      </w:r>
      <w:r>
        <w:rPr>
          <w:noProof/>
        </w:rPr>
        <w:fldChar w:fldCharType="separate"/>
      </w:r>
      <w:r>
        <w:rPr>
          <w:noProof/>
        </w:rPr>
        <w:t>42</w:t>
      </w:r>
      <w:r>
        <w:rPr>
          <w:noProof/>
        </w:rPr>
        <w:fldChar w:fldCharType="end"/>
      </w:r>
    </w:p>
    <w:p w14:paraId="07730FA2" w14:textId="0C12FA93"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_Toc151743401 \h </w:instrText>
      </w:r>
      <w:r>
        <w:rPr>
          <w:noProof/>
        </w:rPr>
      </w:r>
      <w:r>
        <w:rPr>
          <w:noProof/>
        </w:rPr>
        <w:fldChar w:fldCharType="separate"/>
      </w:r>
      <w:r>
        <w:rPr>
          <w:noProof/>
        </w:rPr>
        <w:t>42</w:t>
      </w:r>
      <w:r>
        <w:rPr>
          <w:noProof/>
        </w:rPr>
        <w:fldChar w:fldCharType="end"/>
      </w:r>
    </w:p>
    <w:p w14:paraId="642B6695" w14:textId="6BA6EA95" w:rsidR="00CD449E" w:rsidRDefault="00CD449E">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_Toc151743402 \h </w:instrText>
      </w:r>
      <w:r>
        <w:rPr>
          <w:noProof/>
        </w:rPr>
      </w:r>
      <w:r>
        <w:rPr>
          <w:noProof/>
        </w:rPr>
        <w:fldChar w:fldCharType="separate"/>
      </w:r>
      <w:r>
        <w:rPr>
          <w:noProof/>
        </w:rPr>
        <w:t>43</w:t>
      </w:r>
      <w:r>
        <w:rPr>
          <w:noProof/>
        </w:rPr>
        <w:fldChar w:fldCharType="end"/>
      </w:r>
    </w:p>
    <w:p w14:paraId="700B4CD3" w14:textId="5B0545BC" w:rsidR="00CD449E" w:rsidRDefault="00CD449E">
      <w:pPr>
        <w:pStyle w:val="TOC4"/>
        <w:rPr>
          <w:rFonts w:asciiTheme="minorHAnsi" w:eastAsiaTheme="minorEastAsia" w:hAnsiTheme="minorHAnsi" w:cstheme="minorBidi"/>
          <w:noProof/>
          <w:kern w:val="2"/>
          <w:sz w:val="21"/>
          <w:szCs w:val="22"/>
          <w:lang w:val="en-US" w:eastAsia="zh-CN"/>
        </w:rPr>
      </w:pPr>
      <w:r>
        <w:rPr>
          <w:noProof/>
        </w:rPr>
        <w:t>6.2.6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_Toc151743403 \h </w:instrText>
      </w:r>
      <w:r>
        <w:rPr>
          <w:noProof/>
        </w:rPr>
      </w:r>
      <w:r>
        <w:rPr>
          <w:noProof/>
        </w:rPr>
        <w:fldChar w:fldCharType="separate"/>
      </w:r>
      <w:r>
        <w:rPr>
          <w:noProof/>
        </w:rPr>
        <w:t>43</w:t>
      </w:r>
      <w:r>
        <w:rPr>
          <w:noProof/>
        </w:rPr>
        <w:fldChar w:fldCharType="end"/>
      </w:r>
    </w:p>
    <w:p w14:paraId="7C8F2DAA" w14:textId="1E700D2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6.2.6.2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_Toc151743404 \h </w:instrText>
      </w:r>
      <w:r>
        <w:rPr>
          <w:noProof/>
        </w:rPr>
      </w:r>
      <w:r>
        <w:rPr>
          <w:noProof/>
        </w:rPr>
        <w:fldChar w:fldCharType="separate"/>
      </w:r>
      <w:r>
        <w:rPr>
          <w:noProof/>
        </w:rPr>
        <w:t>44</w:t>
      </w:r>
      <w:r>
        <w:rPr>
          <w:noProof/>
        </w:rPr>
        <w:fldChar w:fldCharType="end"/>
      </w:r>
    </w:p>
    <w:p w14:paraId="1BD7CC12" w14:textId="40EA380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_Toc151743405 \h </w:instrText>
      </w:r>
      <w:r>
        <w:rPr>
          <w:noProof/>
        </w:rPr>
      </w:r>
      <w:r>
        <w:rPr>
          <w:noProof/>
        </w:rPr>
        <w:fldChar w:fldCharType="separate"/>
      </w:r>
      <w:r>
        <w:rPr>
          <w:noProof/>
        </w:rPr>
        <w:t>44</w:t>
      </w:r>
      <w:r>
        <w:rPr>
          <w:noProof/>
        </w:rPr>
        <w:fldChar w:fldCharType="end"/>
      </w:r>
    </w:p>
    <w:p w14:paraId="40BC8503" w14:textId="6E15DB02" w:rsidR="00CD449E" w:rsidRDefault="00CD449E">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NetSliceOptSubsc</w:t>
      </w:r>
      <w:r>
        <w:rPr>
          <w:noProof/>
        </w:rPr>
        <w:tab/>
      </w:r>
      <w:r>
        <w:rPr>
          <w:noProof/>
        </w:rPr>
        <w:fldChar w:fldCharType="begin"/>
      </w:r>
      <w:r>
        <w:rPr>
          <w:noProof/>
        </w:rPr>
        <w:instrText xml:space="preserve"> PAGEREF _Toc151743406 \h </w:instrText>
      </w:r>
      <w:r>
        <w:rPr>
          <w:noProof/>
        </w:rPr>
      </w:r>
      <w:r>
        <w:rPr>
          <w:noProof/>
        </w:rPr>
        <w:fldChar w:fldCharType="separate"/>
      </w:r>
      <w:r>
        <w:rPr>
          <w:noProof/>
        </w:rPr>
        <w:t>44</w:t>
      </w:r>
      <w:r>
        <w:rPr>
          <w:noProof/>
        </w:rPr>
        <w:fldChar w:fldCharType="end"/>
      </w:r>
    </w:p>
    <w:p w14:paraId="1B479FF4" w14:textId="2966E987" w:rsidR="00CD449E" w:rsidRDefault="00CD449E">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NetSliceOptNotif</w:t>
      </w:r>
      <w:r>
        <w:rPr>
          <w:noProof/>
        </w:rPr>
        <w:tab/>
      </w:r>
      <w:r>
        <w:rPr>
          <w:noProof/>
        </w:rPr>
        <w:fldChar w:fldCharType="begin"/>
      </w:r>
      <w:r>
        <w:rPr>
          <w:noProof/>
        </w:rPr>
        <w:instrText xml:space="preserve"> PAGEREF _Toc151743407 \h </w:instrText>
      </w:r>
      <w:r>
        <w:rPr>
          <w:noProof/>
        </w:rPr>
      </w:r>
      <w:r>
        <w:rPr>
          <w:noProof/>
        </w:rPr>
        <w:fldChar w:fldCharType="separate"/>
      </w:r>
      <w:r>
        <w:rPr>
          <w:noProof/>
        </w:rPr>
        <w:t>45</w:t>
      </w:r>
      <w:r>
        <w:rPr>
          <w:noProof/>
        </w:rPr>
        <w:fldChar w:fldCharType="end"/>
      </w:r>
    </w:p>
    <w:p w14:paraId="25D021A5" w14:textId="2AEAA188" w:rsidR="00CD449E" w:rsidRDefault="00CD449E">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NetSliceInformation</w:t>
      </w:r>
      <w:r>
        <w:rPr>
          <w:noProof/>
        </w:rPr>
        <w:tab/>
      </w:r>
      <w:r>
        <w:rPr>
          <w:noProof/>
        </w:rPr>
        <w:fldChar w:fldCharType="begin"/>
      </w:r>
      <w:r>
        <w:rPr>
          <w:noProof/>
        </w:rPr>
        <w:instrText xml:space="preserve"> PAGEREF _Toc151743408 \h </w:instrText>
      </w:r>
      <w:r>
        <w:rPr>
          <w:noProof/>
        </w:rPr>
      </w:r>
      <w:r>
        <w:rPr>
          <w:noProof/>
        </w:rPr>
        <w:fldChar w:fldCharType="separate"/>
      </w:r>
      <w:r>
        <w:rPr>
          <w:noProof/>
        </w:rPr>
        <w:t>45</w:t>
      </w:r>
      <w:r>
        <w:rPr>
          <w:noProof/>
        </w:rPr>
        <w:fldChar w:fldCharType="end"/>
      </w:r>
    </w:p>
    <w:p w14:paraId="3CA76DCA" w14:textId="183B955F"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_Toc151743409 \h </w:instrText>
      </w:r>
      <w:r>
        <w:rPr>
          <w:noProof/>
        </w:rPr>
      </w:r>
      <w:r>
        <w:rPr>
          <w:noProof/>
        </w:rPr>
        <w:fldChar w:fldCharType="separate"/>
      </w:r>
      <w:r>
        <w:rPr>
          <w:noProof/>
        </w:rPr>
        <w:t>45</w:t>
      </w:r>
      <w:r>
        <w:rPr>
          <w:noProof/>
        </w:rPr>
        <w:fldChar w:fldCharType="end"/>
      </w:r>
    </w:p>
    <w:p w14:paraId="7E2BB6B8" w14:textId="0F01C3B8" w:rsidR="00CD449E" w:rsidRDefault="00CD449E">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_Toc151743410 \h </w:instrText>
      </w:r>
      <w:r>
        <w:rPr>
          <w:noProof/>
        </w:rPr>
      </w:r>
      <w:r>
        <w:rPr>
          <w:noProof/>
        </w:rPr>
        <w:fldChar w:fldCharType="separate"/>
      </w:r>
      <w:r>
        <w:rPr>
          <w:noProof/>
        </w:rPr>
        <w:t>45</w:t>
      </w:r>
      <w:r>
        <w:rPr>
          <w:noProof/>
        </w:rPr>
        <w:fldChar w:fldCharType="end"/>
      </w:r>
    </w:p>
    <w:p w14:paraId="6E0DB6F7" w14:textId="2037E329" w:rsidR="00CD449E" w:rsidRDefault="00CD449E">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_Toc151743411 \h </w:instrText>
      </w:r>
      <w:r>
        <w:rPr>
          <w:noProof/>
        </w:rPr>
      </w:r>
      <w:r>
        <w:rPr>
          <w:noProof/>
        </w:rPr>
        <w:fldChar w:fldCharType="separate"/>
      </w:r>
      <w:r>
        <w:rPr>
          <w:noProof/>
        </w:rPr>
        <w:t>45</w:t>
      </w:r>
      <w:r>
        <w:rPr>
          <w:noProof/>
        </w:rPr>
        <w:fldChar w:fldCharType="end"/>
      </w:r>
    </w:p>
    <w:p w14:paraId="1F3100F7" w14:textId="2FDB36E3"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_Toc151743412 \h </w:instrText>
      </w:r>
      <w:r>
        <w:rPr>
          <w:noProof/>
        </w:rPr>
      </w:r>
      <w:r>
        <w:rPr>
          <w:noProof/>
        </w:rPr>
        <w:fldChar w:fldCharType="separate"/>
      </w:r>
      <w:r>
        <w:rPr>
          <w:noProof/>
        </w:rPr>
        <w:t>45</w:t>
      </w:r>
      <w:r>
        <w:rPr>
          <w:noProof/>
        </w:rPr>
        <w:fldChar w:fldCharType="end"/>
      </w:r>
    </w:p>
    <w:p w14:paraId="35FED87A" w14:textId="6B568A18" w:rsidR="00CD449E" w:rsidRDefault="00CD449E">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_Toc151743413 \h </w:instrText>
      </w:r>
      <w:r>
        <w:rPr>
          <w:noProof/>
        </w:rPr>
      </w:r>
      <w:r>
        <w:rPr>
          <w:noProof/>
        </w:rPr>
        <w:fldChar w:fldCharType="separate"/>
      </w:r>
      <w:r>
        <w:rPr>
          <w:noProof/>
        </w:rPr>
        <w:t>45</w:t>
      </w:r>
      <w:r>
        <w:rPr>
          <w:noProof/>
        </w:rPr>
        <w:fldChar w:fldCharType="end"/>
      </w:r>
    </w:p>
    <w:p w14:paraId="0CC38482" w14:textId="0B271CFF" w:rsidR="00CD449E" w:rsidRDefault="00CD449E">
      <w:pPr>
        <w:pStyle w:val="TOC5"/>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_Toc151743414 \h </w:instrText>
      </w:r>
      <w:r>
        <w:rPr>
          <w:noProof/>
        </w:rPr>
      </w:r>
      <w:r>
        <w:rPr>
          <w:noProof/>
        </w:rPr>
        <w:fldChar w:fldCharType="separate"/>
      </w:r>
      <w:r>
        <w:rPr>
          <w:noProof/>
        </w:rPr>
        <w:t>45</w:t>
      </w:r>
      <w:r>
        <w:rPr>
          <w:noProof/>
        </w:rPr>
        <w:fldChar w:fldCharType="end"/>
      </w:r>
    </w:p>
    <w:p w14:paraId="43BF2DF1" w14:textId="3CBD61E2" w:rsidR="00CD449E" w:rsidRDefault="00CD449E">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_Toc151743415 \h </w:instrText>
      </w:r>
      <w:r>
        <w:rPr>
          <w:noProof/>
        </w:rPr>
      </w:r>
      <w:r>
        <w:rPr>
          <w:noProof/>
        </w:rPr>
        <w:fldChar w:fldCharType="separate"/>
      </w:r>
      <w:r>
        <w:rPr>
          <w:noProof/>
        </w:rPr>
        <w:t>46</w:t>
      </w:r>
      <w:r>
        <w:rPr>
          <w:noProof/>
        </w:rPr>
        <w:fldChar w:fldCharType="end"/>
      </w:r>
    </w:p>
    <w:p w14:paraId="185251AB" w14:textId="724901BE" w:rsidR="00CD449E" w:rsidRDefault="00CD449E">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_Toc151743416 \h </w:instrText>
      </w:r>
      <w:r>
        <w:rPr>
          <w:noProof/>
        </w:rPr>
      </w:r>
      <w:r>
        <w:rPr>
          <w:noProof/>
        </w:rPr>
        <w:fldChar w:fldCharType="separate"/>
      </w:r>
      <w:r>
        <w:rPr>
          <w:noProof/>
        </w:rPr>
        <w:t>46</w:t>
      </w:r>
      <w:r>
        <w:rPr>
          <w:noProof/>
        </w:rPr>
        <w:fldChar w:fldCharType="end"/>
      </w:r>
    </w:p>
    <w:p w14:paraId="2913BBCE" w14:textId="4E84D681" w:rsidR="00CD449E" w:rsidRDefault="00CD449E">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_Toc151743417 \h </w:instrText>
      </w:r>
      <w:r>
        <w:rPr>
          <w:noProof/>
        </w:rPr>
      </w:r>
      <w:r>
        <w:rPr>
          <w:noProof/>
        </w:rPr>
        <w:fldChar w:fldCharType="separate"/>
      </w:r>
      <w:r>
        <w:rPr>
          <w:noProof/>
        </w:rPr>
        <w:t>46</w:t>
      </w:r>
      <w:r>
        <w:rPr>
          <w:noProof/>
        </w:rPr>
        <w:fldChar w:fldCharType="end"/>
      </w:r>
    </w:p>
    <w:p w14:paraId="75188787" w14:textId="68E79BAB" w:rsidR="00CD449E" w:rsidRDefault="00CD449E">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_Toc151743418 \h </w:instrText>
      </w:r>
      <w:r>
        <w:rPr>
          <w:noProof/>
        </w:rPr>
      </w:r>
      <w:r>
        <w:rPr>
          <w:noProof/>
        </w:rPr>
        <w:fldChar w:fldCharType="separate"/>
      </w:r>
      <w:r>
        <w:rPr>
          <w:noProof/>
        </w:rPr>
        <w:t>46</w:t>
      </w:r>
      <w:r>
        <w:rPr>
          <w:noProof/>
        </w:rPr>
        <w:fldChar w:fldCharType="end"/>
      </w:r>
    </w:p>
    <w:p w14:paraId="49144100" w14:textId="31AB3653" w:rsidR="00CD449E" w:rsidRDefault="00CD449E">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_Toc151743419 \h </w:instrText>
      </w:r>
      <w:r>
        <w:rPr>
          <w:noProof/>
        </w:rPr>
      </w:r>
      <w:r>
        <w:rPr>
          <w:noProof/>
        </w:rPr>
        <w:fldChar w:fldCharType="separate"/>
      </w:r>
      <w:r>
        <w:rPr>
          <w:noProof/>
        </w:rPr>
        <w:t>46</w:t>
      </w:r>
      <w:r>
        <w:rPr>
          <w:noProof/>
        </w:rPr>
        <w:fldChar w:fldCharType="end"/>
      </w:r>
    </w:p>
    <w:p w14:paraId="290E79B0" w14:textId="530B9FBC" w:rsidR="00CD449E" w:rsidRDefault="00CD449E">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_Toc151743420 \h </w:instrText>
      </w:r>
      <w:r>
        <w:rPr>
          <w:noProof/>
        </w:rPr>
      </w:r>
      <w:r>
        <w:rPr>
          <w:noProof/>
        </w:rPr>
        <w:fldChar w:fldCharType="separate"/>
      </w:r>
      <w:r>
        <w:rPr>
          <w:noProof/>
        </w:rPr>
        <w:t>46</w:t>
      </w:r>
      <w:r>
        <w:rPr>
          <w:noProof/>
        </w:rPr>
        <w:fldChar w:fldCharType="end"/>
      </w:r>
    </w:p>
    <w:p w14:paraId="2B5F22DD" w14:textId="7D9DC393" w:rsidR="00CD449E" w:rsidRDefault="00CD449E">
      <w:pPr>
        <w:pStyle w:val="TOC2"/>
        <w:rPr>
          <w:rFonts w:asciiTheme="minorHAnsi" w:eastAsiaTheme="minorEastAsia" w:hAnsiTheme="minorHAnsi" w:cstheme="minorBidi"/>
          <w:noProof/>
          <w:kern w:val="2"/>
          <w:sz w:val="21"/>
          <w:szCs w:val="22"/>
          <w:lang w:val="en-US" w:eastAsia="zh-CN"/>
        </w:rPr>
      </w:pPr>
      <w:r>
        <w:rPr>
          <w:noProof/>
          <w:lang w:eastAsia="zh-CN"/>
        </w:rPr>
        <w:t>6.4</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_Toc151743421 \h </w:instrText>
      </w:r>
      <w:r>
        <w:rPr>
          <w:noProof/>
        </w:rPr>
      </w:r>
      <w:r>
        <w:rPr>
          <w:noProof/>
        </w:rPr>
        <w:fldChar w:fldCharType="separate"/>
      </w:r>
      <w:r>
        <w:rPr>
          <w:noProof/>
        </w:rPr>
        <w:t>46</w:t>
      </w:r>
      <w:r>
        <w:rPr>
          <w:noProof/>
        </w:rPr>
        <w:fldChar w:fldCharType="end"/>
      </w:r>
    </w:p>
    <w:p w14:paraId="7BC94E86" w14:textId="670717D1"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_Toc151743422 \h </w:instrText>
      </w:r>
      <w:r>
        <w:rPr>
          <w:noProof/>
        </w:rPr>
      </w:r>
      <w:r>
        <w:rPr>
          <w:noProof/>
        </w:rPr>
        <w:fldChar w:fldCharType="separate"/>
      </w:r>
      <w:r>
        <w:rPr>
          <w:noProof/>
        </w:rPr>
        <w:t>46</w:t>
      </w:r>
      <w:r>
        <w:rPr>
          <w:noProof/>
        </w:rPr>
        <w:fldChar w:fldCharType="end"/>
      </w:r>
    </w:p>
    <w:p w14:paraId="74D66D80" w14:textId="3538419D"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_Toc151743423 \h </w:instrText>
      </w:r>
      <w:r>
        <w:rPr>
          <w:noProof/>
        </w:rPr>
      </w:r>
      <w:r>
        <w:rPr>
          <w:noProof/>
        </w:rPr>
        <w:fldChar w:fldCharType="separate"/>
      </w:r>
      <w:r>
        <w:rPr>
          <w:noProof/>
        </w:rPr>
        <w:t>47</w:t>
      </w:r>
      <w:r>
        <w:rPr>
          <w:noProof/>
        </w:rPr>
        <w:fldChar w:fldCharType="end"/>
      </w:r>
    </w:p>
    <w:p w14:paraId="6133CD65" w14:textId="16BC50EB"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_Toc151743424 \h </w:instrText>
      </w:r>
      <w:r>
        <w:rPr>
          <w:noProof/>
        </w:rPr>
      </w:r>
      <w:r>
        <w:rPr>
          <w:noProof/>
        </w:rPr>
        <w:fldChar w:fldCharType="separate"/>
      </w:r>
      <w:r>
        <w:rPr>
          <w:noProof/>
        </w:rPr>
        <w:t>47</w:t>
      </w:r>
      <w:r>
        <w:rPr>
          <w:noProof/>
        </w:rPr>
        <w:fldChar w:fldCharType="end"/>
      </w:r>
    </w:p>
    <w:p w14:paraId="1B5B8C50" w14:textId="33057512"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_Toc151743425 \h </w:instrText>
      </w:r>
      <w:r>
        <w:rPr>
          <w:noProof/>
        </w:rPr>
      </w:r>
      <w:r>
        <w:rPr>
          <w:noProof/>
        </w:rPr>
        <w:fldChar w:fldCharType="separate"/>
      </w:r>
      <w:r>
        <w:rPr>
          <w:noProof/>
        </w:rPr>
        <w:t>47</w:t>
      </w:r>
      <w:r>
        <w:rPr>
          <w:noProof/>
        </w:rPr>
        <w:fldChar w:fldCharType="end"/>
      </w:r>
    </w:p>
    <w:p w14:paraId="22228CC4" w14:textId="7C9F801D"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.3.2</w:t>
      </w:r>
      <w:r>
        <w:rPr>
          <w:rFonts w:asciiTheme="minorHAnsi" w:eastAsiaTheme="minorEastAsia" w:hAnsiTheme="minorHAnsi" w:cstheme="minorBidi"/>
          <w:noProof/>
          <w:kern w:val="2"/>
          <w:sz w:val="21"/>
          <w:szCs w:val="22"/>
          <w:lang w:val="en-US" w:eastAsia="zh-CN"/>
        </w:rPr>
        <w:tab/>
      </w:r>
      <w:r>
        <w:rPr>
          <w:noProof/>
        </w:rPr>
        <w:t>Resource: Policy Provisionings</w:t>
      </w:r>
      <w:r>
        <w:rPr>
          <w:noProof/>
        </w:rPr>
        <w:tab/>
      </w:r>
      <w:r>
        <w:rPr>
          <w:noProof/>
        </w:rPr>
        <w:fldChar w:fldCharType="begin"/>
      </w:r>
      <w:r>
        <w:rPr>
          <w:noProof/>
        </w:rPr>
        <w:instrText xml:space="preserve"> PAGEREF _Toc151743426 \h </w:instrText>
      </w:r>
      <w:r>
        <w:rPr>
          <w:noProof/>
        </w:rPr>
      </w:r>
      <w:r>
        <w:rPr>
          <w:noProof/>
        </w:rPr>
        <w:fldChar w:fldCharType="separate"/>
      </w:r>
      <w:r>
        <w:rPr>
          <w:noProof/>
        </w:rPr>
        <w:t>48</w:t>
      </w:r>
      <w:r>
        <w:rPr>
          <w:noProof/>
        </w:rPr>
        <w:fldChar w:fldCharType="end"/>
      </w:r>
    </w:p>
    <w:p w14:paraId="227EFB6B" w14:textId="3D0615D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_Toc151743427 \h </w:instrText>
      </w:r>
      <w:r>
        <w:rPr>
          <w:noProof/>
        </w:rPr>
      </w:r>
      <w:r>
        <w:rPr>
          <w:noProof/>
        </w:rPr>
        <w:fldChar w:fldCharType="separate"/>
      </w:r>
      <w:r>
        <w:rPr>
          <w:noProof/>
        </w:rPr>
        <w:t>48</w:t>
      </w:r>
      <w:r>
        <w:rPr>
          <w:noProof/>
        </w:rPr>
        <w:fldChar w:fldCharType="end"/>
      </w:r>
    </w:p>
    <w:p w14:paraId="7C8004E5" w14:textId="12D3BD4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_Toc151743428 \h </w:instrText>
      </w:r>
      <w:r>
        <w:rPr>
          <w:noProof/>
        </w:rPr>
      </w:r>
      <w:r>
        <w:rPr>
          <w:noProof/>
        </w:rPr>
        <w:fldChar w:fldCharType="separate"/>
      </w:r>
      <w:r>
        <w:rPr>
          <w:noProof/>
        </w:rPr>
        <w:t>48</w:t>
      </w:r>
      <w:r>
        <w:rPr>
          <w:noProof/>
        </w:rPr>
        <w:fldChar w:fldCharType="end"/>
      </w:r>
    </w:p>
    <w:p w14:paraId="5648BAE7" w14:textId="7C77D65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_Toc151743429 \h </w:instrText>
      </w:r>
      <w:r>
        <w:rPr>
          <w:noProof/>
        </w:rPr>
      </w:r>
      <w:r>
        <w:rPr>
          <w:noProof/>
        </w:rPr>
        <w:fldChar w:fldCharType="separate"/>
      </w:r>
      <w:r>
        <w:rPr>
          <w:noProof/>
        </w:rPr>
        <w:t>48</w:t>
      </w:r>
      <w:r>
        <w:rPr>
          <w:noProof/>
        </w:rPr>
        <w:fldChar w:fldCharType="end"/>
      </w:r>
    </w:p>
    <w:p w14:paraId="3F37178B" w14:textId="55F9F7E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_Toc151743430 \h </w:instrText>
      </w:r>
      <w:r>
        <w:rPr>
          <w:noProof/>
        </w:rPr>
      </w:r>
      <w:r>
        <w:rPr>
          <w:noProof/>
        </w:rPr>
        <w:fldChar w:fldCharType="separate"/>
      </w:r>
      <w:r>
        <w:rPr>
          <w:noProof/>
        </w:rPr>
        <w:t>48</w:t>
      </w:r>
      <w:r>
        <w:rPr>
          <w:noProof/>
        </w:rPr>
        <w:fldChar w:fldCharType="end"/>
      </w:r>
    </w:p>
    <w:p w14:paraId="3F8F115A" w14:textId="02642E1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_Toc151743431 \h </w:instrText>
      </w:r>
      <w:r>
        <w:rPr>
          <w:noProof/>
        </w:rPr>
      </w:r>
      <w:r>
        <w:rPr>
          <w:noProof/>
        </w:rPr>
        <w:fldChar w:fldCharType="separate"/>
      </w:r>
      <w:r>
        <w:rPr>
          <w:noProof/>
        </w:rPr>
        <w:t>49</w:t>
      </w:r>
      <w:r>
        <w:rPr>
          <w:noProof/>
        </w:rPr>
        <w:fldChar w:fldCharType="end"/>
      </w:r>
    </w:p>
    <w:p w14:paraId="6E998C13" w14:textId="23A2C1A2"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.3.3</w:t>
      </w:r>
      <w:r>
        <w:rPr>
          <w:rFonts w:asciiTheme="minorHAnsi" w:eastAsiaTheme="minorEastAsia" w:hAnsiTheme="minorHAnsi" w:cstheme="minorBidi"/>
          <w:noProof/>
          <w:kern w:val="2"/>
          <w:sz w:val="21"/>
          <w:szCs w:val="22"/>
          <w:lang w:val="en-US" w:eastAsia="zh-CN"/>
        </w:rPr>
        <w:tab/>
      </w:r>
      <w:r>
        <w:rPr>
          <w:noProof/>
        </w:rPr>
        <w:t>Resource: Individual Policy Provisioning</w:t>
      </w:r>
      <w:r>
        <w:rPr>
          <w:noProof/>
        </w:rPr>
        <w:tab/>
      </w:r>
      <w:r>
        <w:rPr>
          <w:noProof/>
        </w:rPr>
        <w:fldChar w:fldCharType="begin"/>
      </w:r>
      <w:r>
        <w:rPr>
          <w:noProof/>
        </w:rPr>
        <w:instrText xml:space="preserve"> PAGEREF _Toc151743432 \h </w:instrText>
      </w:r>
      <w:r>
        <w:rPr>
          <w:noProof/>
        </w:rPr>
      </w:r>
      <w:r>
        <w:rPr>
          <w:noProof/>
        </w:rPr>
        <w:fldChar w:fldCharType="separate"/>
      </w:r>
      <w:r>
        <w:rPr>
          <w:noProof/>
        </w:rPr>
        <w:t>49</w:t>
      </w:r>
      <w:r>
        <w:rPr>
          <w:noProof/>
        </w:rPr>
        <w:fldChar w:fldCharType="end"/>
      </w:r>
    </w:p>
    <w:p w14:paraId="139FA1B4" w14:textId="600876A8"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_Toc151743433 \h </w:instrText>
      </w:r>
      <w:r>
        <w:rPr>
          <w:noProof/>
        </w:rPr>
      </w:r>
      <w:r>
        <w:rPr>
          <w:noProof/>
        </w:rPr>
        <w:fldChar w:fldCharType="separate"/>
      </w:r>
      <w:r>
        <w:rPr>
          <w:noProof/>
        </w:rPr>
        <w:t>49</w:t>
      </w:r>
      <w:r>
        <w:rPr>
          <w:noProof/>
        </w:rPr>
        <w:fldChar w:fldCharType="end"/>
      </w:r>
    </w:p>
    <w:p w14:paraId="6E0B1FF9" w14:textId="772C8DFB"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_Toc151743434 \h </w:instrText>
      </w:r>
      <w:r>
        <w:rPr>
          <w:noProof/>
        </w:rPr>
      </w:r>
      <w:r>
        <w:rPr>
          <w:noProof/>
        </w:rPr>
        <w:fldChar w:fldCharType="separate"/>
      </w:r>
      <w:r>
        <w:rPr>
          <w:noProof/>
        </w:rPr>
        <w:t>49</w:t>
      </w:r>
      <w:r>
        <w:rPr>
          <w:noProof/>
        </w:rPr>
        <w:fldChar w:fldCharType="end"/>
      </w:r>
    </w:p>
    <w:p w14:paraId="3BD68C64" w14:textId="049E498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_Toc151743435 \h </w:instrText>
      </w:r>
      <w:r>
        <w:rPr>
          <w:noProof/>
        </w:rPr>
      </w:r>
      <w:r>
        <w:rPr>
          <w:noProof/>
        </w:rPr>
        <w:fldChar w:fldCharType="separate"/>
      </w:r>
      <w:r>
        <w:rPr>
          <w:noProof/>
        </w:rPr>
        <w:t>49</w:t>
      </w:r>
      <w:r>
        <w:rPr>
          <w:noProof/>
        </w:rPr>
        <w:fldChar w:fldCharType="end"/>
      </w:r>
    </w:p>
    <w:p w14:paraId="30D4B8C3" w14:textId="4642AAC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_Toc151743436 \h </w:instrText>
      </w:r>
      <w:r>
        <w:rPr>
          <w:noProof/>
        </w:rPr>
      </w:r>
      <w:r>
        <w:rPr>
          <w:noProof/>
        </w:rPr>
        <w:fldChar w:fldCharType="separate"/>
      </w:r>
      <w:r>
        <w:rPr>
          <w:noProof/>
        </w:rPr>
        <w:t>49</w:t>
      </w:r>
      <w:r>
        <w:rPr>
          <w:noProof/>
        </w:rPr>
        <w:fldChar w:fldCharType="end"/>
      </w:r>
    </w:p>
    <w:p w14:paraId="6BC0E1E9" w14:textId="39C9323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_Toc151743437 \h </w:instrText>
      </w:r>
      <w:r>
        <w:rPr>
          <w:noProof/>
        </w:rPr>
      </w:r>
      <w:r>
        <w:rPr>
          <w:noProof/>
        </w:rPr>
        <w:fldChar w:fldCharType="separate"/>
      </w:r>
      <w:r>
        <w:rPr>
          <w:noProof/>
        </w:rPr>
        <w:t>50</w:t>
      </w:r>
      <w:r>
        <w:rPr>
          <w:noProof/>
        </w:rPr>
        <w:fldChar w:fldCharType="end"/>
      </w:r>
    </w:p>
    <w:p w14:paraId="61A79603" w14:textId="528D1D62"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_Toc151743438 \h </w:instrText>
      </w:r>
      <w:r>
        <w:rPr>
          <w:noProof/>
        </w:rPr>
      </w:r>
      <w:r>
        <w:rPr>
          <w:noProof/>
        </w:rPr>
        <w:fldChar w:fldCharType="separate"/>
      </w:r>
      <w:r>
        <w:rPr>
          <w:noProof/>
        </w:rPr>
        <w:t>52</w:t>
      </w:r>
      <w:r>
        <w:rPr>
          <w:noProof/>
        </w:rPr>
        <w:fldChar w:fldCharType="end"/>
      </w:r>
    </w:p>
    <w:p w14:paraId="7532E05B" w14:textId="65746B3A"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_Toc151743439 \h </w:instrText>
      </w:r>
      <w:r>
        <w:rPr>
          <w:noProof/>
        </w:rPr>
      </w:r>
      <w:r>
        <w:rPr>
          <w:noProof/>
        </w:rPr>
        <w:fldChar w:fldCharType="separate"/>
      </w:r>
      <w:r>
        <w:rPr>
          <w:noProof/>
        </w:rPr>
        <w:t>53</w:t>
      </w:r>
      <w:r>
        <w:rPr>
          <w:noProof/>
        </w:rPr>
        <w:fldChar w:fldCharType="end"/>
      </w:r>
    </w:p>
    <w:p w14:paraId="3BD5F925" w14:textId="2F9BA5EA"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_Toc151743440 \h </w:instrText>
      </w:r>
      <w:r>
        <w:rPr>
          <w:noProof/>
        </w:rPr>
      </w:r>
      <w:r>
        <w:rPr>
          <w:noProof/>
        </w:rPr>
        <w:fldChar w:fldCharType="separate"/>
      </w:r>
      <w:r>
        <w:rPr>
          <w:noProof/>
        </w:rPr>
        <w:t>54</w:t>
      </w:r>
      <w:r>
        <w:rPr>
          <w:noProof/>
        </w:rPr>
        <w:fldChar w:fldCharType="end"/>
      </w:r>
    </w:p>
    <w:p w14:paraId="1AC3E479" w14:textId="58EBF696"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.3.4</w:t>
      </w:r>
      <w:r>
        <w:rPr>
          <w:rFonts w:asciiTheme="minorHAnsi" w:eastAsiaTheme="minorEastAsia" w:hAnsiTheme="minorHAnsi" w:cstheme="minorBidi"/>
          <w:noProof/>
          <w:kern w:val="2"/>
          <w:sz w:val="21"/>
          <w:szCs w:val="22"/>
          <w:lang w:val="en-US" w:eastAsia="zh-CN"/>
        </w:rPr>
        <w:tab/>
      </w:r>
      <w:r>
        <w:rPr>
          <w:noProof/>
        </w:rPr>
        <w:t>Resource: Policy Usage</w:t>
      </w:r>
      <w:r w:rsidRPr="008A2508">
        <w:rPr>
          <w:noProof/>
        </w:rPr>
        <w:t xml:space="preserve"> Subscriptions</w:t>
      </w:r>
      <w:r>
        <w:rPr>
          <w:noProof/>
        </w:rPr>
        <w:tab/>
      </w:r>
      <w:r>
        <w:rPr>
          <w:noProof/>
        </w:rPr>
        <w:fldChar w:fldCharType="begin"/>
      </w:r>
      <w:r>
        <w:rPr>
          <w:noProof/>
        </w:rPr>
        <w:instrText xml:space="preserve"> PAGEREF _Toc151743441 \h </w:instrText>
      </w:r>
      <w:r>
        <w:rPr>
          <w:noProof/>
        </w:rPr>
      </w:r>
      <w:r>
        <w:rPr>
          <w:noProof/>
        </w:rPr>
        <w:fldChar w:fldCharType="separate"/>
      </w:r>
      <w:r>
        <w:rPr>
          <w:noProof/>
        </w:rPr>
        <w:t>54</w:t>
      </w:r>
      <w:r>
        <w:rPr>
          <w:noProof/>
        </w:rPr>
        <w:fldChar w:fldCharType="end"/>
      </w:r>
    </w:p>
    <w:p w14:paraId="6820BC3D" w14:textId="57B59F57"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_Toc151743442 \h </w:instrText>
      </w:r>
      <w:r>
        <w:rPr>
          <w:noProof/>
        </w:rPr>
      </w:r>
      <w:r>
        <w:rPr>
          <w:noProof/>
        </w:rPr>
        <w:fldChar w:fldCharType="separate"/>
      </w:r>
      <w:r>
        <w:rPr>
          <w:noProof/>
        </w:rPr>
        <w:t>54</w:t>
      </w:r>
      <w:r>
        <w:rPr>
          <w:noProof/>
        </w:rPr>
        <w:fldChar w:fldCharType="end"/>
      </w:r>
    </w:p>
    <w:p w14:paraId="4AE25889" w14:textId="6CEF390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_Toc151743443 \h </w:instrText>
      </w:r>
      <w:r>
        <w:rPr>
          <w:noProof/>
        </w:rPr>
      </w:r>
      <w:r>
        <w:rPr>
          <w:noProof/>
        </w:rPr>
        <w:fldChar w:fldCharType="separate"/>
      </w:r>
      <w:r>
        <w:rPr>
          <w:noProof/>
        </w:rPr>
        <w:t>54</w:t>
      </w:r>
      <w:r>
        <w:rPr>
          <w:noProof/>
        </w:rPr>
        <w:fldChar w:fldCharType="end"/>
      </w:r>
    </w:p>
    <w:p w14:paraId="686B5A95" w14:textId="3D53AE4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_Toc151743444 \h </w:instrText>
      </w:r>
      <w:r>
        <w:rPr>
          <w:noProof/>
        </w:rPr>
      </w:r>
      <w:r>
        <w:rPr>
          <w:noProof/>
        </w:rPr>
        <w:fldChar w:fldCharType="separate"/>
      </w:r>
      <w:r>
        <w:rPr>
          <w:noProof/>
        </w:rPr>
        <w:t>54</w:t>
      </w:r>
      <w:r>
        <w:rPr>
          <w:noProof/>
        </w:rPr>
        <w:fldChar w:fldCharType="end"/>
      </w:r>
    </w:p>
    <w:p w14:paraId="797EE5A9" w14:textId="4F1DB18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_Toc151743445 \h </w:instrText>
      </w:r>
      <w:r>
        <w:rPr>
          <w:noProof/>
        </w:rPr>
      </w:r>
      <w:r>
        <w:rPr>
          <w:noProof/>
        </w:rPr>
        <w:fldChar w:fldCharType="separate"/>
      </w:r>
      <w:r>
        <w:rPr>
          <w:noProof/>
        </w:rPr>
        <w:t>54</w:t>
      </w:r>
      <w:r>
        <w:rPr>
          <w:noProof/>
        </w:rPr>
        <w:fldChar w:fldCharType="end"/>
      </w:r>
    </w:p>
    <w:p w14:paraId="143D74F1" w14:textId="3E097EF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_Toc151743446 \h </w:instrText>
      </w:r>
      <w:r>
        <w:rPr>
          <w:noProof/>
        </w:rPr>
      </w:r>
      <w:r>
        <w:rPr>
          <w:noProof/>
        </w:rPr>
        <w:fldChar w:fldCharType="separate"/>
      </w:r>
      <w:r>
        <w:rPr>
          <w:noProof/>
        </w:rPr>
        <w:t>55</w:t>
      </w:r>
      <w:r>
        <w:rPr>
          <w:noProof/>
        </w:rPr>
        <w:fldChar w:fldCharType="end"/>
      </w:r>
    </w:p>
    <w:p w14:paraId="14BBEE70" w14:textId="39B8D35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lastRenderedPageBreak/>
        <w:t>6.4</w:t>
      </w:r>
      <w:r>
        <w:rPr>
          <w:noProof/>
        </w:rPr>
        <w:t>.3.5</w:t>
      </w:r>
      <w:r>
        <w:rPr>
          <w:rFonts w:asciiTheme="minorHAnsi" w:eastAsiaTheme="minorEastAsia" w:hAnsiTheme="minorHAnsi" w:cstheme="minorBidi"/>
          <w:noProof/>
          <w:kern w:val="2"/>
          <w:sz w:val="21"/>
          <w:szCs w:val="22"/>
          <w:lang w:val="en-US" w:eastAsia="zh-CN"/>
        </w:rPr>
        <w:tab/>
      </w:r>
      <w:r>
        <w:rPr>
          <w:noProof/>
        </w:rPr>
        <w:t>Resource: Individual Policy Usage</w:t>
      </w:r>
      <w:r w:rsidRPr="008A2508">
        <w:rPr>
          <w:noProof/>
        </w:rPr>
        <w:t xml:space="preserve"> Subscription</w:t>
      </w:r>
      <w:r>
        <w:rPr>
          <w:noProof/>
        </w:rPr>
        <w:tab/>
      </w:r>
      <w:r>
        <w:rPr>
          <w:noProof/>
        </w:rPr>
        <w:fldChar w:fldCharType="begin"/>
      </w:r>
      <w:r>
        <w:rPr>
          <w:noProof/>
        </w:rPr>
        <w:instrText xml:space="preserve"> PAGEREF _Toc151743447 \h </w:instrText>
      </w:r>
      <w:r>
        <w:rPr>
          <w:noProof/>
        </w:rPr>
      </w:r>
      <w:r>
        <w:rPr>
          <w:noProof/>
        </w:rPr>
        <w:fldChar w:fldCharType="separate"/>
      </w:r>
      <w:r>
        <w:rPr>
          <w:noProof/>
        </w:rPr>
        <w:t>55</w:t>
      </w:r>
      <w:r>
        <w:rPr>
          <w:noProof/>
        </w:rPr>
        <w:fldChar w:fldCharType="end"/>
      </w:r>
    </w:p>
    <w:p w14:paraId="08B6EA99" w14:textId="4CD39A5E"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_Toc151743448 \h </w:instrText>
      </w:r>
      <w:r>
        <w:rPr>
          <w:noProof/>
        </w:rPr>
      </w:r>
      <w:r>
        <w:rPr>
          <w:noProof/>
        </w:rPr>
        <w:fldChar w:fldCharType="separate"/>
      </w:r>
      <w:r>
        <w:rPr>
          <w:noProof/>
        </w:rPr>
        <w:t>55</w:t>
      </w:r>
      <w:r>
        <w:rPr>
          <w:noProof/>
        </w:rPr>
        <w:fldChar w:fldCharType="end"/>
      </w:r>
    </w:p>
    <w:p w14:paraId="6C52B3FD" w14:textId="039B741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_Toc151743449 \h </w:instrText>
      </w:r>
      <w:r>
        <w:rPr>
          <w:noProof/>
        </w:rPr>
      </w:r>
      <w:r>
        <w:rPr>
          <w:noProof/>
        </w:rPr>
        <w:fldChar w:fldCharType="separate"/>
      </w:r>
      <w:r>
        <w:rPr>
          <w:noProof/>
        </w:rPr>
        <w:t>55</w:t>
      </w:r>
      <w:r>
        <w:rPr>
          <w:noProof/>
        </w:rPr>
        <w:fldChar w:fldCharType="end"/>
      </w:r>
    </w:p>
    <w:p w14:paraId="3BCFEAE5" w14:textId="74618A3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_Toc151743450 \h </w:instrText>
      </w:r>
      <w:r>
        <w:rPr>
          <w:noProof/>
        </w:rPr>
      </w:r>
      <w:r>
        <w:rPr>
          <w:noProof/>
        </w:rPr>
        <w:fldChar w:fldCharType="separate"/>
      </w:r>
      <w:r>
        <w:rPr>
          <w:noProof/>
        </w:rPr>
        <w:t>55</w:t>
      </w:r>
      <w:r>
        <w:rPr>
          <w:noProof/>
        </w:rPr>
        <w:fldChar w:fldCharType="end"/>
      </w:r>
    </w:p>
    <w:p w14:paraId="327321F1" w14:textId="60CC131C"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_Toc151743451 \h </w:instrText>
      </w:r>
      <w:r>
        <w:rPr>
          <w:noProof/>
        </w:rPr>
      </w:r>
      <w:r>
        <w:rPr>
          <w:noProof/>
        </w:rPr>
        <w:fldChar w:fldCharType="separate"/>
      </w:r>
      <w:r>
        <w:rPr>
          <w:noProof/>
        </w:rPr>
        <w:t>55</w:t>
      </w:r>
      <w:r>
        <w:rPr>
          <w:noProof/>
        </w:rPr>
        <w:fldChar w:fldCharType="end"/>
      </w:r>
    </w:p>
    <w:p w14:paraId="05E9F0B9" w14:textId="7BE6B422"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_Toc151743452 \h </w:instrText>
      </w:r>
      <w:r>
        <w:rPr>
          <w:noProof/>
        </w:rPr>
      </w:r>
      <w:r>
        <w:rPr>
          <w:noProof/>
        </w:rPr>
        <w:fldChar w:fldCharType="separate"/>
      </w:r>
      <w:r>
        <w:rPr>
          <w:noProof/>
        </w:rPr>
        <w:t>56</w:t>
      </w:r>
      <w:r>
        <w:rPr>
          <w:noProof/>
        </w:rPr>
        <w:fldChar w:fldCharType="end"/>
      </w:r>
    </w:p>
    <w:p w14:paraId="7AC49855" w14:textId="54627F96"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_Toc151743453 \h </w:instrText>
      </w:r>
      <w:r>
        <w:rPr>
          <w:noProof/>
        </w:rPr>
      </w:r>
      <w:r>
        <w:rPr>
          <w:noProof/>
        </w:rPr>
        <w:fldChar w:fldCharType="separate"/>
      </w:r>
      <w:r>
        <w:rPr>
          <w:noProof/>
        </w:rPr>
        <w:t>57</w:t>
      </w:r>
      <w:r>
        <w:rPr>
          <w:noProof/>
        </w:rPr>
        <w:fldChar w:fldCharType="end"/>
      </w:r>
    </w:p>
    <w:p w14:paraId="6314FEBF" w14:textId="60C0CA0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_Toc151743454 \h </w:instrText>
      </w:r>
      <w:r>
        <w:rPr>
          <w:noProof/>
        </w:rPr>
      </w:r>
      <w:r>
        <w:rPr>
          <w:noProof/>
        </w:rPr>
        <w:fldChar w:fldCharType="separate"/>
      </w:r>
      <w:r>
        <w:rPr>
          <w:noProof/>
        </w:rPr>
        <w:t>58</w:t>
      </w:r>
      <w:r>
        <w:rPr>
          <w:noProof/>
        </w:rPr>
        <w:fldChar w:fldCharType="end"/>
      </w:r>
    </w:p>
    <w:p w14:paraId="377DC79E" w14:textId="31536CB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_Toc151743455 \h </w:instrText>
      </w:r>
      <w:r>
        <w:rPr>
          <w:noProof/>
        </w:rPr>
      </w:r>
      <w:r>
        <w:rPr>
          <w:noProof/>
        </w:rPr>
        <w:fldChar w:fldCharType="separate"/>
      </w:r>
      <w:r>
        <w:rPr>
          <w:noProof/>
        </w:rPr>
        <w:t>59</w:t>
      </w:r>
      <w:r>
        <w:rPr>
          <w:noProof/>
        </w:rPr>
        <w:fldChar w:fldCharType="end"/>
      </w:r>
    </w:p>
    <w:p w14:paraId="6F5FD741" w14:textId="603A50C6"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_Toc151743456 \h </w:instrText>
      </w:r>
      <w:r>
        <w:rPr>
          <w:noProof/>
        </w:rPr>
      </w:r>
      <w:r>
        <w:rPr>
          <w:noProof/>
        </w:rPr>
        <w:fldChar w:fldCharType="separate"/>
      </w:r>
      <w:r>
        <w:rPr>
          <w:noProof/>
        </w:rPr>
        <w:t>59</w:t>
      </w:r>
      <w:r>
        <w:rPr>
          <w:noProof/>
        </w:rPr>
        <w:fldChar w:fldCharType="end"/>
      </w:r>
    </w:p>
    <w:p w14:paraId="4AD1D72B" w14:textId="364B11F5"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_Toc151743457 \h </w:instrText>
      </w:r>
      <w:r>
        <w:rPr>
          <w:noProof/>
        </w:rPr>
      </w:r>
      <w:r>
        <w:rPr>
          <w:noProof/>
        </w:rPr>
        <w:fldChar w:fldCharType="separate"/>
      </w:r>
      <w:r>
        <w:rPr>
          <w:noProof/>
        </w:rPr>
        <w:t>60</w:t>
      </w:r>
      <w:r>
        <w:rPr>
          <w:noProof/>
        </w:rPr>
        <w:fldChar w:fldCharType="end"/>
      </w:r>
    </w:p>
    <w:p w14:paraId="6F385E84" w14:textId="7421445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_Toc151743458 \h </w:instrText>
      </w:r>
      <w:r>
        <w:rPr>
          <w:noProof/>
        </w:rPr>
      </w:r>
      <w:r>
        <w:rPr>
          <w:noProof/>
        </w:rPr>
        <w:fldChar w:fldCharType="separate"/>
      </w:r>
      <w:r>
        <w:rPr>
          <w:noProof/>
        </w:rPr>
        <w:t>60</w:t>
      </w:r>
      <w:r>
        <w:rPr>
          <w:noProof/>
        </w:rPr>
        <w:fldChar w:fldCharType="end"/>
      </w:r>
    </w:p>
    <w:p w14:paraId="608EDC3F" w14:textId="7C753EC0"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.5.2</w:t>
      </w:r>
      <w:r>
        <w:rPr>
          <w:rFonts w:asciiTheme="minorHAnsi" w:eastAsiaTheme="minorEastAsia" w:hAnsiTheme="minorHAnsi" w:cstheme="minorBidi"/>
          <w:noProof/>
          <w:kern w:val="2"/>
          <w:sz w:val="21"/>
          <w:szCs w:val="22"/>
          <w:lang w:val="en-US" w:eastAsia="zh-CN"/>
        </w:rPr>
        <w:tab/>
      </w:r>
      <w:r>
        <w:rPr>
          <w:noProof/>
        </w:rPr>
        <w:t>Policy Usage Notification</w:t>
      </w:r>
      <w:r>
        <w:rPr>
          <w:noProof/>
        </w:rPr>
        <w:tab/>
      </w:r>
      <w:r>
        <w:rPr>
          <w:noProof/>
        </w:rPr>
        <w:fldChar w:fldCharType="begin"/>
      </w:r>
      <w:r>
        <w:rPr>
          <w:noProof/>
        </w:rPr>
        <w:instrText xml:space="preserve"> PAGEREF _Toc151743459 \h </w:instrText>
      </w:r>
      <w:r>
        <w:rPr>
          <w:noProof/>
        </w:rPr>
      </w:r>
      <w:r>
        <w:rPr>
          <w:noProof/>
        </w:rPr>
        <w:fldChar w:fldCharType="separate"/>
      </w:r>
      <w:r>
        <w:rPr>
          <w:noProof/>
        </w:rPr>
        <w:t>60</w:t>
      </w:r>
      <w:r>
        <w:rPr>
          <w:noProof/>
        </w:rPr>
        <w:fldChar w:fldCharType="end"/>
      </w:r>
    </w:p>
    <w:p w14:paraId="63A4451C" w14:textId="1C43DF8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_Toc151743460 \h </w:instrText>
      </w:r>
      <w:r>
        <w:rPr>
          <w:noProof/>
        </w:rPr>
      </w:r>
      <w:r>
        <w:rPr>
          <w:noProof/>
        </w:rPr>
        <w:fldChar w:fldCharType="separate"/>
      </w:r>
      <w:r>
        <w:rPr>
          <w:noProof/>
        </w:rPr>
        <w:t>60</w:t>
      </w:r>
      <w:r>
        <w:rPr>
          <w:noProof/>
        </w:rPr>
        <w:fldChar w:fldCharType="end"/>
      </w:r>
    </w:p>
    <w:p w14:paraId="2FFC366A" w14:textId="61D78728"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_Toc151743461 \h </w:instrText>
      </w:r>
      <w:r>
        <w:rPr>
          <w:noProof/>
        </w:rPr>
      </w:r>
      <w:r>
        <w:rPr>
          <w:noProof/>
        </w:rPr>
        <w:fldChar w:fldCharType="separate"/>
      </w:r>
      <w:r>
        <w:rPr>
          <w:noProof/>
        </w:rPr>
        <w:t>60</w:t>
      </w:r>
      <w:r>
        <w:rPr>
          <w:noProof/>
        </w:rPr>
        <w:fldChar w:fldCharType="end"/>
      </w:r>
    </w:p>
    <w:p w14:paraId="79C041EB" w14:textId="2CC071D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_Toc151743462 \h </w:instrText>
      </w:r>
      <w:r>
        <w:rPr>
          <w:noProof/>
        </w:rPr>
      </w:r>
      <w:r>
        <w:rPr>
          <w:noProof/>
        </w:rPr>
        <w:fldChar w:fldCharType="separate"/>
      </w:r>
      <w:r>
        <w:rPr>
          <w:noProof/>
        </w:rPr>
        <w:t>60</w:t>
      </w:r>
      <w:r>
        <w:rPr>
          <w:noProof/>
        </w:rPr>
        <w:fldChar w:fldCharType="end"/>
      </w:r>
    </w:p>
    <w:p w14:paraId="5FADC42A" w14:textId="2DD3FDB0"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_Toc151743463 \h </w:instrText>
      </w:r>
      <w:r>
        <w:rPr>
          <w:noProof/>
        </w:rPr>
      </w:r>
      <w:r>
        <w:rPr>
          <w:noProof/>
        </w:rPr>
        <w:fldChar w:fldCharType="separate"/>
      </w:r>
      <w:r>
        <w:rPr>
          <w:noProof/>
        </w:rPr>
        <w:t>61</w:t>
      </w:r>
      <w:r>
        <w:rPr>
          <w:noProof/>
        </w:rPr>
        <w:fldChar w:fldCharType="end"/>
      </w:r>
    </w:p>
    <w:p w14:paraId="284B5966" w14:textId="148EDEA8"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_Toc151743464 \h </w:instrText>
      </w:r>
      <w:r>
        <w:rPr>
          <w:noProof/>
        </w:rPr>
      </w:r>
      <w:r>
        <w:rPr>
          <w:noProof/>
        </w:rPr>
        <w:fldChar w:fldCharType="separate"/>
      </w:r>
      <w:r>
        <w:rPr>
          <w:noProof/>
        </w:rPr>
        <w:t>61</w:t>
      </w:r>
      <w:r>
        <w:rPr>
          <w:noProof/>
        </w:rPr>
        <w:fldChar w:fldCharType="end"/>
      </w:r>
    </w:p>
    <w:p w14:paraId="6DB1653C" w14:textId="403CA0A1"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.6.2</w:t>
      </w:r>
      <w:r>
        <w:rPr>
          <w:rFonts w:asciiTheme="minorHAnsi" w:eastAsiaTheme="minorEastAsia" w:hAnsiTheme="minorHAnsi" w:cstheme="minorBidi"/>
          <w:noProof/>
          <w:kern w:val="2"/>
          <w:sz w:val="21"/>
          <w:szCs w:val="22"/>
          <w:lang w:val="en-US" w:eastAsia="zh-CN"/>
        </w:rPr>
        <w:tab/>
      </w:r>
      <w:r w:rsidRPr="008A2508">
        <w:rPr>
          <w:noProof/>
          <w:lang w:val="en-US"/>
        </w:rPr>
        <w:t>Structured data types</w:t>
      </w:r>
      <w:r>
        <w:rPr>
          <w:noProof/>
        </w:rPr>
        <w:tab/>
      </w:r>
      <w:r>
        <w:rPr>
          <w:noProof/>
        </w:rPr>
        <w:fldChar w:fldCharType="begin"/>
      </w:r>
      <w:r>
        <w:rPr>
          <w:noProof/>
        </w:rPr>
        <w:instrText xml:space="preserve"> PAGEREF _Toc151743465 \h </w:instrText>
      </w:r>
      <w:r>
        <w:rPr>
          <w:noProof/>
        </w:rPr>
      </w:r>
      <w:r>
        <w:rPr>
          <w:noProof/>
        </w:rPr>
        <w:fldChar w:fldCharType="separate"/>
      </w:r>
      <w:r>
        <w:rPr>
          <w:noProof/>
        </w:rPr>
        <w:t>62</w:t>
      </w:r>
      <w:r>
        <w:rPr>
          <w:noProof/>
        </w:rPr>
        <w:fldChar w:fldCharType="end"/>
      </w:r>
    </w:p>
    <w:p w14:paraId="49859E11" w14:textId="22365C4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_Toc151743466 \h </w:instrText>
      </w:r>
      <w:r>
        <w:rPr>
          <w:noProof/>
        </w:rPr>
      </w:r>
      <w:r>
        <w:rPr>
          <w:noProof/>
        </w:rPr>
        <w:fldChar w:fldCharType="separate"/>
      </w:r>
      <w:r>
        <w:rPr>
          <w:noProof/>
        </w:rPr>
        <w:t>62</w:t>
      </w:r>
      <w:r>
        <w:rPr>
          <w:noProof/>
        </w:rPr>
        <w:fldChar w:fldCharType="end"/>
      </w:r>
    </w:p>
    <w:p w14:paraId="260DC1FA" w14:textId="397CAEE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.6.2.2</w:t>
      </w:r>
      <w:r>
        <w:rPr>
          <w:rFonts w:asciiTheme="minorHAnsi" w:eastAsiaTheme="minorEastAsia" w:hAnsiTheme="minorHAnsi" w:cstheme="minorBidi"/>
          <w:noProof/>
          <w:kern w:val="2"/>
          <w:sz w:val="21"/>
          <w:szCs w:val="22"/>
          <w:lang w:val="en-US" w:eastAsia="zh-CN"/>
        </w:rPr>
        <w:tab/>
      </w:r>
      <w:r>
        <w:rPr>
          <w:noProof/>
        </w:rPr>
        <w:t>Type: PolicyProv</w:t>
      </w:r>
      <w:r>
        <w:rPr>
          <w:noProof/>
        </w:rPr>
        <w:tab/>
      </w:r>
      <w:r>
        <w:rPr>
          <w:noProof/>
        </w:rPr>
        <w:fldChar w:fldCharType="begin"/>
      </w:r>
      <w:r>
        <w:rPr>
          <w:noProof/>
        </w:rPr>
        <w:instrText xml:space="preserve"> PAGEREF _Toc151743467 \h </w:instrText>
      </w:r>
      <w:r>
        <w:rPr>
          <w:noProof/>
        </w:rPr>
      </w:r>
      <w:r>
        <w:rPr>
          <w:noProof/>
        </w:rPr>
        <w:fldChar w:fldCharType="separate"/>
      </w:r>
      <w:r>
        <w:rPr>
          <w:noProof/>
        </w:rPr>
        <w:t>63</w:t>
      </w:r>
      <w:r>
        <w:rPr>
          <w:noProof/>
        </w:rPr>
        <w:fldChar w:fldCharType="end"/>
      </w:r>
    </w:p>
    <w:p w14:paraId="78D75874" w14:textId="599905F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.6.2.3</w:t>
      </w:r>
      <w:r>
        <w:rPr>
          <w:rFonts w:asciiTheme="minorHAnsi" w:eastAsiaTheme="minorEastAsia" w:hAnsiTheme="minorHAnsi" w:cstheme="minorBidi"/>
          <w:noProof/>
          <w:kern w:val="2"/>
          <w:sz w:val="21"/>
          <w:szCs w:val="22"/>
          <w:lang w:val="en-US" w:eastAsia="zh-CN"/>
        </w:rPr>
        <w:tab/>
      </w:r>
      <w:r>
        <w:rPr>
          <w:noProof/>
        </w:rPr>
        <w:t>Type: PolicyProvPatch</w:t>
      </w:r>
      <w:r>
        <w:rPr>
          <w:noProof/>
        </w:rPr>
        <w:tab/>
      </w:r>
      <w:r>
        <w:rPr>
          <w:noProof/>
        </w:rPr>
        <w:fldChar w:fldCharType="begin"/>
      </w:r>
      <w:r>
        <w:rPr>
          <w:noProof/>
        </w:rPr>
        <w:instrText xml:space="preserve"> PAGEREF _Toc151743468 \h </w:instrText>
      </w:r>
      <w:r>
        <w:rPr>
          <w:noProof/>
        </w:rPr>
      </w:r>
      <w:r>
        <w:rPr>
          <w:noProof/>
        </w:rPr>
        <w:fldChar w:fldCharType="separate"/>
      </w:r>
      <w:r>
        <w:rPr>
          <w:noProof/>
        </w:rPr>
        <w:t>64</w:t>
      </w:r>
      <w:r>
        <w:rPr>
          <w:noProof/>
        </w:rPr>
        <w:fldChar w:fldCharType="end"/>
      </w:r>
    </w:p>
    <w:p w14:paraId="786942AA" w14:textId="3707927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.6.2.4</w:t>
      </w:r>
      <w:r>
        <w:rPr>
          <w:rFonts w:asciiTheme="minorHAnsi" w:eastAsiaTheme="minorEastAsia" w:hAnsiTheme="minorHAnsi" w:cstheme="minorBidi"/>
          <w:noProof/>
          <w:kern w:val="2"/>
          <w:sz w:val="21"/>
          <w:szCs w:val="22"/>
          <w:lang w:val="en-US" w:eastAsia="zh-CN"/>
        </w:rPr>
        <w:tab/>
      </w:r>
      <w:r>
        <w:rPr>
          <w:noProof/>
        </w:rPr>
        <w:t>Type: Policy</w:t>
      </w:r>
      <w:r>
        <w:rPr>
          <w:noProof/>
        </w:rPr>
        <w:tab/>
      </w:r>
      <w:r>
        <w:rPr>
          <w:noProof/>
        </w:rPr>
        <w:fldChar w:fldCharType="begin"/>
      </w:r>
      <w:r>
        <w:rPr>
          <w:noProof/>
        </w:rPr>
        <w:instrText xml:space="preserve"> PAGEREF _Toc151743469 \h </w:instrText>
      </w:r>
      <w:r>
        <w:rPr>
          <w:noProof/>
        </w:rPr>
      </w:r>
      <w:r>
        <w:rPr>
          <w:noProof/>
        </w:rPr>
        <w:fldChar w:fldCharType="separate"/>
      </w:r>
      <w:r>
        <w:rPr>
          <w:noProof/>
        </w:rPr>
        <w:t>64</w:t>
      </w:r>
      <w:r>
        <w:rPr>
          <w:noProof/>
        </w:rPr>
        <w:fldChar w:fldCharType="end"/>
      </w:r>
    </w:p>
    <w:p w14:paraId="792F5C94" w14:textId="16E4EB5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.6.2.5</w:t>
      </w:r>
      <w:r>
        <w:rPr>
          <w:rFonts w:asciiTheme="minorHAnsi" w:eastAsiaTheme="minorEastAsia" w:hAnsiTheme="minorHAnsi" w:cstheme="minorBidi"/>
          <w:noProof/>
          <w:kern w:val="2"/>
          <w:sz w:val="21"/>
          <w:szCs w:val="22"/>
          <w:lang w:val="en-US" w:eastAsia="zh-CN"/>
        </w:rPr>
        <w:tab/>
      </w:r>
      <w:r>
        <w:rPr>
          <w:noProof/>
        </w:rPr>
        <w:t>Type: PolUsageSubsc</w:t>
      </w:r>
      <w:r>
        <w:rPr>
          <w:noProof/>
        </w:rPr>
        <w:tab/>
      </w:r>
      <w:r>
        <w:rPr>
          <w:noProof/>
        </w:rPr>
        <w:fldChar w:fldCharType="begin"/>
      </w:r>
      <w:r>
        <w:rPr>
          <w:noProof/>
        </w:rPr>
        <w:instrText xml:space="preserve"> PAGEREF _Toc151743470 \h </w:instrText>
      </w:r>
      <w:r>
        <w:rPr>
          <w:noProof/>
        </w:rPr>
      </w:r>
      <w:r>
        <w:rPr>
          <w:noProof/>
        </w:rPr>
        <w:fldChar w:fldCharType="separate"/>
      </w:r>
      <w:r>
        <w:rPr>
          <w:noProof/>
        </w:rPr>
        <w:t>64</w:t>
      </w:r>
      <w:r>
        <w:rPr>
          <w:noProof/>
        </w:rPr>
        <w:fldChar w:fldCharType="end"/>
      </w:r>
    </w:p>
    <w:p w14:paraId="28FF9E77" w14:textId="12FE986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.6.2.6</w:t>
      </w:r>
      <w:r>
        <w:rPr>
          <w:rFonts w:asciiTheme="minorHAnsi" w:eastAsiaTheme="minorEastAsia" w:hAnsiTheme="minorHAnsi" w:cstheme="minorBidi"/>
          <w:noProof/>
          <w:kern w:val="2"/>
          <w:sz w:val="21"/>
          <w:szCs w:val="22"/>
          <w:lang w:val="en-US" w:eastAsia="zh-CN"/>
        </w:rPr>
        <w:tab/>
      </w:r>
      <w:r>
        <w:rPr>
          <w:noProof/>
        </w:rPr>
        <w:t>Type: PolUsageSubscPatch</w:t>
      </w:r>
      <w:r>
        <w:rPr>
          <w:noProof/>
        </w:rPr>
        <w:tab/>
      </w:r>
      <w:r>
        <w:rPr>
          <w:noProof/>
        </w:rPr>
        <w:fldChar w:fldCharType="begin"/>
      </w:r>
      <w:r>
        <w:rPr>
          <w:noProof/>
        </w:rPr>
        <w:instrText xml:space="preserve"> PAGEREF _Toc151743471 \h </w:instrText>
      </w:r>
      <w:r>
        <w:rPr>
          <w:noProof/>
        </w:rPr>
      </w:r>
      <w:r>
        <w:rPr>
          <w:noProof/>
        </w:rPr>
        <w:fldChar w:fldCharType="separate"/>
      </w:r>
      <w:r>
        <w:rPr>
          <w:noProof/>
        </w:rPr>
        <w:t>65</w:t>
      </w:r>
      <w:r>
        <w:rPr>
          <w:noProof/>
        </w:rPr>
        <w:fldChar w:fldCharType="end"/>
      </w:r>
    </w:p>
    <w:p w14:paraId="716F0914" w14:textId="028DCCD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.6.2.7</w:t>
      </w:r>
      <w:r>
        <w:rPr>
          <w:rFonts w:asciiTheme="minorHAnsi" w:eastAsiaTheme="minorEastAsia" w:hAnsiTheme="minorHAnsi" w:cstheme="minorBidi"/>
          <w:noProof/>
          <w:kern w:val="2"/>
          <w:sz w:val="21"/>
          <w:szCs w:val="22"/>
          <w:lang w:val="en-US" w:eastAsia="zh-CN"/>
        </w:rPr>
        <w:tab/>
      </w:r>
      <w:r>
        <w:rPr>
          <w:noProof/>
        </w:rPr>
        <w:t>Type: ReqPolRep</w:t>
      </w:r>
      <w:r>
        <w:rPr>
          <w:noProof/>
        </w:rPr>
        <w:tab/>
      </w:r>
      <w:r>
        <w:rPr>
          <w:noProof/>
        </w:rPr>
        <w:fldChar w:fldCharType="begin"/>
      </w:r>
      <w:r>
        <w:rPr>
          <w:noProof/>
        </w:rPr>
        <w:instrText xml:space="preserve"> PAGEREF _Toc151743472 \h </w:instrText>
      </w:r>
      <w:r>
        <w:rPr>
          <w:noProof/>
        </w:rPr>
      </w:r>
      <w:r>
        <w:rPr>
          <w:noProof/>
        </w:rPr>
        <w:fldChar w:fldCharType="separate"/>
      </w:r>
      <w:r>
        <w:rPr>
          <w:noProof/>
        </w:rPr>
        <w:t>65</w:t>
      </w:r>
      <w:r>
        <w:rPr>
          <w:noProof/>
        </w:rPr>
        <w:fldChar w:fldCharType="end"/>
      </w:r>
    </w:p>
    <w:p w14:paraId="4BBC39E7" w14:textId="5880AA0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.6.2.8</w:t>
      </w:r>
      <w:r>
        <w:rPr>
          <w:rFonts w:asciiTheme="minorHAnsi" w:eastAsiaTheme="minorEastAsia" w:hAnsiTheme="minorHAnsi" w:cstheme="minorBidi"/>
          <w:noProof/>
          <w:kern w:val="2"/>
          <w:sz w:val="21"/>
          <w:szCs w:val="22"/>
          <w:lang w:val="en-US" w:eastAsia="zh-CN"/>
        </w:rPr>
        <w:tab/>
      </w:r>
      <w:r>
        <w:rPr>
          <w:noProof/>
        </w:rPr>
        <w:t>Type: PolUsageNotif</w:t>
      </w:r>
      <w:r>
        <w:rPr>
          <w:noProof/>
        </w:rPr>
        <w:tab/>
      </w:r>
      <w:r>
        <w:rPr>
          <w:noProof/>
        </w:rPr>
        <w:fldChar w:fldCharType="begin"/>
      </w:r>
      <w:r>
        <w:rPr>
          <w:noProof/>
        </w:rPr>
        <w:instrText xml:space="preserve"> PAGEREF _Toc151743473 \h </w:instrText>
      </w:r>
      <w:r>
        <w:rPr>
          <w:noProof/>
        </w:rPr>
      </w:r>
      <w:r>
        <w:rPr>
          <w:noProof/>
        </w:rPr>
        <w:fldChar w:fldCharType="separate"/>
      </w:r>
      <w:r>
        <w:rPr>
          <w:noProof/>
        </w:rPr>
        <w:t>65</w:t>
      </w:r>
      <w:r>
        <w:rPr>
          <w:noProof/>
        </w:rPr>
        <w:fldChar w:fldCharType="end"/>
      </w:r>
    </w:p>
    <w:p w14:paraId="0F0633A7" w14:textId="7CD38057"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.6.2.9</w:t>
      </w:r>
      <w:r>
        <w:rPr>
          <w:rFonts w:asciiTheme="minorHAnsi" w:eastAsiaTheme="minorEastAsia" w:hAnsiTheme="minorHAnsi" w:cstheme="minorBidi"/>
          <w:noProof/>
          <w:kern w:val="2"/>
          <w:sz w:val="21"/>
          <w:szCs w:val="22"/>
          <w:lang w:val="en-US" w:eastAsia="zh-CN"/>
        </w:rPr>
        <w:tab/>
      </w:r>
      <w:r>
        <w:rPr>
          <w:noProof/>
        </w:rPr>
        <w:t>Type: PolRepData</w:t>
      </w:r>
      <w:r>
        <w:rPr>
          <w:noProof/>
        </w:rPr>
        <w:tab/>
      </w:r>
      <w:r>
        <w:rPr>
          <w:noProof/>
        </w:rPr>
        <w:fldChar w:fldCharType="begin"/>
      </w:r>
      <w:r>
        <w:rPr>
          <w:noProof/>
        </w:rPr>
        <w:instrText xml:space="preserve"> PAGEREF _Toc151743474 \h </w:instrText>
      </w:r>
      <w:r>
        <w:rPr>
          <w:noProof/>
        </w:rPr>
      </w:r>
      <w:r>
        <w:rPr>
          <w:noProof/>
        </w:rPr>
        <w:fldChar w:fldCharType="separate"/>
      </w:r>
      <w:r>
        <w:rPr>
          <w:noProof/>
        </w:rPr>
        <w:t>65</w:t>
      </w:r>
      <w:r>
        <w:rPr>
          <w:noProof/>
        </w:rPr>
        <w:fldChar w:fldCharType="end"/>
      </w:r>
    </w:p>
    <w:p w14:paraId="7BF8543F" w14:textId="6B213D0F"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_Toc151743475 \h </w:instrText>
      </w:r>
      <w:r>
        <w:rPr>
          <w:noProof/>
        </w:rPr>
      </w:r>
      <w:r>
        <w:rPr>
          <w:noProof/>
        </w:rPr>
        <w:fldChar w:fldCharType="separate"/>
      </w:r>
      <w:r>
        <w:rPr>
          <w:noProof/>
        </w:rPr>
        <w:t>65</w:t>
      </w:r>
      <w:r>
        <w:rPr>
          <w:noProof/>
        </w:rPr>
        <w:fldChar w:fldCharType="end"/>
      </w:r>
    </w:p>
    <w:p w14:paraId="00C4F924" w14:textId="6C4B734D"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_Toc151743476 \h </w:instrText>
      </w:r>
      <w:r>
        <w:rPr>
          <w:noProof/>
        </w:rPr>
      </w:r>
      <w:r>
        <w:rPr>
          <w:noProof/>
        </w:rPr>
        <w:fldChar w:fldCharType="separate"/>
      </w:r>
      <w:r>
        <w:rPr>
          <w:noProof/>
        </w:rPr>
        <w:t>65</w:t>
      </w:r>
      <w:r>
        <w:rPr>
          <w:noProof/>
        </w:rPr>
        <w:fldChar w:fldCharType="end"/>
      </w:r>
    </w:p>
    <w:p w14:paraId="1F967E1F" w14:textId="443F069E"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_Toc151743477 \h </w:instrText>
      </w:r>
      <w:r>
        <w:rPr>
          <w:noProof/>
        </w:rPr>
      </w:r>
      <w:r>
        <w:rPr>
          <w:noProof/>
        </w:rPr>
        <w:fldChar w:fldCharType="separate"/>
      </w:r>
      <w:r>
        <w:rPr>
          <w:noProof/>
        </w:rPr>
        <w:t>66</w:t>
      </w:r>
      <w:r>
        <w:rPr>
          <w:noProof/>
        </w:rPr>
        <w:fldChar w:fldCharType="end"/>
      </w:r>
    </w:p>
    <w:p w14:paraId="6B712CE6" w14:textId="3CD4E51C"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_Toc151743478 \h </w:instrText>
      </w:r>
      <w:r>
        <w:rPr>
          <w:noProof/>
        </w:rPr>
      </w:r>
      <w:r>
        <w:rPr>
          <w:noProof/>
        </w:rPr>
        <w:fldChar w:fldCharType="separate"/>
      </w:r>
      <w:r>
        <w:rPr>
          <w:noProof/>
        </w:rPr>
        <w:t>66</w:t>
      </w:r>
      <w:r>
        <w:rPr>
          <w:noProof/>
        </w:rPr>
        <w:fldChar w:fldCharType="end"/>
      </w:r>
    </w:p>
    <w:p w14:paraId="6FD45D63" w14:textId="3E16CBCB"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_Toc151743479 \h </w:instrText>
      </w:r>
      <w:r>
        <w:rPr>
          <w:noProof/>
        </w:rPr>
      </w:r>
      <w:r>
        <w:rPr>
          <w:noProof/>
        </w:rPr>
        <w:fldChar w:fldCharType="separate"/>
      </w:r>
      <w:r>
        <w:rPr>
          <w:noProof/>
        </w:rPr>
        <w:t>66</w:t>
      </w:r>
      <w:r>
        <w:rPr>
          <w:noProof/>
        </w:rPr>
        <w:fldChar w:fldCharType="end"/>
      </w:r>
    </w:p>
    <w:p w14:paraId="410FA1DD" w14:textId="7D046A6B"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_Toc151743480 \h </w:instrText>
      </w:r>
      <w:r>
        <w:rPr>
          <w:noProof/>
        </w:rPr>
      </w:r>
      <w:r>
        <w:rPr>
          <w:noProof/>
        </w:rPr>
        <w:fldChar w:fldCharType="separate"/>
      </w:r>
      <w:r>
        <w:rPr>
          <w:noProof/>
        </w:rPr>
        <w:t>66</w:t>
      </w:r>
      <w:r>
        <w:rPr>
          <w:noProof/>
        </w:rPr>
        <w:fldChar w:fldCharType="end"/>
      </w:r>
    </w:p>
    <w:p w14:paraId="0FC181B7" w14:textId="68196937"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_Toc151743481 \h </w:instrText>
      </w:r>
      <w:r>
        <w:rPr>
          <w:noProof/>
        </w:rPr>
      </w:r>
      <w:r>
        <w:rPr>
          <w:noProof/>
        </w:rPr>
        <w:fldChar w:fldCharType="separate"/>
      </w:r>
      <w:r>
        <w:rPr>
          <w:noProof/>
        </w:rPr>
        <w:t>66</w:t>
      </w:r>
      <w:r>
        <w:rPr>
          <w:noProof/>
        </w:rPr>
        <w:fldChar w:fldCharType="end"/>
      </w:r>
    </w:p>
    <w:p w14:paraId="0D9A0893" w14:textId="6756A48A"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_Toc151743482 \h </w:instrText>
      </w:r>
      <w:r>
        <w:rPr>
          <w:noProof/>
        </w:rPr>
      </w:r>
      <w:r>
        <w:rPr>
          <w:noProof/>
        </w:rPr>
        <w:fldChar w:fldCharType="separate"/>
      </w:r>
      <w:r>
        <w:rPr>
          <w:noProof/>
        </w:rPr>
        <w:t>66</w:t>
      </w:r>
      <w:r>
        <w:rPr>
          <w:noProof/>
        </w:rPr>
        <w:fldChar w:fldCharType="end"/>
      </w:r>
    </w:p>
    <w:p w14:paraId="6947A0A1" w14:textId="7745BB3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_Toc151743483 \h </w:instrText>
      </w:r>
      <w:r>
        <w:rPr>
          <w:noProof/>
        </w:rPr>
      </w:r>
      <w:r>
        <w:rPr>
          <w:noProof/>
        </w:rPr>
        <w:fldChar w:fldCharType="separate"/>
      </w:r>
      <w:r>
        <w:rPr>
          <w:noProof/>
        </w:rPr>
        <w:t>66</w:t>
      </w:r>
      <w:r>
        <w:rPr>
          <w:noProof/>
        </w:rPr>
        <w:fldChar w:fldCharType="end"/>
      </w:r>
    </w:p>
    <w:p w14:paraId="7BEA2749" w14:textId="2C942F54"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_Toc151743484 \h </w:instrText>
      </w:r>
      <w:r>
        <w:rPr>
          <w:noProof/>
        </w:rPr>
      </w:r>
      <w:r>
        <w:rPr>
          <w:noProof/>
        </w:rPr>
        <w:fldChar w:fldCharType="separate"/>
      </w:r>
      <w:r>
        <w:rPr>
          <w:noProof/>
        </w:rPr>
        <w:t>66</w:t>
      </w:r>
      <w:r>
        <w:rPr>
          <w:noProof/>
        </w:rPr>
        <w:fldChar w:fldCharType="end"/>
      </w:r>
    </w:p>
    <w:p w14:paraId="60F223D0" w14:textId="2F7F75A9"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_Toc151743485 \h </w:instrText>
      </w:r>
      <w:r>
        <w:rPr>
          <w:noProof/>
        </w:rPr>
      </w:r>
      <w:r>
        <w:rPr>
          <w:noProof/>
        </w:rPr>
        <w:fldChar w:fldCharType="separate"/>
      </w:r>
      <w:r>
        <w:rPr>
          <w:noProof/>
        </w:rPr>
        <w:t>66</w:t>
      </w:r>
      <w:r>
        <w:rPr>
          <w:noProof/>
        </w:rPr>
        <w:fldChar w:fldCharType="end"/>
      </w:r>
    </w:p>
    <w:p w14:paraId="4454CBFD" w14:textId="13110DA5"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_Toc151743486 \h </w:instrText>
      </w:r>
      <w:r>
        <w:rPr>
          <w:noProof/>
        </w:rPr>
      </w:r>
      <w:r>
        <w:rPr>
          <w:noProof/>
        </w:rPr>
        <w:fldChar w:fldCharType="separate"/>
      </w:r>
      <w:r>
        <w:rPr>
          <w:noProof/>
        </w:rPr>
        <w:t>67</w:t>
      </w:r>
      <w:r>
        <w:rPr>
          <w:noProof/>
        </w:rPr>
        <w:fldChar w:fldCharType="end"/>
      </w:r>
    </w:p>
    <w:p w14:paraId="04227232" w14:textId="3F04BF33" w:rsidR="00CD449E" w:rsidRDefault="00CD449E">
      <w:pPr>
        <w:pStyle w:val="TOC1"/>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_Toc151743487 \h </w:instrText>
      </w:r>
      <w:r>
        <w:rPr>
          <w:noProof/>
        </w:rPr>
      </w:r>
      <w:r>
        <w:rPr>
          <w:noProof/>
        </w:rPr>
        <w:fldChar w:fldCharType="separate"/>
      </w:r>
      <w:r>
        <w:rPr>
          <w:noProof/>
        </w:rPr>
        <w:t>68</w:t>
      </w:r>
      <w:r>
        <w:rPr>
          <w:noProof/>
        </w:rPr>
        <w:fldChar w:fldCharType="end"/>
      </w:r>
    </w:p>
    <w:p w14:paraId="38838E01" w14:textId="1885F730"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_Toc151743488 \h </w:instrText>
      </w:r>
      <w:r>
        <w:rPr>
          <w:noProof/>
        </w:rPr>
      </w:r>
      <w:r>
        <w:rPr>
          <w:noProof/>
        </w:rPr>
        <w:fldChar w:fldCharType="separate"/>
      </w:r>
      <w:r>
        <w:rPr>
          <w:noProof/>
        </w:rPr>
        <w:t>69</w:t>
      </w:r>
      <w:r>
        <w:rPr>
          <w:noProof/>
        </w:rPr>
        <w:fldChar w:fldCharType="end"/>
      </w:r>
    </w:p>
    <w:p w14:paraId="29EB8BCA" w14:textId="0A5743EE" w:rsidR="00CD449E" w:rsidRDefault="00CD449E">
      <w:pPr>
        <w:pStyle w:val="TOC2"/>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_Toc151743489 \h </w:instrText>
      </w:r>
      <w:r>
        <w:rPr>
          <w:noProof/>
        </w:rPr>
      </w:r>
      <w:r>
        <w:rPr>
          <w:noProof/>
        </w:rPr>
        <w:fldChar w:fldCharType="separate"/>
      </w:r>
      <w:r>
        <w:rPr>
          <w:noProof/>
        </w:rPr>
        <w:t>69</w:t>
      </w:r>
      <w:r>
        <w:rPr>
          <w:noProof/>
        </w:rPr>
        <w:fldChar w:fldCharType="end"/>
      </w:r>
    </w:p>
    <w:p w14:paraId="4C5E8C8A" w14:textId="37BC57D2" w:rsidR="00CD449E" w:rsidRDefault="00CD449E">
      <w:pPr>
        <w:pStyle w:val="TOC2"/>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_Toc151743490 \h </w:instrText>
      </w:r>
      <w:r>
        <w:rPr>
          <w:noProof/>
        </w:rPr>
      </w:r>
      <w:r>
        <w:rPr>
          <w:noProof/>
        </w:rPr>
        <w:fldChar w:fldCharType="separate"/>
      </w:r>
      <w:r>
        <w:rPr>
          <w:noProof/>
        </w:rPr>
        <w:t>70</w:t>
      </w:r>
      <w:r>
        <w:rPr>
          <w:noProof/>
        </w:rPr>
        <w:fldChar w:fldCharType="end"/>
      </w:r>
    </w:p>
    <w:p w14:paraId="624260E6" w14:textId="5AE34051" w:rsidR="00CD449E" w:rsidRDefault="00CD449E">
      <w:pPr>
        <w:pStyle w:val="TOC2"/>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_Toc151743491 \h </w:instrText>
      </w:r>
      <w:r>
        <w:rPr>
          <w:noProof/>
        </w:rPr>
      </w:r>
      <w:r>
        <w:rPr>
          <w:noProof/>
        </w:rPr>
        <w:fldChar w:fldCharType="separate"/>
      </w:r>
      <w:r>
        <w:rPr>
          <w:noProof/>
        </w:rPr>
        <w:t>74</w:t>
      </w:r>
      <w:r>
        <w:rPr>
          <w:noProof/>
        </w:rPr>
        <w:fldChar w:fldCharType="end"/>
      </w:r>
    </w:p>
    <w:p w14:paraId="278C3E6F" w14:textId="2DC083E4" w:rsidR="00CD449E" w:rsidRDefault="00CD449E">
      <w:pPr>
        <w:pStyle w:val="TOC1"/>
        <w:rPr>
          <w:rFonts w:asciiTheme="minorHAnsi" w:eastAsiaTheme="minorEastAsia" w:hAnsiTheme="minorHAnsi" w:cstheme="minorBidi"/>
          <w:noProof/>
          <w:kern w:val="2"/>
          <w:sz w:val="21"/>
          <w:szCs w:val="22"/>
          <w:lang w:val="en-US" w:eastAsia="zh-CN"/>
        </w:rPr>
      </w:pPr>
      <w:r>
        <w:rPr>
          <w:noProof/>
        </w:rPr>
        <w:t>A.6</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_Toc151743492 \h </w:instrText>
      </w:r>
      <w:r>
        <w:rPr>
          <w:noProof/>
        </w:rPr>
      </w:r>
      <w:r>
        <w:rPr>
          <w:noProof/>
        </w:rPr>
        <w:fldChar w:fldCharType="separate"/>
      </w:r>
      <w:r>
        <w:rPr>
          <w:noProof/>
        </w:rPr>
        <w:t>74</w:t>
      </w:r>
      <w:r>
        <w:rPr>
          <w:noProof/>
        </w:rPr>
        <w:fldChar w:fldCharType="end"/>
      </w:r>
    </w:p>
    <w:p w14:paraId="4A43EADC" w14:textId="57AC1321"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_Toc151743493 \h </w:instrText>
      </w:r>
      <w:r>
        <w:rPr>
          <w:noProof/>
        </w:rPr>
      </w:r>
      <w:r>
        <w:rPr>
          <w:noProof/>
        </w:rPr>
        <w:fldChar w:fldCharType="separate"/>
      </w:r>
      <w:r>
        <w:rPr>
          <w:noProof/>
        </w:rPr>
        <w:t>83</w:t>
      </w:r>
      <w:r>
        <w:rPr>
          <w:noProof/>
        </w:rPr>
        <w:fldChar w:fldCharType="end"/>
      </w:r>
    </w:p>
    <w:p w14:paraId="2A95DF27" w14:textId="64A6325D" w:rsidR="00CD449E" w:rsidRDefault="00CD449E">
      <w:pPr>
        <w:pStyle w:val="TOC2"/>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_Toc151743494 \h </w:instrText>
      </w:r>
      <w:r>
        <w:rPr>
          <w:noProof/>
        </w:rPr>
      </w:r>
      <w:r>
        <w:rPr>
          <w:noProof/>
        </w:rPr>
        <w:fldChar w:fldCharType="separate"/>
      </w:r>
      <w:r>
        <w:rPr>
          <w:noProof/>
        </w:rPr>
        <w:t>83</w:t>
      </w:r>
      <w:r>
        <w:rPr>
          <w:noProof/>
        </w:rPr>
        <w:fldChar w:fldCharType="end"/>
      </w:r>
    </w:p>
    <w:p w14:paraId="529E9DDA" w14:textId="61A15D0C" w:rsidR="00CD449E" w:rsidRDefault="00CD449E">
      <w:pPr>
        <w:pStyle w:val="TOC2"/>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_Toc151743495 \h </w:instrText>
      </w:r>
      <w:r>
        <w:rPr>
          <w:noProof/>
        </w:rPr>
      </w:r>
      <w:r>
        <w:rPr>
          <w:noProof/>
        </w:rPr>
        <w:fldChar w:fldCharType="separate"/>
      </w:r>
      <w:r>
        <w:rPr>
          <w:noProof/>
        </w:rPr>
        <w:t>83</w:t>
      </w:r>
      <w:r>
        <w:rPr>
          <w:noProof/>
        </w:rPr>
        <w:fldChar w:fldCharType="end"/>
      </w:r>
    </w:p>
    <w:p w14:paraId="2A1AA75D" w14:textId="52666B9C" w:rsidR="00CD449E" w:rsidRDefault="00CD449E">
      <w:pPr>
        <w:pStyle w:val="TOC2"/>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_Toc151743496 \h </w:instrText>
      </w:r>
      <w:r>
        <w:rPr>
          <w:noProof/>
        </w:rPr>
      </w:r>
      <w:r>
        <w:rPr>
          <w:noProof/>
        </w:rPr>
        <w:fldChar w:fldCharType="separate"/>
      </w:r>
      <w:r>
        <w:rPr>
          <w:noProof/>
        </w:rPr>
        <w:t>83</w:t>
      </w:r>
      <w:r>
        <w:rPr>
          <w:noProof/>
        </w:rPr>
        <w:fldChar w:fldCharType="end"/>
      </w:r>
    </w:p>
    <w:p w14:paraId="5B93553A" w14:textId="22E1F220"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_Toc151743497 \h </w:instrText>
      </w:r>
      <w:r>
        <w:rPr>
          <w:noProof/>
        </w:rPr>
      </w:r>
      <w:r>
        <w:rPr>
          <w:noProof/>
        </w:rPr>
        <w:fldChar w:fldCharType="separate"/>
      </w:r>
      <w:r>
        <w:rPr>
          <w:noProof/>
        </w:rPr>
        <w:t>84</w:t>
      </w:r>
      <w:r>
        <w:rPr>
          <w:noProof/>
        </w:rPr>
        <w:fldChar w:fldCharType="end"/>
      </w:r>
    </w:p>
    <w:p w14:paraId="7CD6A724" w14:textId="3E3985FC" w:rsidR="00080512" w:rsidRPr="00F4442C" w:rsidRDefault="001F2CDD">
      <w:r w:rsidRPr="00F4442C">
        <w:rPr>
          <w:noProof/>
          <w:sz w:val="22"/>
        </w:rPr>
        <w:fldChar w:fldCharType="end"/>
      </w:r>
    </w:p>
    <w:p w14:paraId="51D7105B" w14:textId="77777777" w:rsidR="00080512" w:rsidRPr="00F4442C" w:rsidRDefault="00080512" w:rsidP="007A4424">
      <w:pPr>
        <w:pStyle w:val="1"/>
      </w:pPr>
      <w:r w:rsidRPr="00F4442C">
        <w:br w:type="page"/>
      </w:r>
      <w:bookmarkStart w:id="10" w:name="foreword"/>
      <w:bookmarkStart w:id="11" w:name="_Toc2086433"/>
      <w:bookmarkStart w:id="12" w:name="_Toc35971368"/>
      <w:bookmarkStart w:id="13" w:name="_Toc151743275"/>
      <w:bookmarkEnd w:id="10"/>
      <w:r w:rsidRPr="00F4442C">
        <w:lastRenderedPageBreak/>
        <w:t>Foreword</w:t>
      </w:r>
      <w:bookmarkEnd w:id="11"/>
      <w:bookmarkEnd w:id="12"/>
      <w:bookmarkEnd w:id="13"/>
    </w:p>
    <w:p w14:paraId="429B4BB3" w14:textId="77777777" w:rsidR="00080512" w:rsidRPr="00F4442C" w:rsidRDefault="00080512">
      <w:r w:rsidRPr="00F4442C">
        <w:t xml:space="preserve">This Technical </w:t>
      </w:r>
      <w:bookmarkStart w:id="14" w:name="spectype3"/>
      <w:r w:rsidRPr="00F4442C">
        <w:t>Specification</w:t>
      </w:r>
      <w:bookmarkEnd w:id="14"/>
      <w:r w:rsidRPr="00F4442C">
        <w:t xml:space="preserve"> has been produced by the 3</w:t>
      </w:r>
      <w:r w:rsidR="00F04712" w:rsidRPr="00F4442C">
        <w:t>rd</w:t>
      </w:r>
      <w:r w:rsidRPr="00F4442C">
        <w:t xml:space="preserve"> Generation Partnership Project (3GPP).</w:t>
      </w:r>
    </w:p>
    <w:p w14:paraId="5AB3E74B" w14:textId="77777777" w:rsidR="00080512" w:rsidRPr="00F4442C" w:rsidRDefault="00080512">
      <w:r w:rsidRPr="00F444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4442C" w:rsidRDefault="00080512">
      <w:pPr>
        <w:pStyle w:val="B10"/>
      </w:pPr>
      <w:r w:rsidRPr="00F4442C">
        <w:t>Version x.y.z</w:t>
      </w:r>
    </w:p>
    <w:p w14:paraId="6C1668D8" w14:textId="77777777" w:rsidR="00080512" w:rsidRPr="00F4442C" w:rsidRDefault="00080512">
      <w:pPr>
        <w:pStyle w:val="B10"/>
      </w:pPr>
      <w:r w:rsidRPr="00F4442C">
        <w:t>where:</w:t>
      </w:r>
    </w:p>
    <w:p w14:paraId="32C12A92" w14:textId="77777777" w:rsidR="00080512" w:rsidRPr="00F4442C" w:rsidRDefault="00080512">
      <w:pPr>
        <w:pStyle w:val="B2"/>
      </w:pPr>
      <w:r w:rsidRPr="00F4442C">
        <w:t>x</w:t>
      </w:r>
      <w:r w:rsidRPr="00F4442C">
        <w:tab/>
        <w:t>the first digit:</w:t>
      </w:r>
    </w:p>
    <w:p w14:paraId="378ADF82" w14:textId="77777777" w:rsidR="00080512" w:rsidRPr="00F4442C" w:rsidRDefault="00080512">
      <w:pPr>
        <w:pStyle w:val="B3"/>
      </w:pPr>
      <w:r w:rsidRPr="00F4442C">
        <w:t>1</w:t>
      </w:r>
      <w:r w:rsidRPr="00F4442C">
        <w:tab/>
        <w:t>presented to TSG for information;</w:t>
      </w:r>
    </w:p>
    <w:p w14:paraId="65AD481B" w14:textId="77777777" w:rsidR="00080512" w:rsidRPr="00F4442C" w:rsidRDefault="00080512">
      <w:pPr>
        <w:pStyle w:val="B3"/>
      </w:pPr>
      <w:r w:rsidRPr="00F4442C">
        <w:t>2</w:t>
      </w:r>
      <w:r w:rsidRPr="00F4442C">
        <w:tab/>
        <w:t>presented to TSG for approval;</w:t>
      </w:r>
    </w:p>
    <w:p w14:paraId="43B41165" w14:textId="77777777" w:rsidR="00080512" w:rsidRPr="00F4442C" w:rsidRDefault="00080512">
      <w:pPr>
        <w:pStyle w:val="B3"/>
      </w:pPr>
      <w:r w:rsidRPr="00F4442C">
        <w:t>3</w:t>
      </w:r>
      <w:r w:rsidRPr="00F4442C">
        <w:tab/>
        <w:t>or greater indicates TSG approved document under change control.</w:t>
      </w:r>
    </w:p>
    <w:p w14:paraId="6E0C2482" w14:textId="77777777" w:rsidR="00080512" w:rsidRPr="00F4442C" w:rsidRDefault="00080512">
      <w:pPr>
        <w:pStyle w:val="B2"/>
      </w:pPr>
      <w:r w:rsidRPr="00F4442C">
        <w:t>y</w:t>
      </w:r>
      <w:r w:rsidRPr="00F4442C">
        <w:tab/>
        <w:t>the second digit is incremented for all changes of substance, i.e. technical enhancements, corrections, updates, etc.</w:t>
      </w:r>
    </w:p>
    <w:p w14:paraId="62E180BE" w14:textId="77777777" w:rsidR="00080512" w:rsidRPr="00F4442C" w:rsidRDefault="00080512">
      <w:pPr>
        <w:pStyle w:val="B2"/>
      </w:pPr>
      <w:r w:rsidRPr="00F4442C">
        <w:t>z</w:t>
      </w:r>
      <w:r w:rsidRPr="00F4442C">
        <w:tab/>
        <w:t>the third digit is incremented when editorial only changes have been incorporated in the document.</w:t>
      </w:r>
    </w:p>
    <w:p w14:paraId="0014DA0F" w14:textId="77777777" w:rsidR="008C384C" w:rsidRPr="00F4442C" w:rsidRDefault="008C384C" w:rsidP="008C384C">
      <w:r w:rsidRPr="00F4442C">
        <w:t xml:space="preserve">In </w:t>
      </w:r>
      <w:r w:rsidR="0074026F" w:rsidRPr="00F4442C">
        <w:t>the present</w:t>
      </w:r>
      <w:r w:rsidRPr="00F4442C">
        <w:t xml:space="preserve"> document, modal verbs have the following meanings:</w:t>
      </w:r>
    </w:p>
    <w:p w14:paraId="3AFE2D8B" w14:textId="77777777" w:rsidR="008C384C" w:rsidRPr="00F4442C" w:rsidRDefault="008C384C" w:rsidP="00774DA4">
      <w:pPr>
        <w:pStyle w:val="EX"/>
      </w:pPr>
      <w:r w:rsidRPr="00F4442C">
        <w:rPr>
          <w:b/>
        </w:rPr>
        <w:t>shall</w:t>
      </w:r>
      <w:r w:rsidR="008A6D4A" w:rsidRPr="00F4442C">
        <w:tab/>
      </w:r>
      <w:r w:rsidRPr="00F4442C">
        <w:t>indicates a mandatory requirement to do something</w:t>
      </w:r>
    </w:p>
    <w:p w14:paraId="4425FAE6" w14:textId="77777777" w:rsidR="008C384C" w:rsidRPr="00F4442C" w:rsidRDefault="008C384C" w:rsidP="00774DA4">
      <w:pPr>
        <w:pStyle w:val="EX"/>
      </w:pPr>
      <w:r w:rsidRPr="00F4442C">
        <w:rPr>
          <w:b/>
        </w:rPr>
        <w:t>shall not</w:t>
      </w:r>
      <w:r w:rsidRPr="00F4442C">
        <w:tab/>
        <w:t>indicates an interdiction (</w:t>
      </w:r>
      <w:r w:rsidR="001F1132" w:rsidRPr="00F4442C">
        <w:t>prohibition</w:t>
      </w:r>
      <w:r w:rsidRPr="00F4442C">
        <w:t>) to do something</w:t>
      </w:r>
    </w:p>
    <w:p w14:paraId="00172306" w14:textId="77777777" w:rsidR="00BA19ED" w:rsidRPr="00F4442C" w:rsidRDefault="00BA19ED" w:rsidP="00A27486">
      <w:r w:rsidRPr="00F4442C">
        <w:t>The constructions "shall" and "shall not" are confined to the context of normative provisions, and do not appear in Technical Reports.</w:t>
      </w:r>
    </w:p>
    <w:p w14:paraId="12A74C03" w14:textId="77777777" w:rsidR="00C1496A" w:rsidRPr="00F4442C" w:rsidRDefault="00C1496A" w:rsidP="00A27486">
      <w:r w:rsidRPr="00F4442C">
        <w:t xml:space="preserve">The constructions "must" and "must not" are not used as substitutes for "shall" and "shall not". Their use is avoided insofar as possible, and </w:t>
      </w:r>
      <w:r w:rsidR="001F1132" w:rsidRPr="00F4442C">
        <w:t xml:space="preserve">they </w:t>
      </w:r>
      <w:r w:rsidRPr="00F4442C">
        <w:t xml:space="preserve">are </w:t>
      </w:r>
      <w:r w:rsidR="001F1132" w:rsidRPr="00F4442C">
        <w:t>not</w:t>
      </w:r>
      <w:r w:rsidRPr="00F4442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4442C" w:rsidRDefault="008C384C" w:rsidP="00774DA4">
      <w:pPr>
        <w:pStyle w:val="EX"/>
      </w:pPr>
      <w:r w:rsidRPr="00F4442C">
        <w:rPr>
          <w:b/>
        </w:rPr>
        <w:t>should</w:t>
      </w:r>
      <w:r w:rsidR="008A6D4A" w:rsidRPr="00F4442C">
        <w:tab/>
      </w:r>
      <w:r w:rsidRPr="00F4442C">
        <w:t>indicates a recommendation to do something</w:t>
      </w:r>
    </w:p>
    <w:p w14:paraId="42095137" w14:textId="77777777" w:rsidR="008C384C" w:rsidRPr="00F4442C" w:rsidRDefault="008C384C" w:rsidP="00774DA4">
      <w:pPr>
        <w:pStyle w:val="EX"/>
      </w:pPr>
      <w:r w:rsidRPr="00F4442C">
        <w:rPr>
          <w:b/>
        </w:rPr>
        <w:t>should not</w:t>
      </w:r>
      <w:r w:rsidRPr="00F4442C">
        <w:tab/>
        <w:t>indicates a recommendation not to do something</w:t>
      </w:r>
    </w:p>
    <w:p w14:paraId="7A7D82B8" w14:textId="77777777" w:rsidR="008C384C" w:rsidRPr="00F4442C" w:rsidRDefault="008C384C" w:rsidP="00774DA4">
      <w:pPr>
        <w:pStyle w:val="EX"/>
      </w:pPr>
      <w:r w:rsidRPr="00F4442C">
        <w:rPr>
          <w:b/>
        </w:rPr>
        <w:t>may</w:t>
      </w:r>
      <w:r w:rsidR="008A6D4A" w:rsidRPr="00F4442C">
        <w:tab/>
      </w:r>
      <w:r w:rsidRPr="00F4442C">
        <w:t>indicates permission to do something</w:t>
      </w:r>
    </w:p>
    <w:p w14:paraId="3C0CC195" w14:textId="77777777" w:rsidR="008C384C" w:rsidRPr="00F4442C" w:rsidRDefault="008C384C" w:rsidP="00774DA4">
      <w:pPr>
        <w:pStyle w:val="EX"/>
      </w:pPr>
      <w:r w:rsidRPr="00F4442C">
        <w:rPr>
          <w:b/>
        </w:rPr>
        <w:t>need not</w:t>
      </w:r>
      <w:r w:rsidRPr="00F4442C">
        <w:tab/>
        <w:t>indicates permission not to do something</w:t>
      </w:r>
    </w:p>
    <w:p w14:paraId="506B4AF8" w14:textId="77777777" w:rsidR="008C384C" w:rsidRPr="00F4442C" w:rsidRDefault="008C384C" w:rsidP="00A27486">
      <w:r w:rsidRPr="00F4442C">
        <w:t>The construction "may not" is ambiguous</w:t>
      </w:r>
      <w:r w:rsidR="001F1132" w:rsidRPr="00F4442C">
        <w:t xml:space="preserve"> </w:t>
      </w:r>
      <w:r w:rsidRPr="00F4442C">
        <w:t xml:space="preserve">and </w:t>
      </w:r>
      <w:r w:rsidR="00774DA4" w:rsidRPr="00F4442C">
        <w:t>is not</w:t>
      </w:r>
      <w:r w:rsidR="00F9008D" w:rsidRPr="00F4442C">
        <w:t xml:space="preserve"> </w:t>
      </w:r>
      <w:r w:rsidRPr="00F4442C">
        <w:t>used in normative elements.</w:t>
      </w:r>
      <w:r w:rsidR="001F1132" w:rsidRPr="00F4442C">
        <w:t xml:space="preserve"> The </w:t>
      </w:r>
      <w:r w:rsidR="003765B8" w:rsidRPr="00F4442C">
        <w:t xml:space="preserve">unambiguous </w:t>
      </w:r>
      <w:r w:rsidR="001F1132" w:rsidRPr="00F4442C">
        <w:t>construction</w:t>
      </w:r>
      <w:r w:rsidR="003765B8" w:rsidRPr="00F4442C">
        <w:t>s</w:t>
      </w:r>
      <w:r w:rsidR="001F1132" w:rsidRPr="00F4442C">
        <w:t xml:space="preserve"> "might not" </w:t>
      </w:r>
      <w:r w:rsidR="003765B8" w:rsidRPr="00F4442C">
        <w:t>or "shall not" are</w:t>
      </w:r>
      <w:r w:rsidR="001F1132" w:rsidRPr="00F4442C">
        <w:t xml:space="preserve"> used </w:t>
      </w:r>
      <w:r w:rsidR="003765B8" w:rsidRPr="00F4442C">
        <w:t xml:space="preserve">instead, depending upon the </w:t>
      </w:r>
      <w:r w:rsidR="001F1132" w:rsidRPr="00F4442C">
        <w:t>meaning intended.</w:t>
      </w:r>
    </w:p>
    <w:p w14:paraId="3F27DDC4" w14:textId="77777777" w:rsidR="008C384C" w:rsidRPr="00F4442C" w:rsidRDefault="008C384C" w:rsidP="00774DA4">
      <w:pPr>
        <w:pStyle w:val="EX"/>
      </w:pPr>
      <w:r w:rsidRPr="00F4442C">
        <w:rPr>
          <w:b/>
        </w:rPr>
        <w:t>can</w:t>
      </w:r>
      <w:r w:rsidR="008A6D4A" w:rsidRPr="00F4442C">
        <w:tab/>
      </w:r>
      <w:r w:rsidRPr="00F4442C">
        <w:t>indicates</w:t>
      </w:r>
      <w:r w:rsidR="00774DA4" w:rsidRPr="00F4442C">
        <w:t xml:space="preserve"> that something is possible</w:t>
      </w:r>
    </w:p>
    <w:p w14:paraId="77738197" w14:textId="77777777" w:rsidR="00774DA4" w:rsidRPr="00F4442C" w:rsidRDefault="00774DA4" w:rsidP="00774DA4">
      <w:pPr>
        <w:pStyle w:val="EX"/>
      </w:pPr>
      <w:r w:rsidRPr="00F4442C">
        <w:rPr>
          <w:b/>
        </w:rPr>
        <w:t>cannot</w:t>
      </w:r>
      <w:r w:rsidR="008A6D4A" w:rsidRPr="00F4442C">
        <w:tab/>
      </w:r>
      <w:r w:rsidRPr="00F4442C">
        <w:t>indicates that something is impossible</w:t>
      </w:r>
    </w:p>
    <w:p w14:paraId="253F7272" w14:textId="77777777" w:rsidR="00774DA4" w:rsidRPr="00F4442C" w:rsidRDefault="00774DA4" w:rsidP="00A27486">
      <w:r w:rsidRPr="00F4442C">
        <w:t xml:space="preserve">The constructions "can" and "cannot" </w:t>
      </w:r>
      <w:r w:rsidR="00F9008D" w:rsidRPr="00F4442C">
        <w:t xml:space="preserve">are not </w:t>
      </w:r>
      <w:r w:rsidRPr="00F4442C">
        <w:t>substitute</w:t>
      </w:r>
      <w:r w:rsidR="003765B8" w:rsidRPr="00F4442C">
        <w:t>s</w:t>
      </w:r>
      <w:r w:rsidRPr="00F4442C">
        <w:t xml:space="preserve"> for "may" and "need not".</w:t>
      </w:r>
    </w:p>
    <w:p w14:paraId="0E164B2C" w14:textId="77777777" w:rsidR="00774DA4" w:rsidRPr="00F4442C" w:rsidRDefault="00774DA4" w:rsidP="00774DA4">
      <w:pPr>
        <w:pStyle w:val="EX"/>
      </w:pPr>
      <w:r w:rsidRPr="00F4442C">
        <w:rPr>
          <w:b/>
        </w:rPr>
        <w:t>will</w:t>
      </w:r>
      <w:r w:rsidR="008A6D4A" w:rsidRPr="00F4442C">
        <w:tab/>
      </w:r>
      <w:r w:rsidRPr="00F4442C">
        <w:t xml:space="preserve">indicates that something is certain </w:t>
      </w:r>
      <w:r w:rsidR="003765B8" w:rsidRPr="00F4442C">
        <w:t xml:space="preserve">or </w:t>
      </w:r>
      <w:r w:rsidRPr="00F4442C">
        <w:t xml:space="preserve">expected to happen </w:t>
      </w:r>
      <w:r w:rsidR="003765B8" w:rsidRPr="00F4442C">
        <w:t xml:space="preserve">as a result of action taken by an </w:t>
      </w:r>
      <w:r w:rsidRPr="00F4442C">
        <w:t>agency the behaviour of which is outside the scope of the present document</w:t>
      </w:r>
    </w:p>
    <w:p w14:paraId="084E7C9A" w14:textId="77777777" w:rsidR="00774DA4" w:rsidRPr="00F4442C" w:rsidRDefault="00774DA4" w:rsidP="00774DA4">
      <w:pPr>
        <w:pStyle w:val="EX"/>
      </w:pPr>
      <w:r w:rsidRPr="00F4442C">
        <w:rPr>
          <w:b/>
        </w:rPr>
        <w:t>will not</w:t>
      </w:r>
      <w:r w:rsidR="008A6D4A" w:rsidRPr="00F4442C">
        <w:tab/>
      </w:r>
      <w:r w:rsidRPr="00F4442C">
        <w:t xml:space="preserve">indicates that something is certain </w:t>
      </w:r>
      <w:r w:rsidR="003765B8" w:rsidRPr="00F4442C">
        <w:t xml:space="preserve">or expected not </w:t>
      </w:r>
      <w:r w:rsidRPr="00F4442C">
        <w:t xml:space="preserve">to happen </w:t>
      </w:r>
      <w:r w:rsidR="003765B8" w:rsidRPr="00F4442C">
        <w:t xml:space="preserve">as a result of action taken </w:t>
      </w:r>
      <w:r w:rsidRPr="00F4442C">
        <w:t xml:space="preserve">by </w:t>
      </w:r>
      <w:r w:rsidR="003765B8" w:rsidRPr="00F4442C">
        <w:t xml:space="preserve">an </w:t>
      </w:r>
      <w:r w:rsidRPr="00F4442C">
        <w:t>agency the behaviour of which is outside the scope of the present document</w:t>
      </w:r>
    </w:p>
    <w:p w14:paraId="460EDA77" w14:textId="77777777" w:rsidR="001F1132" w:rsidRPr="00F4442C" w:rsidRDefault="001F1132" w:rsidP="00774DA4">
      <w:pPr>
        <w:pStyle w:val="EX"/>
      </w:pPr>
      <w:r w:rsidRPr="00F4442C">
        <w:rPr>
          <w:b/>
        </w:rPr>
        <w:t>might</w:t>
      </w:r>
      <w:r w:rsidRPr="00F4442C">
        <w:tab/>
        <w:t xml:space="preserve">indicates a likelihood that something will happen as a result of </w:t>
      </w:r>
      <w:r w:rsidR="003765B8" w:rsidRPr="00F4442C">
        <w:t xml:space="preserve">action taken by </w:t>
      </w:r>
      <w:r w:rsidRPr="00F4442C">
        <w:t>some agency the behaviour of which is outside the scope of the present document</w:t>
      </w:r>
    </w:p>
    <w:p w14:paraId="42DFDBC0" w14:textId="77777777" w:rsidR="003765B8" w:rsidRPr="00F4442C" w:rsidRDefault="003765B8" w:rsidP="003765B8">
      <w:pPr>
        <w:pStyle w:val="EX"/>
      </w:pPr>
      <w:r w:rsidRPr="00F4442C">
        <w:rPr>
          <w:b/>
        </w:rPr>
        <w:lastRenderedPageBreak/>
        <w:t>might not</w:t>
      </w:r>
      <w:r w:rsidRPr="00F4442C">
        <w:tab/>
        <w:t>indicates a likelihood that something will not happen as a result of action taken by some agency the behaviour of which is outside the scope of the present document</w:t>
      </w:r>
    </w:p>
    <w:p w14:paraId="20FE2A65" w14:textId="77777777" w:rsidR="001F1132" w:rsidRPr="00F4442C" w:rsidRDefault="001F1132" w:rsidP="001F1132">
      <w:r w:rsidRPr="00F4442C">
        <w:t>In addition:</w:t>
      </w:r>
    </w:p>
    <w:p w14:paraId="51AD2FC5" w14:textId="77777777" w:rsidR="00774DA4" w:rsidRPr="00F4442C" w:rsidRDefault="00774DA4" w:rsidP="00774DA4">
      <w:pPr>
        <w:pStyle w:val="EX"/>
      </w:pPr>
      <w:r w:rsidRPr="00F4442C">
        <w:rPr>
          <w:b/>
        </w:rPr>
        <w:t>is</w:t>
      </w:r>
      <w:r w:rsidRPr="00F4442C">
        <w:tab/>
        <w:t>(or any other verb in the indicative</w:t>
      </w:r>
      <w:r w:rsidR="001F1132" w:rsidRPr="00F4442C">
        <w:t xml:space="preserve"> mood</w:t>
      </w:r>
      <w:r w:rsidRPr="00F4442C">
        <w:t>) indicates a statement of fact</w:t>
      </w:r>
    </w:p>
    <w:p w14:paraId="7C0E728D" w14:textId="77777777" w:rsidR="00647114" w:rsidRPr="00F4442C" w:rsidRDefault="00647114" w:rsidP="00774DA4">
      <w:pPr>
        <w:pStyle w:val="EX"/>
      </w:pPr>
      <w:r w:rsidRPr="00F4442C">
        <w:rPr>
          <w:b/>
        </w:rPr>
        <w:t>is not</w:t>
      </w:r>
      <w:r w:rsidRPr="00F4442C">
        <w:tab/>
        <w:t>(or any other negative verb in the indicative</w:t>
      </w:r>
      <w:r w:rsidR="001F1132" w:rsidRPr="00F4442C">
        <w:t xml:space="preserve"> mood</w:t>
      </w:r>
      <w:r w:rsidRPr="00F4442C">
        <w:t>) indicates a statement of fact</w:t>
      </w:r>
    </w:p>
    <w:p w14:paraId="514D9132" w14:textId="77777777" w:rsidR="00774DA4" w:rsidRPr="00F4442C" w:rsidRDefault="00647114" w:rsidP="00A27486">
      <w:r w:rsidRPr="00F4442C">
        <w:t>The constructions "is" and "is not" do not indicate requirements.</w:t>
      </w:r>
    </w:p>
    <w:p w14:paraId="27C7FC50" w14:textId="77777777" w:rsidR="008A6D4A" w:rsidRPr="00F4442C" w:rsidRDefault="008A6D4A" w:rsidP="007A4424">
      <w:pPr>
        <w:pStyle w:val="1"/>
      </w:pPr>
      <w:bookmarkStart w:id="15" w:name="introduction"/>
      <w:bookmarkStart w:id="16" w:name="_Toc35971369"/>
      <w:bookmarkStart w:id="17" w:name="_Toc151743276"/>
      <w:bookmarkEnd w:id="15"/>
      <w:r w:rsidRPr="00F4442C">
        <w:t>Introduction</w:t>
      </w:r>
      <w:bookmarkEnd w:id="16"/>
      <w:bookmarkEnd w:id="17"/>
    </w:p>
    <w:p w14:paraId="3E27580A" w14:textId="77777777" w:rsidR="008A6D4A" w:rsidRPr="00F4442C" w:rsidRDefault="008A6D4A" w:rsidP="008A6D4A">
      <w:pPr>
        <w:pStyle w:val="Guidance"/>
      </w:pPr>
      <w:r w:rsidRPr="00F4442C">
        <w:t>This clause is optional. If it exists, it is always the second unnumbered clause.</w:t>
      </w:r>
    </w:p>
    <w:p w14:paraId="06693C59" w14:textId="77777777" w:rsidR="008A6D4A" w:rsidRPr="00F4442C" w:rsidRDefault="008A6D4A" w:rsidP="007A4424">
      <w:pPr>
        <w:pStyle w:val="1"/>
      </w:pPr>
      <w:r w:rsidRPr="00F4442C">
        <w:br w:type="page"/>
      </w:r>
      <w:bookmarkStart w:id="18" w:name="_Toc510696578"/>
      <w:bookmarkStart w:id="19" w:name="_Toc35971370"/>
      <w:bookmarkStart w:id="20" w:name="_Toc151743277"/>
      <w:r w:rsidRPr="00F4442C">
        <w:lastRenderedPageBreak/>
        <w:t>1</w:t>
      </w:r>
      <w:r w:rsidRPr="00F4442C">
        <w:tab/>
        <w:t>Scope</w:t>
      </w:r>
      <w:bookmarkEnd w:id="18"/>
      <w:bookmarkEnd w:id="19"/>
      <w:bookmarkEnd w:id="20"/>
    </w:p>
    <w:p w14:paraId="4C6234B6" w14:textId="7CD3BBBE" w:rsidR="008A6D4A" w:rsidRPr="00F4442C" w:rsidRDefault="008A6D4A" w:rsidP="008A6D4A">
      <w:r w:rsidRPr="00F4442C">
        <w:t xml:space="preserve">The present document specifies the stage 3 protocol and data model for the </w:t>
      </w:r>
      <w:r w:rsidR="00B02A04" w:rsidRPr="00F4442C">
        <w:t>Network Slice Capability Exposure (NSCE) Server</w:t>
      </w:r>
      <w:r w:rsidRPr="00F4442C">
        <w:t xml:space="preserve"> Service</w:t>
      </w:r>
      <w:r w:rsidR="00934D8D" w:rsidRPr="00F4442C">
        <w:t>s</w:t>
      </w:r>
      <w:r w:rsidR="00A30CD8" w:rsidRPr="00F4442C">
        <w:t>, for enabling the support of Network Slice Capability Exposure (NSCE) Server services for vertical applications</w:t>
      </w:r>
      <w:r w:rsidRPr="00F4442C">
        <w:t xml:space="preserve">. It provides stage 3 protocol definitions and message flows, and specifies the API for each service offered by the </w:t>
      </w:r>
      <w:r w:rsidR="00A30CD8" w:rsidRPr="00F4442C">
        <w:t>NSCE</w:t>
      </w:r>
      <w:r w:rsidR="00A30CD8" w:rsidRPr="00F4442C" w:rsidDel="00A30CD8">
        <w:t xml:space="preserve"> </w:t>
      </w:r>
      <w:r w:rsidR="0040106F" w:rsidRPr="00F4442C">
        <w:t>Serve</w:t>
      </w:r>
      <w:r w:rsidRPr="00F4442C">
        <w:t>.</w:t>
      </w:r>
    </w:p>
    <w:p w14:paraId="6E8D01C8" w14:textId="2B6AE46D" w:rsidR="008A6D4A" w:rsidRPr="00F4442C" w:rsidRDefault="008A6D4A" w:rsidP="008A6D4A">
      <w:r w:rsidRPr="00F4442C">
        <w:t xml:space="preserve">The stage 2 architecture and procedures are specified in </w:t>
      </w:r>
      <w:r w:rsidR="00136A2D" w:rsidRPr="00F4442C">
        <w:t>3GPP TS 23.</w:t>
      </w:r>
      <w:r w:rsidR="00A30CD8" w:rsidRPr="00F4442C">
        <w:t>435</w:t>
      </w:r>
      <w:r w:rsidR="00136A2D" w:rsidRPr="00F4442C">
        <w:t> [</w:t>
      </w:r>
      <w:r w:rsidR="00A30CD8" w:rsidRPr="00F4442C">
        <w:t>14</w:t>
      </w:r>
      <w:r w:rsidR="00136A2D" w:rsidRPr="00F4442C">
        <w:t>]&gt;</w:t>
      </w:r>
      <w:r w:rsidRPr="00F4442C">
        <w:t>.</w:t>
      </w:r>
    </w:p>
    <w:p w14:paraId="633616DE" w14:textId="77777777" w:rsidR="00DF1B75" w:rsidRPr="00F4442C" w:rsidRDefault="00DF1B75" w:rsidP="00DF1B75">
      <w:bookmarkStart w:id="21" w:name="_Toc510696579"/>
      <w:bookmarkStart w:id="22" w:name="_Toc35971371"/>
      <w:r w:rsidRPr="00F4442C">
        <w:t>The common protocol and interface aspects for API definition are specified in clause 5.2 of 3GPP TS 29.122 [2].</w:t>
      </w:r>
    </w:p>
    <w:p w14:paraId="7D498A7B" w14:textId="7A14B944" w:rsidR="008A6D4A" w:rsidRPr="00F4442C" w:rsidRDefault="009B3DF5" w:rsidP="007A4424">
      <w:pPr>
        <w:pStyle w:val="1"/>
      </w:pPr>
      <w:r w:rsidRPr="00F4442C">
        <w:br w:type="page"/>
      </w:r>
      <w:bookmarkStart w:id="23" w:name="_Toc151743278"/>
      <w:r w:rsidR="008A6D4A" w:rsidRPr="00F4442C">
        <w:lastRenderedPageBreak/>
        <w:t>2</w:t>
      </w:r>
      <w:r w:rsidR="008A6D4A" w:rsidRPr="00F4442C">
        <w:tab/>
        <w:t>References</w:t>
      </w:r>
      <w:bookmarkEnd w:id="21"/>
      <w:bookmarkEnd w:id="22"/>
      <w:bookmarkEnd w:id="23"/>
    </w:p>
    <w:p w14:paraId="09528161" w14:textId="77777777" w:rsidR="008A6D4A" w:rsidRPr="00F4442C" w:rsidRDefault="008A6D4A" w:rsidP="008A6D4A">
      <w:r w:rsidRPr="00F4442C">
        <w:t>The following documents contain provisions which, through reference in this text, constitute provisions of the present document.</w:t>
      </w:r>
    </w:p>
    <w:p w14:paraId="3D3A20E8" w14:textId="77777777" w:rsidR="008A6D4A" w:rsidRPr="00F4442C" w:rsidRDefault="008A6D4A" w:rsidP="008A6D4A">
      <w:pPr>
        <w:pStyle w:val="B10"/>
      </w:pPr>
      <w:r w:rsidRPr="00F4442C">
        <w:t>-</w:t>
      </w:r>
      <w:r w:rsidRPr="00F4442C">
        <w:tab/>
        <w:t>References are either specific (identified by date of publication, edition number, version number, etc.) or non</w:t>
      </w:r>
      <w:r w:rsidRPr="00F4442C">
        <w:noBreakHyphen/>
        <w:t>specific.</w:t>
      </w:r>
    </w:p>
    <w:p w14:paraId="7A0D46BC" w14:textId="77777777" w:rsidR="008A6D4A" w:rsidRPr="00F4442C" w:rsidRDefault="008A6D4A" w:rsidP="008A6D4A">
      <w:pPr>
        <w:pStyle w:val="B10"/>
      </w:pPr>
      <w:r w:rsidRPr="00F4442C">
        <w:t>-</w:t>
      </w:r>
      <w:r w:rsidRPr="00F4442C">
        <w:tab/>
        <w:t>For a specific reference, subsequent revisions do not apply.</w:t>
      </w:r>
    </w:p>
    <w:p w14:paraId="6A5F8E0F" w14:textId="77777777" w:rsidR="008A6D4A" w:rsidRPr="00F4442C" w:rsidRDefault="008A6D4A" w:rsidP="008A6D4A">
      <w:pPr>
        <w:pStyle w:val="B10"/>
      </w:pPr>
      <w:r w:rsidRPr="00F4442C">
        <w:t>-</w:t>
      </w:r>
      <w:r w:rsidRPr="00F4442C">
        <w:tab/>
        <w:t>For a non-specific reference, the latest version applies. In the case of a reference to a 3GPP document (including a GSM document), a non-specific reference implicitly refers to the latest version of that document</w:t>
      </w:r>
      <w:r w:rsidRPr="00F4442C">
        <w:rPr>
          <w:i/>
        </w:rPr>
        <w:t xml:space="preserve"> in the same Release as the present document</w:t>
      </w:r>
      <w:r w:rsidRPr="00F4442C">
        <w:t>.</w:t>
      </w:r>
    </w:p>
    <w:p w14:paraId="6ED9C7B6" w14:textId="77777777" w:rsidR="008A6D4A" w:rsidRPr="00F4442C" w:rsidRDefault="008A6D4A" w:rsidP="008A6D4A">
      <w:pPr>
        <w:pStyle w:val="EX"/>
      </w:pPr>
      <w:r w:rsidRPr="00F4442C">
        <w:t>[1]</w:t>
      </w:r>
      <w:r w:rsidRPr="00F4442C">
        <w:tab/>
        <w:t>3GPP TR 21.905: "Vocabulary for 3GPP Specifications".</w:t>
      </w:r>
    </w:p>
    <w:p w14:paraId="15C9DA8D" w14:textId="77777777" w:rsidR="00297F9E" w:rsidRPr="00F4442C" w:rsidRDefault="00297F9E" w:rsidP="00297F9E">
      <w:pPr>
        <w:pStyle w:val="EX"/>
      </w:pPr>
      <w:bookmarkStart w:id="24" w:name="_MCCTEMPBM_CRPT13930000___5"/>
      <w:r w:rsidRPr="00F4442C">
        <w:t>[2]</w:t>
      </w:r>
      <w:r w:rsidRPr="00F4442C">
        <w:tab/>
        <w:t>3GPP TS 29.122: "T8 reference point for Northbound Application Programming Interfaces (APIs)".</w:t>
      </w:r>
    </w:p>
    <w:p w14:paraId="7BD22185" w14:textId="77777777" w:rsidR="00297F9E" w:rsidRPr="00F4442C" w:rsidRDefault="00297F9E" w:rsidP="00297F9E">
      <w:pPr>
        <w:pStyle w:val="EX"/>
      </w:pPr>
      <w:r w:rsidRPr="00F4442C">
        <w:t>[3]</w:t>
      </w:r>
      <w:r w:rsidRPr="00F4442C">
        <w:tab/>
        <w:t>3GPP TS 29.501: "5G System; Principles and Guidelines for Services Definition; Stage 3".</w:t>
      </w:r>
    </w:p>
    <w:p w14:paraId="475CE467" w14:textId="77777777" w:rsidR="00297F9E" w:rsidRPr="00F4442C" w:rsidRDefault="00297F9E" w:rsidP="00297F9E">
      <w:pPr>
        <w:pStyle w:val="EX"/>
        <w:rPr>
          <w:lang w:val="en-US"/>
        </w:rPr>
      </w:pPr>
      <w:r w:rsidRPr="00F4442C">
        <w:rPr>
          <w:snapToGrid w:val="0"/>
        </w:rPr>
        <w:t>[4]</w:t>
      </w:r>
      <w:r w:rsidRPr="00F4442C">
        <w:rPr>
          <w:snapToGrid w:val="0"/>
        </w:rPr>
        <w:tab/>
      </w:r>
      <w:r w:rsidRPr="00F4442C">
        <w:rPr>
          <w:lang w:val="en-US"/>
        </w:rPr>
        <w:t xml:space="preserve">OpenAPI: </w:t>
      </w:r>
      <w:r w:rsidRPr="00F4442C">
        <w:t>"</w:t>
      </w:r>
      <w:r w:rsidRPr="00F4442C">
        <w:rPr>
          <w:lang w:val="en-US"/>
        </w:rPr>
        <w:t>OpenAPI Specification Version 3.0.0</w:t>
      </w:r>
      <w:r w:rsidRPr="00F4442C">
        <w:t>"</w:t>
      </w:r>
      <w:r w:rsidRPr="00F4442C">
        <w:rPr>
          <w:lang w:val="en-US"/>
        </w:rPr>
        <w:t xml:space="preserve">, </w:t>
      </w:r>
      <w:hyperlink r:id="rId12" w:history="1">
        <w:r w:rsidRPr="00F4442C">
          <w:rPr>
            <w:rStyle w:val="affff5"/>
            <w:lang w:val="en-US"/>
          </w:rPr>
          <w:t>https://spec.openapis.org/oas/v3.0.0</w:t>
        </w:r>
      </w:hyperlink>
      <w:r w:rsidRPr="00F4442C">
        <w:rPr>
          <w:lang w:val="en-US"/>
        </w:rPr>
        <w:t>.</w:t>
      </w:r>
    </w:p>
    <w:p w14:paraId="51B30B46" w14:textId="77777777" w:rsidR="00297F9E" w:rsidRPr="00F4442C" w:rsidRDefault="00297F9E" w:rsidP="00297F9E">
      <w:pPr>
        <w:pStyle w:val="EX"/>
      </w:pPr>
      <w:r w:rsidRPr="00F4442C">
        <w:t>[5]</w:t>
      </w:r>
      <w:r w:rsidRPr="00F4442C">
        <w:tab/>
        <w:t>3GPP TR 21.900: "Technical Specification Group working methods".</w:t>
      </w:r>
    </w:p>
    <w:bookmarkEnd w:id="24"/>
    <w:p w14:paraId="6FD0600D" w14:textId="22504DC8" w:rsidR="00E02AB5" w:rsidRPr="00F4442C" w:rsidRDefault="00E02AB5" w:rsidP="00BD297D">
      <w:pPr>
        <w:pStyle w:val="EX"/>
      </w:pPr>
      <w:r w:rsidRPr="00F4442C">
        <w:t>[</w:t>
      </w:r>
      <w:r w:rsidR="0066329E" w:rsidRPr="00F4442C">
        <w:t>6</w:t>
      </w:r>
      <w:r w:rsidRPr="00F4442C">
        <w:t>]</w:t>
      </w:r>
      <w:r w:rsidRPr="00F4442C">
        <w:tab/>
        <w:t>3GPP TS 23.222: "Common API Framework for 3GPP Northbound APIs; Stage 2".</w:t>
      </w:r>
    </w:p>
    <w:p w14:paraId="2801B9AD" w14:textId="6E294016" w:rsidR="00E02AB5" w:rsidRPr="00F4442C" w:rsidRDefault="00E02AB5" w:rsidP="00E02AB5">
      <w:pPr>
        <w:pStyle w:val="EX"/>
      </w:pPr>
      <w:r w:rsidRPr="00F4442C">
        <w:t>[</w:t>
      </w:r>
      <w:r w:rsidR="0066329E" w:rsidRPr="00F4442C">
        <w:t>7</w:t>
      </w:r>
      <w:r w:rsidRPr="00F4442C">
        <w:t>]</w:t>
      </w:r>
      <w:r w:rsidRPr="00F4442C">
        <w:tab/>
        <w:t>3GPP TS 29.222: "</w:t>
      </w:r>
      <w:bookmarkStart w:id="25" w:name="_Hlk506360308"/>
      <w:r w:rsidRPr="00F4442C">
        <w:t>Common API Framework for 3GPP Northbound APIs</w:t>
      </w:r>
      <w:bookmarkEnd w:id="25"/>
      <w:r w:rsidRPr="00F4442C">
        <w:t>; Stage 3".</w:t>
      </w:r>
    </w:p>
    <w:p w14:paraId="653CEB80" w14:textId="4DF3DDAD" w:rsidR="00E02AB5" w:rsidRPr="00F4442C" w:rsidRDefault="00E02AB5" w:rsidP="00E02AB5">
      <w:pPr>
        <w:pStyle w:val="EX"/>
      </w:pPr>
      <w:r w:rsidRPr="00F4442C">
        <w:t>[</w:t>
      </w:r>
      <w:r w:rsidR="0066329E" w:rsidRPr="00F4442C">
        <w:t>8</w:t>
      </w:r>
      <w:r w:rsidRPr="00F4442C">
        <w:t>]</w:t>
      </w:r>
      <w:r w:rsidRPr="00F4442C">
        <w:tab/>
        <w:t>3GPP TS 33.122: "Security aspects of Common API Framework (CAPIF) for 3GPP northbound APIs".</w:t>
      </w:r>
    </w:p>
    <w:p w14:paraId="3DE1F3ED" w14:textId="120D975B" w:rsidR="008A6D4A" w:rsidRPr="00F4442C" w:rsidRDefault="008A6D4A" w:rsidP="00E02AB5">
      <w:pPr>
        <w:pStyle w:val="EX"/>
      </w:pPr>
      <w:r w:rsidRPr="00F4442C">
        <w:t>[</w:t>
      </w:r>
      <w:r w:rsidR="0066329E" w:rsidRPr="00F4442C">
        <w:t>9</w:t>
      </w:r>
      <w:r w:rsidRPr="00F4442C">
        <w:t>]</w:t>
      </w:r>
      <w:r w:rsidRPr="00F4442C">
        <w:tab/>
        <w:t>IETF RFC 6749: "The OAuth 2.0 Authorization Framework".</w:t>
      </w:r>
    </w:p>
    <w:p w14:paraId="5DEF1664" w14:textId="75AD65D9" w:rsidR="008A6D4A" w:rsidRPr="00F4442C" w:rsidRDefault="008A6D4A" w:rsidP="008A6D4A">
      <w:pPr>
        <w:pStyle w:val="EX"/>
        <w:rPr>
          <w:noProof/>
          <w:lang w:eastAsia="zh-CN"/>
        </w:rPr>
      </w:pPr>
      <w:r w:rsidRPr="00F4442C">
        <w:rPr>
          <w:noProof/>
        </w:rPr>
        <w:t>[</w:t>
      </w:r>
      <w:r w:rsidRPr="00F4442C">
        <w:rPr>
          <w:noProof/>
          <w:lang w:eastAsia="zh-CN"/>
        </w:rPr>
        <w:t>1</w:t>
      </w:r>
      <w:r w:rsidR="0066329E" w:rsidRPr="00F4442C">
        <w:rPr>
          <w:noProof/>
          <w:lang w:eastAsia="zh-CN"/>
        </w:rPr>
        <w:t>0</w:t>
      </w:r>
      <w:r w:rsidRPr="00F4442C">
        <w:rPr>
          <w:noProof/>
        </w:rPr>
        <w:t>]</w:t>
      </w:r>
      <w:r w:rsidRPr="00F4442C">
        <w:rPr>
          <w:noProof/>
        </w:rPr>
        <w:tab/>
      </w:r>
      <w:r w:rsidR="00020E4A" w:rsidRPr="00F4442C">
        <w:t>IETF RFC 9113: "HTTP/2".</w:t>
      </w:r>
    </w:p>
    <w:p w14:paraId="383AEBD8" w14:textId="187F356B" w:rsidR="008A6D4A" w:rsidRPr="00F4442C" w:rsidRDefault="008A6D4A" w:rsidP="00F112E4">
      <w:pPr>
        <w:pStyle w:val="EX"/>
        <w:rPr>
          <w:noProof/>
          <w:lang w:eastAsia="zh-CN"/>
        </w:rPr>
      </w:pPr>
      <w:r w:rsidRPr="00F4442C">
        <w:t>[1</w:t>
      </w:r>
      <w:r w:rsidR="0066329E" w:rsidRPr="00F4442C">
        <w:t>1</w:t>
      </w:r>
      <w:r w:rsidRPr="00F4442C">
        <w:t>]</w:t>
      </w:r>
      <w:r w:rsidRPr="00F4442C">
        <w:tab/>
        <w:t>IETF RFC 8259: "The JavaScript Object Notation (JSON) Data Interchange Format".</w:t>
      </w:r>
    </w:p>
    <w:p w14:paraId="47769E6D" w14:textId="12376DB4" w:rsidR="008A6D4A" w:rsidRPr="00F4442C" w:rsidRDefault="008A6D4A" w:rsidP="008A6D4A">
      <w:pPr>
        <w:pStyle w:val="EX"/>
      </w:pPr>
      <w:r w:rsidRPr="00F4442C">
        <w:t>[1</w:t>
      </w:r>
      <w:r w:rsidR="0066329E" w:rsidRPr="00F4442C">
        <w:t>2</w:t>
      </w:r>
      <w:r w:rsidRPr="00F4442C">
        <w:t>]</w:t>
      </w:r>
      <w:r w:rsidRPr="00F4442C">
        <w:tab/>
        <w:t>IETF RFC </w:t>
      </w:r>
      <w:r w:rsidR="00020E4A" w:rsidRPr="00F4442C">
        <w:t>9457</w:t>
      </w:r>
      <w:r w:rsidRPr="00F4442C">
        <w:t>: "Problem Details for HTTP APIs".</w:t>
      </w:r>
    </w:p>
    <w:p w14:paraId="54F71D51" w14:textId="0B3D4EE6" w:rsidR="00B02A04" w:rsidRPr="00F4442C" w:rsidRDefault="00B02A04" w:rsidP="00B02A04">
      <w:pPr>
        <w:pStyle w:val="EX"/>
      </w:pPr>
      <w:r w:rsidRPr="00F4442C">
        <w:t>[</w:t>
      </w:r>
      <w:r w:rsidR="00A30CD8" w:rsidRPr="00F4442C">
        <w:t>13</w:t>
      </w:r>
      <w:r w:rsidRPr="00F4442C">
        <w:t>]</w:t>
      </w:r>
      <w:r w:rsidRPr="00F4442C">
        <w:tab/>
        <w:t>3GPP TS 23.434: "Service Enabler Architecture Layer for Verticals (SEAL); Functional architecture and information flows".</w:t>
      </w:r>
    </w:p>
    <w:p w14:paraId="272C98A0" w14:textId="3C40E6DD" w:rsidR="00B02A04" w:rsidRPr="00F4442C" w:rsidRDefault="00B02A04" w:rsidP="00B02A04">
      <w:pPr>
        <w:pStyle w:val="EX"/>
      </w:pPr>
      <w:r w:rsidRPr="00F4442C">
        <w:t>[</w:t>
      </w:r>
      <w:r w:rsidR="00A30CD8" w:rsidRPr="00F4442C">
        <w:t>14</w:t>
      </w:r>
      <w:r w:rsidRPr="00F4442C">
        <w:t>]</w:t>
      </w:r>
      <w:r w:rsidRPr="00F4442C">
        <w:tab/>
        <w:t>3GPP TS 23.435: "Procedures for Network Slice Capability Exposure for Application Layer Enablement Service".</w:t>
      </w:r>
    </w:p>
    <w:p w14:paraId="737852D3" w14:textId="2D891150" w:rsidR="00B02A04" w:rsidRPr="00F4442C" w:rsidRDefault="00B02A04" w:rsidP="008A6D4A">
      <w:pPr>
        <w:pStyle w:val="EX"/>
      </w:pPr>
      <w:r w:rsidRPr="00F4442C">
        <w:rPr>
          <w:rFonts w:hint="eastAsia"/>
        </w:rPr>
        <w:t>[</w:t>
      </w:r>
      <w:r w:rsidR="00A30CD8" w:rsidRPr="00F4442C">
        <w:t>15</w:t>
      </w:r>
      <w:r w:rsidRPr="00F4442C">
        <w:t>]</w:t>
      </w:r>
      <w:r w:rsidRPr="00F4442C">
        <w:tab/>
        <w:t>3GPP TS 29.549: "Service Enabler Architecture Layer for Verticals (SEAL); Application Programming Interface (API) specification".</w:t>
      </w:r>
    </w:p>
    <w:p w14:paraId="2CA89716" w14:textId="6AA00CF1" w:rsidR="008A6D4A" w:rsidRPr="00F4442C" w:rsidRDefault="009B3DF5" w:rsidP="007A4424">
      <w:pPr>
        <w:pStyle w:val="1"/>
      </w:pPr>
      <w:bookmarkStart w:id="26" w:name="_Toc510696580"/>
      <w:bookmarkStart w:id="27" w:name="_Toc35971372"/>
      <w:r w:rsidRPr="00F4442C">
        <w:br w:type="page"/>
      </w:r>
      <w:bookmarkStart w:id="28" w:name="_Toc151743279"/>
      <w:r w:rsidR="008A6D4A" w:rsidRPr="00F4442C">
        <w:lastRenderedPageBreak/>
        <w:t>3</w:t>
      </w:r>
      <w:r w:rsidR="008A6D4A" w:rsidRPr="00F4442C">
        <w:tab/>
        <w:t>Definitions, symbols and abbreviations</w:t>
      </w:r>
      <w:bookmarkEnd w:id="26"/>
      <w:bookmarkEnd w:id="27"/>
      <w:bookmarkEnd w:id="28"/>
    </w:p>
    <w:p w14:paraId="5AB8F883" w14:textId="77777777" w:rsidR="008A6D4A" w:rsidRPr="00F4442C" w:rsidRDefault="008A6D4A" w:rsidP="007A4424">
      <w:pPr>
        <w:pStyle w:val="21"/>
      </w:pPr>
      <w:bookmarkStart w:id="29" w:name="_Toc510696581"/>
      <w:bookmarkStart w:id="30" w:name="_Toc35971373"/>
      <w:bookmarkStart w:id="31" w:name="_Toc151743280"/>
      <w:r w:rsidRPr="00F4442C">
        <w:t>3.1</w:t>
      </w:r>
      <w:r w:rsidRPr="00F4442C">
        <w:tab/>
        <w:t>Definitions</w:t>
      </w:r>
      <w:bookmarkEnd w:id="29"/>
      <w:bookmarkEnd w:id="30"/>
      <w:bookmarkEnd w:id="31"/>
    </w:p>
    <w:p w14:paraId="0522AB69" w14:textId="06013768" w:rsidR="008A6D4A" w:rsidRPr="00F4442C" w:rsidRDefault="008A6D4A" w:rsidP="008A6D4A">
      <w:r w:rsidRPr="00F4442C">
        <w:t>For the purposes of the present document, the terms and definitions given in 3GPP</w:t>
      </w:r>
      <w:r w:rsidR="003E58FE" w:rsidRPr="00F4442C">
        <w:t> </w:t>
      </w:r>
      <w:r w:rsidRPr="00F4442C">
        <w:t>TR 21.905 [1] and the following apply. A term defined in the present document takes precedence over the definition of the same term, if any, in 3GPP</w:t>
      </w:r>
      <w:r w:rsidR="003E58FE" w:rsidRPr="00F4442C">
        <w:t> </w:t>
      </w:r>
      <w:r w:rsidRPr="00F4442C">
        <w:t>TR 21.905 [1].</w:t>
      </w:r>
    </w:p>
    <w:p w14:paraId="1E168B40" w14:textId="77777777" w:rsidR="008A6D4A" w:rsidRPr="00F4442C" w:rsidRDefault="008A6D4A" w:rsidP="008A6D4A">
      <w:pPr>
        <w:pStyle w:val="Guidance"/>
      </w:pPr>
      <w:r w:rsidRPr="00F4442C">
        <w:t>Definition format (Normal)</w:t>
      </w:r>
    </w:p>
    <w:p w14:paraId="61E8E140" w14:textId="77777777" w:rsidR="008A6D4A" w:rsidRPr="00F4442C" w:rsidRDefault="008A6D4A" w:rsidP="008A6D4A">
      <w:pPr>
        <w:pStyle w:val="Guidance"/>
      </w:pPr>
      <w:r w:rsidRPr="00F4442C">
        <w:rPr>
          <w:b/>
        </w:rPr>
        <w:t>&lt;defined term&gt;:</w:t>
      </w:r>
      <w:r w:rsidRPr="00F4442C">
        <w:t xml:space="preserve"> &lt;definition&gt;.</w:t>
      </w:r>
    </w:p>
    <w:p w14:paraId="3E164DA2" w14:textId="77777777" w:rsidR="008A6D4A" w:rsidRPr="00F4442C" w:rsidRDefault="008A6D4A" w:rsidP="008A6D4A">
      <w:r w:rsidRPr="00F4442C">
        <w:rPr>
          <w:b/>
        </w:rPr>
        <w:t>example:</w:t>
      </w:r>
      <w:r w:rsidRPr="00F4442C">
        <w:t xml:space="preserve"> text used to clarify abstract rules by applying them literally.</w:t>
      </w:r>
    </w:p>
    <w:p w14:paraId="78AD2394" w14:textId="77777777" w:rsidR="008A6D4A" w:rsidRPr="00F4442C" w:rsidRDefault="008A6D4A" w:rsidP="007A4424">
      <w:pPr>
        <w:pStyle w:val="21"/>
      </w:pPr>
      <w:bookmarkStart w:id="32" w:name="_Toc510696582"/>
      <w:bookmarkStart w:id="33" w:name="_Toc35971374"/>
      <w:bookmarkStart w:id="34" w:name="_Toc151743281"/>
      <w:r w:rsidRPr="00F4442C">
        <w:t>3.2</w:t>
      </w:r>
      <w:r w:rsidRPr="00F4442C">
        <w:tab/>
        <w:t>Symbols</w:t>
      </w:r>
      <w:bookmarkEnd w:id="32"/>
      <w:bookmarkEnd w:id="33"/>
      <w:bookmarkEnd w:id="34"/>
    </w:p>
    <w:p w14:paraId="253ADBE7" w14:textId="77777777" w:rsidR="008A6D4A" w:rsidRPr="00F4442C" w:rsidRDefault="008A6D4A" w:rsidP="008A6D4A">
      <w:pPr>
        <w:keepNext/>
      </w:pPr>
      <w:r w:rsidRPr="00F4442C">
        <w:t>For the purposes of the present document, the following symbols apply:</w:t>
      </w:r>
    </w:p>
    <w:p w14:paraId="5E12FF90" w14:textId="77777777" w:rsidR="008A6D4A" w:rsidRPr="00F4442C" w:rsidRDefault="008A6D4A" w:rsidP="008A6D4A">
      <w:pPr>
        <w:pStyle w:val="Guidance"/>
      </w:pPr>
      <w:r w:rsidRPr="00F4442C">
        <w:t>Symbol format (EW)</w:t>
      </w:r>
    </w:p>
    <w:p w14:paraId="19E31E91" w14:textId="77777777" w:rsidR="008A6D4A" w:rsidRPr="00F4442C" w:rsidRDefault="008A6D4A" w:rsidP="008A6D4A">
      <w:pPr>
        <w:pStyle w:val="EW"/>
      </w:pPr>
      <w:r w:rsidRPr="00F4442C">
        <w:t>&lt;symbol&gt;</w:t>
      </w:r>
      <w:r w:rsidRPr="00F4442C">
        <w:tab/>
        <w:t>&lt;Explanation&gt;</w:t>
      </w:r>
    </w:p>
    <w:p w14:paraId="39185FB1" w14:textId="77777777" w:rsidR="008A6D4A" w:rsidRPr="00F4442C" w:rsidRDefault="008A6D4A" w:rsidP="008A6D4A">
      <w:pPr>
        <w:pStyle w:val="EW"/>
      </w:pPr>
    </w:p>
    <w:p w14:paraId="771BD9EC" w14:textId="77777777" w:rsidR="008A6D4A" w:rsidRPr="00F4442C" w:rsidRDefault="008A6D4A" w:rsidP="007A4424">
      <w:pPr>
        <w:pStyle w:val="21"/>
      </w:pPr>
      <w:bookmarkStart w:id="35" w:name="_Toc510696583"/>
      <w:bookmarkStart w:id="36" w:name="_Toc35971375"/>
      <w:bookmarkStart w:id="37" w:name="_Toc151743282"/>
      <w:r w:rsidRPr="00F4442C">
        <w:t>3.3</w:t>
      </w:r>
      <w:r w:rsidRPr="00F4442C">
        <w:tab/>
        <w:t>Abbreviations</w:t>
      </w:r>
      <w:bookmarkEnd w:id="35"/>
      <w:bookmarkEnd w:id="36"/>
      <w:bookmarkEnd w:id="37"/>
    </w:p>
    <w:p w14:paraId="02841DA9" w14:textId="710BB55F" w:rsidR="008A6D4A" w:rsidRPr="00F4442C" w:rsidRDefault="008A6D4A" w:rsidP="008A6D4A">
      <w:pPr>
        <w:keepNext/>
      </w:pPr>
      <w:r w:rsidRPr="00F4442C">
        <w:t>For the purposes of the present document, the abbreviations given in 3GPP TR 21.905</w:t>
      </w:r>
      <w:r w:rsidR="003E58FE" w:rsidRPr="00F4442C">
        <w:t> [</w:t>
      </w:r>
      <w:r w:rsidRPr="00F4442C">
        <w:t>1] and the following apply. An abbreviation defined in the present document takes precedence over the definition of the same abbreviation, if any, in 3GPP TR 21.905 [1].</w:t>
      </w:r>
    </w:p>
    <w:p w14:paraId="409218D9" w14:textId="77777777" w:rsidR="00A30CD8" w:rsidRPr="00F4442C" w:rsidRDefault="00A30CD8" w:rsidP="00A30CD8">
      <w:pPr>
        <w:pStyle w:val="EW"/>
      </w:pPr>
      <w:r w:rsidRPr="00F4442C">
        <w:t>NSCE</w:t>
      </w:r>
      <w:r w:rsidRPr="00F4442C">
        <w:tab/>
        <w:t>Network Slice Capability Exposure</w:t>
      </w:r>
    </w:p>
    <w:p w14:paraId="3FD01061" w14:textId="77777777" w:rsidR="00A30CD8" w:rsidRPr="00F4442C" w:rsidRDefault="00A30CD8" w:rsidP="00A30CD8">
      <w:pPr>
        <w:pStyle w:val="EW"/>
      </w:pPr>
      <w:r w:rsidRPr="00F4442C">
        <w:t>SEAL</w:t>
      </w:r>
      <w:r w:rsidRPr="00F4442C">
        <w:tab/>
        <w:t>Service Enabler Architecture Layer for Verticals</w:t>
      </w:r>
    </w:p>
    <w:p w14:paraId="2BFB4199" w14:textId="77777777" w:rsidR="008A6D4A" w:rsidRPr="00F4442C" w:rsidRDefault="008A6D4A" w:rsidP="008A6D4A">
      <w:pPr>
        <w:pStyle w:val="EW"/>
      </w:pPr>
    </w:p>
    <w:p w14:paraId="61105057" w14:textId="682849F1" w:rsidR="008A6D4A" w:rsidRPr="00F4442C" w:rsidRDefault="009B3DF5" w:rsidP="007A4424">
      <w:pPr>
        <w:pStyle w:val="1"/>
      </w:pPr>
      <w:bookmarkStart w:id="38" w:name="_Toc510696584"/>
      <w:bookmarkStart w:id="39" w:name="_Toc35971376"/>
      <w:r w:rsidRPr="00F4442C">
        <w:br w:type="page"/>
      </w:r>
      <w:bookmarkStart w:id="40" w:name="_Toc151743283"/>
      <w:r w:rsidR="008A6D4A" w:rsidRPr="00F4442C">
        <w:lastRenderedPageBreak/>
        <w:t>4</w:t>
      </w:r>
      <w:r w:rsidR="008A6D4A" w:rsidRPr="00F4442C">
        <w:tab/>
        <w:t>Overview</w:t>
      </w:r>
      <w:bookmarkEnd w:id="38"/>
      <w:bookmarkEnd w:id="39"/>
      <w:bookmarkEnd w:id="40"/>
    </w:p>
    <w:p w14:paraId="71B28458" w14:textId="591F3D48" w:rsidR="00B02A04" w:rsidRPr="00F4442C" w:rsidRDefault="00B02A04" w:rsidP="00B02A04">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等线"/>
        </w:rPr>
        <w:t>The NSCE server services provid</w:t>
      </w:r>
      <w:r w:rsidRPr="00F4442C">
        <w:rPr>
          <w:rFonts w:eastAsia="等线"/>
          <w:lang w:eastAsia="zh-CN"/>
        </w:rPr>
        <w:t>es</w:t>
      </w:r>
      <w:r w:rsidRPr="00F4442C">
        <w:rPr>
          <w:rFonts w:eastAsia="等线"/>
        </w:rPr>
        <w:t xml:space="preserve"> additional functionality (e.g. </w:t>
      </w:r>
      <w:r w:rsidRPr="00F4442C">
        <w:t>network slice related performance and analytics monitoring)</w:t>
      </w:r>
      <w:r w:rsidRPr="00F4442C">
        <w:rPr>
          <w:rFonts w:eastAsia="等线"/>
        </w:rPr>
        <w:t xml:space="preserve"> and expose</w:t>
      </w:r>
      <w:r w:rsidRPr="00F4442C">
        <w:rPr>
          <w:rFonts w:eastAsia="等线"/>
          <w:lang w:eastAsia="zh-CN"/>
        </w:rPr>
        <w:t>s</w:t>
      </w:r>
      <w:r w:rsidRPr="00F4442C">
        <w:rPr>
          <w:rFonts w:eastAsia="等线"/>
        </w:rPr>
        <w:t xml:space="preserve"> slice capabilities based on 5GS management system services (e.g MnS services</w:t>
      </w:r>
      <w:r w:rsidRPr="00F4442C">
        <w:rPr>
          <w:rFonts w:eastAsia="等线"/>
          <w:lang w:eastAsia="zh-CN"/>
        </w:rPr>
        <w:t>)</w:t>
      </w:r>
      <w:r w:rsidRPr="00F4442C">
        <w:rPr>
          <w:rFonts w:eastAsia="等线"/>
        </w:rPr>
        <w:t xml:space="preserve"> and 5GS network service</w:t>
      </w:r>
      <w:r w:rsidRPr="00F4442C">
        <w:rPr>
          <w:rFonts w:eastAsia="等线"/>
          <w:lang w:eastAsia="zh-CN"/>
        </w:rPr>
        <w:t>s</w:t>
      </w:r>
      <w:r w:rsidRPr="00F4442C">
        <w:rPr>
          <w:rFonts w:eastAsia="等线"/>
        </w:rPr>
        <w:t xml:space="preserve"> (e.g. NEF APIs, NWDAF APIs, NSACF APIs).</w:t>
      </w:r>
      <w:r w:rsidRPr="00F4442C">
        <w:t xml:space="preserve">The NCSE Server </w:t>
      </w:r>
      <w:r w:rsidRPr="00F4442C">
        <w:rPr>
          <w:lang w:val="en-US"/>
        </w:rPr>
        <w:t>supports for this purpose, among other functionalities defined in 3GPP TS 23.435 [</w:t>
      </w:r>
      <w:r w:rsidR="009B4E95" w:rsidRPr="00F4442C">
        <w:t>14</w:t>
      </w:r>
      <w:r w:rsidRPr="00F4442C">
        <w:rPr>
          <w:lang w:val="en-US"/>
        </w:rPr>
        <w:t>], the following functionalities:</w:t>
      </w:r>
    </w:p>
    <w:p w14:paraId="688C2811" w14:textId="77777777" w:rsidR="00B02A04" w:rsidRPr="00F4442C" w:rsidRDefault="00B02A04" w:rsidP="00B02A04">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63E9F701" w14:textId="77777777" w:rsidR="00B02A04" w:rsidRPr="00F4442C" w:rsidRDefault="00B02A04" w:rsidP="00B02A04">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21B5D19C" w14:textId="77777777" w:rsidR="00B02A04" w:rsidRPr="00F4442C" w:rsidRDefault="00B02A04" w:rsidP="00B02A04">
      <w:pPr>
        <w:pStyle w:val="EditorsNote"/>
        <w:rPr>
          <w:lang w:eastAsia="zh-CN"/>
        </w:rPr>
      </w:pPr>
      <w:r w:rsidRPr="00F4442C">
        <w:rPr>
          <w:lang w:eastAsia="zh-CN"/>
        </w:rPr>
        <w:t>Editor's Note:</w:t>
      </w:r>
      <w:r w:rsidRPr="00F4442C">
        <w:rPr>
          <w:lang w:eastAsia="zh-CN"/>
        </w:rPr>
        <w:tab/>
        <w:t>The exact list can be introduced for each API when introduced.</w:t>
      </w:r>
    </w:p>
    <w:p w14:paraId="08DF790C" w14:textId="77777777" w:rsidR="00B02A04" w:rsidRPr="00F4442C" w:rsidRDefault="00B02A04" w:rsidP="00B02A04">
      <w:pPr>
        <w:rPr>
          <w:lang w:val="en-US"/>
        </w:rPr>
      </w:pPr>
      <w:r w:rsidRPr="00F4442C">
        <w:rPr>
          <w:lang w:val="en-US"/>
        </w:rPr>
        <w:t>Figure 4-1 shows the reference model of the NSCE Enabler Layer, with a focus on the NSCE Server:</w:t>
      </w:r>
    </w:p>
    <w:bookmarkStart w:id="41" w:name="_MON_1740821112"/>
    <w:bookmarkEnd w:id="41"/>
    <w:p w14:paraId="00336867" w14:textId="77777777" w:rsidR="00B02A04" w:rsidRPr="00F4442C" w:rsidRDefault="00B02A04" w:rsidP="00B02A04">
      <w:pPr>
        <w:pStyle w:val="TH"/>
      </w:pPr>
      <w:r w:rsidRPr="00F4442C">
        <w:rPr>
          <w:rFonts w:ascii="Times New Roman" w:hAnsi="Times New Roman"/>
          <w:kern w:val="2"/>
          <w:sz w:val="21"/>
          <w:szCs w:val="21"/>
          <w:lang w:val="en-US" w:eastAsia="zh-CN"/>
        </w:rPr>
        <w:object w:dxaOrig="9486" w:dyaOrig="4223" w14:anchorId="6D36FDC6">
          <v:shape id="_x0000_i2610" type="#_x0000_t75" style="width:474.55pt;height:210.85pt" o:ole="">
            <v:imagedata r:id="rId13" o:title=""/>
          </v:shape>
          <o:OLEObject Type="Embed" ProgID="Word.Document.12" ShapeID="_x0000_i2610" DrawAspect="Content" ObjectID="_1762356157" r:id="rId14">
            <o:FieldCodes>\s</o:FieldCodes>
          </o:OLEObject>
        </w:object>
      </w:r>
    </w:p>
    <w:p w14:paraId="4F38DCE2" w14:textId="77777777" w:rsidR="00B02A04" w:rsidRPr="00F4442C" w:rsidRDefault="00B02A04" w:rsidP="00B02A04">
      <w:pPr>
        <w:pStyle w:val="TF"/>
        <w:rPr>
          <w:lang w:val="en-US"/>
        </w:rPr>
      </w:pPr>
      <w:bookmarkStart w:id="42" w:name="_Hlk497146139"/>
      <w:r w:rsidRPr="00F4442C">
        <w:t>Figure 4-1: NSCE Enabler Layer functional model</w:t>
      </w:r>
    </w:p>
    <w:bookmarkEnd w:id="42"/>
    <w:p w14:paraId="6B139B5E" w14:textId="77777777" w:rsidR="008A6D4A" w:rsidRPr="009E3DAC" w:rsidRDefault="008A6D4A" w:rsidP="008A6D4A"/>
    <w:p w14:paraId="6A3C47FA" w14:textId="7A64F45D" w:rsidR="008A6D4A" w:rsidRPr="009E3DAC" w:rsidRDefault="009B3DF5" w:rsidP="007A4424">
      <w:pPr>
        <w:pStyle w:val="1"/>
      </w:pPr>
      <w:bookmarkStart w:id="43" w:name="_Toc510696585"/>
      <w:bookmarkStart w:id="44" w:name="_Toc35971377"/>
      <w:r w:rsidRPr="009E3DAC">
        <w:br w:type="page"/>
      </w:r>
      <w:bookmarkStart w:id="45" w:name="_Toc151743284"/>
      <w:r w:rsidR="008A6D4A" w:rsidRPr="009E3DAC">
        <w:lastRenderedPageBreak/>
        <w:t>5</w:t>
      </w:r>
      <w:r w:rsidR="008A6D4A" w:rsidRPr="009E3DAC">
        <w:tab/>
        <w:t xml:space="preserve">Services offered by the </w:t>
      </w:r>
      <w:bookmarkEnd w:id="43"/>
      <w:bookmarkEnd w:id="44"/>
      <w:r w:rsidR="00E426E3" w:rsidRPr="009E3DAC">
        <w:t>NSCE</w:t>
      </w:r>
      <w:r w:rsidR="00386919" w:rsidRPr="009E3DAC">
        <w:t xml:space="preserve"> Server</w:t>
      </w:r>
      <w:bookmarkEnd w:id="45"/>
    </w:p>
    <w:p w14:paraId="5A6A4D44" w14:textId="6C06B7E2" w:rsidR="008A6D4A" w:rsidRPr="009E3DAC" w:rsidRDefault="008A6D4A" w:rsidP="007A4424">
      <w:pPr>
        <w:pStyle w:val="21"/>
      </w:pPr>
      <w:bookmarkStart w:id="46" w:name="_Toc510696586"/>
      <w:bookmarkStart w:id="47" w:name="_Toc35971378"/>
      <w:bookmarkStart w:id="48" w:name="_Toc151743285"/>
      <w:r w:rsidRPr="009E3DAC">
        <w:t>5.1</w:t>
      </w:r>
      <w:r w:rsidRPr="009E3DAC">
        <w:tab/>
        <w:t>Introduction</w:t>
      </w:r>
      <w:bookmarkEnd w:id="46"/>
      <w:bookmarkEnd w:id="47"/>
      <w:bookmarkEnd w:id="48"/>
    </w:p>
    <w:p w14:paraId="3B2320C4" w14:textId="0D9A7714" w:rsidR="008A6D4A" w:rsidRPr="009E3DAC" w:rsidRDefault="008A6D4A" w:rsidP="008A6D4A">
      <w:pPr>
        <w:pStyle w:val="Guidance"/>
      </w:pPr>
      <w:r w:rsidRPr="009E3DAC">
        <w:t xml:space="preserve">This clause will list the different services produced by the </w:t>
      </w:r>
      <w:r w:rsidR="00386919" w:rsidRPr="009E3DAC">
        <w:t>&lt;NF or Entity, e.g. UAE</w:t>
      </w:r>
      <w:r w:rsidR="0071146A" w:rsidRPr="009E3DAC">
        <w:t xml:space="preserve"> Server</w:t>
      </w:r>
      <w:r w:rsidR="00386919" w:rsidRPr="009E3DAC">
        <w:t>&gt;</w:t>
      </w:r>
      <w:r w:rsidRPr="009E3DAC">
        <w:t>.</w:t>
      </w:r>
    </w:p>
    <w:p w14:paraId="5F4F86D6" w14:textId="704F773C" w:rsidR="003E58FE" w:rsidRPr="009E3DAC" w:rsidRDefault="003E58FE" w:rsidP="003E58FE">
      <w:r w:rsidRPr="009E3DAC">
        <w:t>Table 5.1-x summarizes the corresponding APIs defined for this specification.</w:t>
      </w:r>
    </w:p>
    <w:p w14:paraId="08F4A294" w14:textId="0B9C7549" w:rsidR="003E58FE" w:rsidRPr="009E3DAC" w:rsidRDefault="003E58FE" w:rsidP="003E58FE">
      <w:pPr>
        <w:pStyle w:val="TH"/>
      </w:pPr>
      <w:r w:rsidRPr="009E3DAC">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9E3DAC" w14:paraId="683ED079" w14:textId="77777777" w:rsidTr="00D569BD">
        <w:tc>
          <w:tcPr>
            <w:tcW w:w="2073" w:type="dxa"/>
            <w:shd w:val="clear" w:color="auto" w:fill="C0C0C0"/>
            <w:vAlign w:val="center"/>
          </w:tcPr>
          <w:p w14:paraId="2C0DAB48" w14:textId="77777777" w:rsidR="003E58FE" w:rsidRPr="009E3DAC" w:rsidRDefault="003E58FE" w:rsidP="00127679">
            <w:pPr>
              <w:pStyle w:val="TAH"/>
            </w:pPr>
            <w:r w:rsidRPr="009E3DAC">
              <w:t>Service Name</w:t>
            </w:r>
          </w:p>
        </w:tc>
        <w:tc>
          <w:tcPr>
            <w:tcW w:w="807" w:type="dxa"/>
            <w:shd w:val="clear" w:color="auto" w:fill="C0C0C0"/>
            <w:vAlign w:val="center"/>
          </w:tcPr>
          <w:p w14:paraId="2370C6BE" w14:textId="77777777" w:rsidR="003E58FE" w:rsidRPr="009E3DAC" w:rsidRDefault="003E58FE" w:rsidP="00127679">
            <w:pPr>
              <w:pStyle w:val="TAH"/>
            </w:pPr>
            <w:r w:rsidRPr="009E3DAC">
              <w:t>Clause</w:t>
            </w:r>
          </w:p>
        </w:tc>
        <w:tc>
          <w:tcPr>
            <w:tcW w:w="2160" w:type="dxa"/>
            <w:shd w:val="clear" w:color="auto" w:fill="C0C0C0"/>
            <w:vAlign w:val="center"/>
          </w:tcPr>
          <w:p w14:paraId="38853BD8" w14:textId="77777777" w:rsidR="003E58FE" w:rsidRPr="009E3DAC" w:rsidRDefault="003E58FE" w:rsidP="00127679">
            <w:pPr>
              <w:pStyle w:val="TAH"/>
            </w:pPr>
            <w:r w:rsidRPr="009E3DAC">
              <w:t>Description</w:t>
            </w:r>
          </w:p>
        </w:tc>
        <w:tc>
          <w:tcPr>
            <w:tcW w:w="2245" w:type="dxa"/>
            <w:shd w:val="clear" w:color="auto" w:fill="C0C0C0"/>
            <w:vAlign w:val="center"/>
          </w:tcPr>
          <w:p w14:paraId="6A55989F" w14:textId="77777777" w:rsidR="003E58FE" w:rsidRPr="009E3DAC" w:rsidRDefault="003E58FE" w:rsidP="00127679">
            <w:pPr>
              <w:pStyle w:val="TAH"/>
            </w:pPr>
            <w:r w:rsidRPr="009E3DAC">
              <w:t>OpenAPI Specification File</w:t>
            </w:r>
          </w:p>
        </w:tc>
        <w:tc>
          <w:tcPr>
            <w:tcW w:w="1197" w:type="dxa"/>
            <w:shd w:val="clear" w:color="auto" w:fill="C0C0C0"/>
            <w:vAlign w:val="center"/>
          </w:tcPr>
          <w:p w14:paraId="70CCECB7" w14:textId="71257805" w:rsidR="003E58FE" w:rsidRPr="009E3DAC" w:rsidRDefault="00BA6F8A" w:rsidP="00127679">
            <w:pPr>
              <w:pStyle w:val="TAH"/>
            </w:pPr>
            <w:r w:rsidRPr="009E3DAC">
              <w:t xml:space="preserve">API </w:t>
            </w:r>
            <w:r w:rsidR="003E58FE" w:rsidRPr="009E3DAC">
              <w:t>Name</w:t>
            </w:r>
          </w:p>
        </w:tc>
        <w:tc>
          <w:tcPr>
            <w:tcW w:w="1147" w:type="dxa"/>
            <w:shd w:val="clear" w:color="auto" w:fill="C0C0C0"/>
            <w:vAlign w:val="center"/>
          </w:tcPr>
          <w:p w14:paraId="00A22A56" w14:textId="77777777" w:rsidR="003E58FE" w:rsidRPr="009E3DAC" w:rsidRDefault="003E58FE" w:rsidP="00D94B99">
            <w:pPr>
              <w:pStyle w:val="TAH"/>
            </w:pPr>
            <w:r w:rsidRPr="009E3DAC">
              <w:t>Annex</w:t>
            </w:r>
          </w:p>
        </w:tc>
      </w:tr>
      <w:tr w:rsidR="003E58FE" w:rsidRPr="009E3DAC" w14:paraId="27A6BBD9" w14:textId="77777777" w:rsidTr="00D569BD">
        <w:tc>
          <w:tcPr>
            <w:tcW w:w="2073" w:type="dxa"/>
            <w:shd w:val="clear" w:color="auto" w:fill="auto"/>
            <w:vAlign w:val="center"/>
          </w:tcPr>
          <w:p w14:paraId="4CD0AABE" w14:textId="77777777" w:rsidR="003E58FE" w:rsidRPr="009E3DAC" w:rsidRDefault="003E58FE" w:rsidP="00D94B99">
            <w:pPr>
              <w:pStyle w:val="TAL"/>
            </w:pPr>
            <w:r w:rsidRPr="009E3DAC">
              <w:t>&lt;service name&gt;</w:t>
            </w:r>
          </w:p>
        </w:tc>
        <w:tc>
          <w:tcPr>
            <w:tcW w:w="807" w:type="dxa"/>
            <w:shd w:val="clear" w:color="auto" w:fill="auto"/>
            <w:vAlign w:val="center"/>
          </w:tcPr>
          <w:p w14:paraId="7C3318D5" w14:textId="77777777" w:rsidR="003E58FE" w:rsidRPr="009E3DAC" w:rsidRDefault="003E58FE" w:rsidP="00127679">
            <w:pPr>
              <w:pStyle w:val="TAC"/>
            </w:pPr>
            <w:r w:rsidRPr="009E3DAC">
              <w:t>&lt;ref clause&gt;</w:t>
            </w:r>
          </w:p>
        </w:tc>
        <w:tc>
          <w:tcPr>
            <w:tcW w:w="2160" w:type="dxa"/>
            <w:shd w:val="clear" w:color="auto" w:fill="auto"/>
            <w:vAlign w:val="center"/>
          </w:tcPr>
          <w:p w14:paraId="4F4C8D1A" w14:textId="77777777" w:rsidR="003E58FE" w:rsidRPr="009E3DAC" w:rsidRDefault="003E58FE" w:rsidP="00D94B99">
            <w:pPr>
              <w:pStyle w:val="TAL"/>
            </w:pPr>
            <w:r w:rsidRPr="009E3DAC">
              <w:t>&lt;short description as included in the OpenAPI file&gt;</w:t>
            </w:r>
          </w:p>
        </w:tc>
        <w:tc>
          <w:tcPr>
            <w:tcW w:w="2245" w:type="dxa"/>
            <w:shd w:val="clear" w:color="auto" w:fill="auto"/>
            <w:vAlign w:val="center"/>
          </w:tcPr>
          <w:p w14:paraId="46CE03AC" w14:textId="77777777" w:rsidR="003E58FE" w:rsidRPr="009E3DAC" w:rsidRDefault="003E58FE" w:rsidP="00D94B99">
            <w:pPr>
              <w:pStyle w:val="TAL"/>
            </w:pPr>
            <w:r w:rsidRPr="009E3DAC">
              <w:t>&lt;file name&gt;</w:t>
            </w:r>
          </w:p>
        </w:tc>
        <w:tc>
          <w:tcPr>
            <w:tcW w:w="1197" w:type="dxa"/>
            <w:shd w:val="clear" w:color="auto" w:fill="auto"/>
            <w:vAlign w:val="center"/>
          </w:tcPr>
          <w:p w14:paraId="686FC688" w14:textId="77777777" w:rsidR="003E58FE" w:rsidRPr="009E3DAC" w:rsidRDefault="003E58FE" w:rsidP="00D94B99">
            <w:pPr>
              <w:pStyle w:val="TAL"/>
            </w:pPr>
            <w:r w:rsidRPr="009E3DAC">
              <w:t>&lt;apiName in the URI&gt;</w:t>
            </w:r>
          </w:p>
        </w:tc>
        <w:tc>
          <w:tcPr>
            <w:tcW w:w="1147" w:type="dxa"/>
            <w:shd w:val="clear" w:color="auto" w:fill="auto"/>
            <w:vAlign w:val="center"/>
          </w:tcPr>
          <w:p w14:paraId="23204293" w14:textId="77777777" w:rsidR="003E58FE" w:rsidRPr="009E3DAC" w:rsidRDefault="003E58FE" w:rsidP="00D94B99">
            <w:pPr>
              <w:pStyle w:val="TAC"/>
            </w:pPr>
            <w:r w:rsidRPr="009E3DAC">
              <w:t>&lt;ref Annex&gt;</w:t>
            </w:r>
          </w:p>
        </w:tc>
      </w:tr>
    </w:tbl>
    <w:p w14:paraId="42814162" w14:textId="77777777" w:rsidR="003E58FE" w:rsidRPr="009E3DAC" w:rsidRDefault="003E58FE" w:rsidP="003E58FE"/>
    <w:p w14:paraId="4385EB61" w14:textId="098E74FF" w:rsidR="00D97349" w:rsidRPr="009E3DAC" w:rsidRDefault="00D97349" w:rsidP="00D97349">
      <w:pPr>
        <w:pStyle w:val="NO"/>
      </w:pPr>
      <w:r w:rsidRPr="009E3DAC">
        <w:t>NOTE:</w:t>
      </w:r>
      <w:r w:rsidRPr="009E3DAC">
        <w:tab/>
        <w:t xml:space="preserve">When 3GPP TS 29.122 [2] is referenced for the common protocol and interface aspects for API definition in the clauses under clause 5, the </w:t>
      </w:r>
      <w:r w:rsidR="00E426E3" w:rsidRPr="009E3DAC">
        <w:t>NSCE Server</w:t>
      </w:r>
      <w:r w:rsidRPr="009E3DAC">
        <w:t xml:space="preserve"> takes the role of the SCEF and the </w:t>
      </w:r>
      <w:r w:rsidR="003C4A89" w:rsidRPr="009E3DAC">
        <w:t xml:space="preserve">service consumer </w:t>
      </w:r>
      <w:r w:rsidRPr="009E3DAC">
        <w:t>takes the role of the SCS/AS.</w:t>
      </w:r>
    </w:p>
    <w:p w14:paraId="3DA1E7A9" w14:textId="47FCDBC9" w:rsidR="008A6D4A" w:rsidRPr="009E3DAC" w:rsidRDefault="008A6D4A" w:rsidP="007A4424">
      <w:pPr>
        <w:pStyle w:val="21"/>
      </w:pPr>
      <w:bookmarkStart w:id="49" w:name="_Toc510696587"/>
      <w:bookmarkStart w:id="50" w:name="_Toc35971379"/>
      <w:bookmarkStart w:id="51" w:name="_Toc151743286"/>
      <w:r w:rsidRPr="009E3DAC">
        <w:t>5.2</w:t>
      </w:r>
      <w:r w:rsidRPr="009E3DAC">
        <w:tab/>
        <w:t>&lt;Service 1&gt; Service</w:t>
      </w:r>
      <w:bookmarkEnd w:id="49"/>
      <w:bookmarkEnd w:id="50"/>
      <w:bookmarkEnd w:id="51"/>
    </w:p>
    <w:p w14:paraId="07412114" w14:textId="5100AA1E" w:rsidR="008A6D4A" w:rsidRPr="009E3DAC" w:rsidRDefault="008A6D4A" w:rsidP="008A6D4A">
      <w:pPr>
        <w:pStyle w:val="Guidance"/>
      </w:pPr>
      <w:r w:rsidRPr="009E3DAC">
        <w:t xml:space="preserve">One clause per service, where &lt;service 1&gt; is to be replaced by the service name (e.g. </w:t>
      </w:r>
      <w:r w:rsidR="002410D5" w:rsidRPr="009E3DAC">
        <w:t>UAE_C2OperationModeManagement</w:t>
      </w:r>
      <w:r w:rsidRPr="009E3DAC">
        <w:t>).</w:t>
      </w:r>
    </w:p>
    <w:p w14:paraId="689EB835" w14:textId="20608169" w:rsidR="008A6D4A" w:rsidRPr="009E3DAC" w:rsidRDefault="008A6D4A" w:rsidP="007A4424">
      <w:pPr>
        <w:pStyle w:val="31"/>
      </w:pPr>
      <w:bookmarkStart w:id="52" w:name="_Toc510696588"/>
      <w:bookmarkStart w:id="53" w:name="_Toc35971380"/>
      <w:bookmarkStart w:id="54" w:name="_Toc151743287"/>
      <w:r w:rsidRPr="009E3DAC">
        <w:t>5.2.1</w:t>
      </w:r>
      <w:r w:rsidRPr="009E3DAC">
        <w:tab/>
        <w:t>Service Description</w:t>
      </w:r>
      <w:bookmarkEnd w:id="52"/>
      <w:bookmarkEnd w:id="53"/>
      <w:bookmarkEnd w:id="54"/>
    </w:p>
    <w:p w14:paraId="2C0DAF15" w14:textId="45AEA879" w:rsidR="008A6D4A" w:rsidRPr="009E3DAC" w:rsidRDefault="008A6D4A" w:rsidP="008A6D4A">
      <w:pPr>
        <w:pStyle w:val="Guidance"/>
        <w:rPr>
          <w:lang w:eastAsia="zh-CN"/>
        </w:rPr>
      </w:pPr>
      <w:r w:rsidRPr="009E3DAC">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4DFE20E1" w:rsidR="008A6D4A" w:rsidRPr="009E3DAC" w:rsidRDefault="008A6D4A" w:rsidP="007A4424">
      <w:pPr>
        <w:pStyle w:val="31"/>
      </w:pPr>
      <w:bookmarkStart w:id="55" w:name="_Toc510696589"/>
      <w:bookmarkStart w:id="56" w:name="_Toc35971381"/>
      <w:bookmarkStart w:id="57" w:name="_Toc151743288"/>
      <w:r w:rsidRPr="009E3DAC">
        <w:t>5.2.2</w:t>
      </w:r>
      <w:r w:rsidRPr="009E3DAC">
        <w:tab/>
        <w:t>Service Operations</w:t>
      </w:r>
      <w:bookmarkEnd w:id="55"/>
      <w:bookmarkEnd w:id="56"/>
      <w:bookmarkEnd w:id="57"/>
    </w:p>
    <w:p w14:paraId="10DC813A" w14:textId="77777777" w:rsidR="008A6D4A" w:rsidRPr="009E3DAC" w:rsidRDefault="008A6D4A" w:rsidP="008A6D4A">
      <w:pPr>
        <w:pStyle w:val="Guidance"/>
      </w:pPr>
      <w:r w:rsidRPr="009E3DAC">
        <w:t>One clause per service operation.</w:t>
      </w:r>
    </w:p>
    <w:p w14:paraId="76564B82" w14:textId="0EC50654" w:rsidR="008A6D4A" w:rsidRPr="009E3DAC" w:rsidRDefault="008A6D4A" w:rsidP="008A6D4A">
      <w:pPr>
        <w:pStyle w:val="Guidance"/>
      </w:pPr>
      <w:r w:rsidRPr="009E3DAC">
        <w:t xml:space="preserve">This clause will include a description of the different service </w:t>
      </w:r>
      <w:r w:rsidR="00662390" w:rsidRPr="009E3DAC">
        <w:t>operations supported</w:t>
      </w:r>
      <w:r w:rsidRPr="009E3DAC">
        <w:t xml:space="preserve"> by the service. For RESTful service operations, the service operations depict the resources and the methods they support.</w:t>
      </w:r>
    </w:p>
    <w:p w14:paraId="679BB854" w14:textId="227FC359" w:rsidR="008A6D4A" w:rsidRPr="009E3DAC" w:rsidRDefault="008A6D4A" w:rsidP="007A4424">
      <w:pPr>
        <w:pStyle w:val="41"/>
      </w:pPr>
      <w:bookmarkStart w:id="58" w:name="_Toc510696590"/>
      <w:bookmarkStart w:id="59" w:name="_Toc35971382"/>
      <w:bookmarkStart w:id="60" w:name="_Toc151743289"/>
      <w:r w:rsidRPr="009E3DAC">
        <w:t>5.2.2.1</w:t>
      </w:r>
      <w:r w:rsidRPr="009E3DAC">
        <w:tab/>
        <w:t>Introduction</w:t>
      </w:r>
      <w:bookmarkEnd w:id="58"/>
      <w:bookmarkEnd w:id="59"/>
      <w:bookmarkEnd w:id="60"/>
    </w:p>
    <w:p w14:paraId="5BFB6354" w14:textId="19D548E3" w:rsidR="008A6D4A" w:rsidRPr="009E3DAC" w:rsidRDefault="008A6D4A" w:rsidP="008A6D4A">
      <w:pPr>
        <w:pStyle w:val="Guidance"/>
      </w:pPr>
      <w:r w:rsidRPr="009E3DAC">
        <w:t>This clause will contain a generic introduction of the service operations</w:t>
      </w:r>
      <w:r w:rsidR="00662390" w:rsidRPr="009E3DAC">
        <w:t xml:space="preserve"> </w:t>
      </w:r>
      <w:r w:rsidRPr="009E3DAC">
        <w:t>described in the following clauses.</w:t>
      </w:r>
    </w:p>
    <w:p w14:paraId="561E6E2C" w14:textId="3BF45466" w:rsidR="008A6D4A" w:rsidRPr="009E3DAC" w:rsidRDefault="008A6D4A" w:rsidP="007A4424">
      <w:pPr>
        <w:pStyle w:val="41"/>
      </w:pPr>
      <w:bookmarkStart w:id="61" w:name="_Toc510696591"/>
      <w:bookmarkStart w:id="62" w:name="_Toc35971383"/>
      <w:bookmarkStart w:id="63" w:name="_Toc151743290"/>
      <w:r w:rsidRPr="009E3DAC">
        <w:t>5.2.2.2</w:t>
      </w:r>
      <w:r w:rsidRPr="009E3DAC">
        <w:tab/>
        <w:t>&lt;Service operation 1&gt;</w:t>
      </w:r>
      <w:bookmarkEnd w:id="61"/>
      <w:bookmarkEnd w:id="62"/>
      <w:bookmarkEnd w:id="63"/>
    </w:p>
    <w:p w14:paraId="687573F6" w14:textId="4380B09E" w:rsidR="008A6D4A" w:rsidRPr="009E3DAC" w:rsidRDefault="008A6D4A" w:rsidP="007A4424">
      <w:pPr>
        <w:pStyle w:val="51"/>
      </w:pPr>
      <w:bookmarkStart w:id="64" w:name="_Toc510696592"/>
      <w:bookmarkStart w:id="65" w:name="_Toc35971384"/>
      <w:bookmarkStart w:id="66" w:name="_Toc151743291"/>
      <w:r w:rsidRPr="009E3DAC">
        <w:t>5.2.2.2.1</w:t>
      </w:r>
      <w:r w:rsidRPr="009E3DAC">
        <w:tab/>
        <w:t>General</w:t>
      </w:r>
      <w:bookmarkEnd w:id="64"/>
      <w:bookmarkEnd w:id="65"/>
      <w:bookmarkEnd w:id="66"/>
    </w:p>
    <w:p w14:paraId="7CEE865F" w14:textId="3358BD13" w:rsidR="008A6D4A" w:rsidRPr="009E3DAC" w:rsidRDefault="008A6D4A" w:rsidP="008A6D4A">
      <w:r w:rsidRPr="009E3DAC">
        <w:t>This clause provides a general description of the service operation.</w:t>
      </w:r>
    </w:p>
    <w:p w14:paraId="65A5DAD4" w14:textId="303BA932" w:rsidR="008A6D4A" w:rsidRPr="009E3DAC" w:rsidRDefault="008A6D4A" w:rsidP="007A4424">
      <w:pPr>
        <w:pStyle w:val="51"/>
      </w:pPr>
      <w:bookmarkStart w:id="67" w:name="_Toc510696593"/>
      <w:bookmarkStart w:id="68" w:name="_Toc35971385"/>
      <w:bookmarkStart w:id="69" w:name="_Toc151743292"/>
      <w:r w:rsidRPr="009E3DAC">
        <w:t>5.2.2.2.2</w:t>
      </w:r>
      <w:r w:rsidRPr="009E3DAC">
        <w:tab/>
        <w:t>&lt;Procedure 1 using service operation 1 of service 1&gt;</w:t>
      </w:r>
      <w:bookmarkEnd w:id="67"/>
      <w:bookmarkEnd w:id="68"/>
      <w:bookmarkEnd w:id="69"/>
    </w:p>
    <w:bookmarkStart w:id="70" w:name="_Toc510696594"/>
    <w:bookmarkStart w:id="71" w:name="_Toc35971386"/>
    <w:p w14:paraId="26C8DBA5" w14:textId="5936E5C3" w:rsidR="008A6D4A" w:rsidRPr="00F4442C" w:rsidRDefault="00E45153" w:rsidP="007A4424">
      <w:pPr>
        <w:pStyle w:val="51"/>
      </w:pPr>
      <w:r w:rsidRPr="00F4442C">
        <w:fldChar w:fldCharType="begin"/>
      </w:r>
      <w:r w:rsidR="004F4A1C" w:rsidRPr="009E3DAC">
        <w:fldChar w:fldCharType="separate"/>
      </w:r>
      <w:r w:rsidRPr="009E3DAC">
        <w:fldChar w:fldCharType="end"/>
      </w:r>
      <w:bookmarkStart w:id="72" w:name="_Toc151743293"/>
      <w:r w:rsidR="008A6D4A" w:rsidRPr="00F4442C">
        <w:t>5.2.2.2.3</w:t>
      </w:r>
      <w:r w:rsidR="008A6D4A" w:rsidRPr="00F4442C">
        <w:tab/>
        <w:t>&lt;Procedure 2 using service operation 1 of service 1&gt;</w:t>
      </w:r>
      <w:bookmarkEnd w:id="70"/>
      <w:bookmarkEnd w:id="71"/>
      <w:bookmarkEnd w:id="72"/>
    </w:p>
    <w:p w14:paraId="029F209D" w14:textId="77777777" w:rsidR="008A6D4A" w:rsidRPr="00F4442C" w:rsidRDefault="008A6D4A" w:rsidP="008A6D4A">
      <w:pPr>
        <w:pStyle w:val="Guidance"/>
      </w:pPr>
      <w:r w:rsidRPr="00F4442C">
        <w:t>And so on if there are more than 2 procedures that need to be described for the service.</w:t>
      </w:r>
    </w:p>
    <w:p w14:paraId="2DB2C814" w14:textId="77777777" w:rsidR="008A6D4A" w:rsidRPr="00F4442C" w:rsidRDefault="008A6D4A" w:rsidP="008A6D4A">
      <w:pPr>
        <w:pStyle w:val="Guidance"/>
      </w:pPr>
      <w:r w:rsidRPr="00F4442C">
        <w:t>Clauses 5.2.2.2.x are optional to include. They can be specified e.g. if a service operation is implemented using different combinations of resources and methods.</w:t>
      </w:r>
    </w:p>
    <w:p w14:paraId="3EB28514" w14:textId="77777777" w:rsidR="008A6D4A" w:rsidRPr="00F4442C" w:rsidRDefault="008A6D4A" w:rsidP="007A4424">
      <w:pPr>
        <w:pStyle w:val="41"/>
      </w:pPr>
      <w:bookmarkStart w:id="73" w:name="_Toc510696595"/>
      <w:bookmarkStart w:id="74" w:name="_Toc35971387"/>
      <w:bookmarkStart w:id="75" w:name="_Toc151743294"/>
      <w:r w:rsidRPr="00F4442C">
        <w:lastRenderedPageBreak/>
        <w:t>5.2.2.3</w:t>
      </w:r>
      <w:r w:rsidRPr="00F4442C">
        <w:tab/>
        <w:t>&lt;Service operation 2&gt;</w:t>
      </w:r>
      <w:bookmarkEnd w:id="73"/>
      <w:bookmarkEnd w:id="74"/>
      <w:bookmarkEnd w:id="75"/>
    </w:p>
    <w:p w14:paraId="61A82AA1" w14:textId="77777777" w:rsidR="008A6D4A" w:rsidRPr="00F4442C" w:rsidRDefault="008A6D4A" w:rsidP="008A6D4A">
      <w:r w:rsidRPr="00F4442C">
        <w:t>And so on if there are more than 2 service operations to be described for the service.</w:t>
      </w:r>
    </w:p>
    <w:p w14:paraId="72CC9551" w14:textId="77777777" w:rsidR="009B4E95" w:rsidRPr="00F4442C" w:rsidRDefault="004859EC" w:rsidP="009B4E95">
      <w:pPr>
        <w:pStyle w:val="21"/>
      </w:pPr>
      <w:bookmarkStart w:id="76" w:name="_Toc510696596"/>
      <w:bookmarkStart w:id="77" w:name="_Toc35971388"/>
      <w:r w:rsidRPr="00F4442C">
        <w:br w:type="page"/>
      </w:r>
      <w:bookmarkStart w:id="78" w:name="_Toc148176844"/>
      <w:bookmarkStart w:id="79" w:name="_Toc148358894"/>
    </w:p>
    <w:p w14:paraId="36FB2C6C" w14:textId="77777777" w:rsidR="009B4E95" w:rsidRPr="00F4442C" w:rsidRDefault="009B4E95" w:rsidP="009B4E95">
      <w:pPr>
        <w:pStyle w:val="21"/>
      </w:pPr>
      <w:bookmarkStart w:id="80" w:name="_Toc151743295"/>
      <w:r w:rsidRPr="00F4442C">
        <w:lastRenderedPageBreak/>
        <w:t>5.3</w:t>
      </w:r>
      <w:r w:rsidRPr="00F4442C">
        <w:tab/>
        <w:t>NSCE_</w:t>
      </w:r>
      <w:bookmarkEnd w:id="78"/>
      <w:bookmarkEnd w:id="79"/>
      <w:r w:rsidRPr="00F4442C">
        <w:t>NSOptimization</w:t>
      </w:r>
      <w:bookmarkEnd w:id="80"/>
    </w:p>
    <w:p w14:paraId="5CE3F39D" w14:textId="77777777" w:rsidR="009B4E95" w:rsidRPr="00F4442C" w:rsidRDefault="009B4E95" w:rsidP="009B4E95">
      <w:pPr>
        <w:pStyle w:val="31"/>
      </w:pPr>
      <w:bookmarkStart w:id="81" w:name="_Toc148176845"/>
      <w:bookmarkStart w:id="82" w:name="_Toc148358895"/>
      <w:bookmarkStart w:id="83" w:name="_Toc151743296"/>
      <w:r w:rsidRPr="00F4442C">
        <w:t>5.3.1</w:t>
      </w:r>
      <w:r w:rsidRPr="00F4442C">
        <w:tab/>
        <w:t>Service Description</w:t>
      </w:r>
      <w:bookmarkEnd w:id="81"/>
      <w:bookmarkEnd w:id="82"/>
      <w:bookmarkEnd w:id="83"/>
    </w:p>
    <w:p w14:paraId="3005B9B5" w14:textId="77777777" w:rsidR="009B4E95" w:rsidRPr="00F4442C" w:rsidRDefault="009B4E95" w:rsidP="009B4E95">
      <w:r w:rsidRPr="00F4442C">
        <w:t>The NSCE_NSOptimization service exposed by the NSCE Server enables a service consumer (e.g. VAL Server) to:</w:t>
      </w:r>
    </w:p>
    <w:p w14:paraId="66B22F44" w14:textId="77777777" w:rsidR="009B4E95" w:rsidRPr="00F4442C" w:rsidRDefault="009B4E95" w:rsidP="009B4E95">
      <w:pPr>
        <w:pStyle w:val="B10"/>
      </w:pPr>
      <w:r w:rsidRPr="00F4442C">
        <w:t>-</w:t>
      </w:r>
      <w:r w:rsidRPr="00F4442C">
        <w:tab/>
        <w:t>Create/delete the Network Slice Optimization Subscription;</w:t>
      </w:r>
    </w:p>
    <w:p w14:paraId="5CCC2DBA" w14:textId="77777777" w:rsidR="009B4E95" w:rsidRPr="00F4442C" w:rsidRDefault="009B4E95" w:rsidP="009B4E95">
      <w:pPr>
        <w:pStyle w:val="B10"/>
      </w:pPr>
      <w:r w:rsidRPr="00F4442C">
        <w:t>-</w:t>
      </w:r>
      <w:r w:rsidRPr="00F4442C">
        <w:tab/>
        <w:t>Receive the Network Slice Optimization notifications; and</w:t>
      </w:r>
    </w:p>
    <w:p w14:paraId="2003133C" w14:textId="77777777" w:rsidR="009B4E95" w:rsidRPr="00F4442C" w:rsidRDefault="009B4E95" w:rsidP="009B4E95">
      <w:pPr>
        <w:pStyle w:val="B10"/>
      </w:pPr>
      <w:r w:rsidRPr="00F4442C">
        <w:t>-</w:t>
      </w:r>
      <w:r w:rsidRPr="00F4442C">
        <w:tab/>
      </w:r>
      <w:r w:rsidRPr="00F4442C">
        <w:rPr>
          <w:noProof/>
          <w:lang w:eastAsia="zh-CN"/>
        </w:rPr>
        <w:t>Retrieve</w:t>
      </w:r>
      <w:r w:rsidRPr="00F4442C">
        <w:t xml:space="preserve"> the Network Slice Optimization reports.</w:t>
      </w:r>
    </w:p>
    <w:p w14:paraId="3105B665" w14:textId="77777777" w:rsidR="009B4E95" w:rsidRPr="00F4442C" w:rsidRDefault="009B4E95" w:rsidP="009B4E95">
      <w:pPr>
        <w:pStyle w:val="31"/>
      </w:pPr>
      <w:bookmarkStart w:id="84" w:name="_Toc148176846"/>
      <w:bookmarkStart w:id="85" w:name="_Toc148358896"/>
      <w:bookmarkStart w:id="86" w:name="_Toc151743297"/>
      <w:r w:rsidRPr="00F4442C">
        <w:t>5.3.2</w:t>
      </w:r>
      <w:r w:rsidRPr="00F4442C">
        <w:tab/>
        <w:t>Service Operations</w:t>
      </w:r>
      <w:bookmarkEnd w:id="84"/>
      <w:bookmarkEnd w:id="85"/>
      <w:bookmarkEnd w:id="86"/>
    </w:p>
    <w:p w14:paraId="4333131D" w14:textId="77777777" w:rsidR="009B4E95" w:rsidRPr="00F4442C" w:rsidRDefault="009B4E95" w:rsidP="009B4E95">
      <w:pPr>
        <w:pStyle w:val="41"/>
      </w:pPr>
      <w:bookmarkStart w:id="87" w:name="_Toc148176847"/>
      <w:bookmarkStart w:id="88" w:name="_Toc148358897"/>
      <w:bookmarkStart w:id="89" w:name="_Toc151743298"/>
      <w:r w:rsidRPr="00F4442C">
        <w:t>5.3.2.1</w:t>
      </w:r>
      <w:r w:rsidRPr="00F4442C">
        <w:tab/>
        <w:t>Introduction</w:t>
      </w:r>
      <w:bookmarkEnd w:id="87"/>
      <w:bookmarkEnd w:id="88"/>
      <w:bookmarkEnd w:id="89"/>
    </w:p>
    <w:p w14:paraId="197111E2" w14:textId="77777777" w:rsidR="009B4E95" w:rsidRPr="00F4442C" w:rsidRDefault="009B4E95" w:rsidP="009B4E95">
      <w:r w:rsidRPr="00F4442C">
        <w:t>The service operations defined for the NSCE_NSOptimization service are shown in table 5.3.2.1-1.</w:t>
      </w:r>
    </w:p>
    <w:p w14:paraId="21C7D67B" w14:textId="77777777" w:rsidR="009B4E95" w:rsidRPr="00F4442C" w:rsidRDefault="009B4E95" w:rsidP="009B4E95">
      <w:pPr>
        <w:pStyle w:val="TH"/>
      </w:pPr>
      <w:r w:rsidRPr="00F4442C">
        <w:t>Table 5.3.2.1-1: NSCE_NSOptimization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9B4E95" w:rsidRPr="00F4442C" w14:paraId="5100D03C" w14:textId="77777777" w:rsidTr="00197F6A">
        <w:trPr>
          <w:jc w:val="center"/>
        </w:trPr>
        <w:tc>
          <w:tcPr>
            <w:tcW w:w="3111" w:type="dxa"/>
            <w:shd w:val="clear" w:color="000000" w:fill="C0C0C0"/>
            <w:vAlign w:val="center"/>
          </w:tcPr>
          <w:p w14:paraId="0A7BFC30" w14:textId="77777777" w:rsidR="009B4E95" w:rsidRPr="00F4442C" w:rsidRDefault="009B4E95" w:rsidP="00197F6A">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51866633" w14:textId="77777777" w:rsidR="009B4E95" w:rsidRPr="00F4442C" w:rsidRDefault="009B4E95" w:rsidP="00197F6A">
            <w:pPr>
              <w:pStyle w:val="TAH"/>
            </w:pPr>
            <w:r w:rsidRPr="00F4442C">
              <w:t>Description</w:t>
            </w:r>
          </w:p>
        </w:tc>
        <w:tc>
          <w:tcPr>
            <w:tcW w:w="1649" w:type="dxa"/>
            <w:shd w:val="clear" w:color="000000" w:fill="C0C0C0"/>
            <w:vAlign w:val="center"/>
          </w:tcPr>
          <w:p w14:paraId="2C0B852D" w14:textId="77777777" w:rsidR="009B4E95" w:rsidRPr="00F4442C" w:rsidRDefault="009B4E95" w:rsidP="00197F6A">
            <w:pPr>
              <w:pStyle w:val="TAH"/>
            </w:pPr>
            <w:r w:rsidRPr="00F4442C">
              <w:t>Initiated by</w:t>
            </w:r>
          </w:p>
        </w:tc>
      </w:tr>
      <w:tr w:rsidR="009B4E95" w:rsidRPr="00F4442C" w14:paraId="3EACD903" w14:textId="77777777" w:rsidTr="00197F6A">
        <w:trPr>
          <w:jc w:val="center"/>
        </w:trPr>
        <w:tc>
          <w:tcPr>
            <w:tcW w:w="3111" w:type="dxa"/>
            <w:shd w:val="clear" w:color="auto" w:fill="auto"/>
            <w:vAlign w:val="center"/>
          </w:tcPr>
          <w:p w14:paraId="2741732D" w14:textId="77777777" w:rsidR="009B4E95" w:rsidRPr="00F4442C" w:rsidRDefault="009B4E95" w:rsidP="00197F6A">
            <w:pPr>
              <w:pStyle w:val="TAL"/>
            </w:pPr>
            <w:r w:rsidRPr="00F4442C">
              <w:t>NSCE_NSOptimization_S</w:t>
            </w:r>
            <w:r w:rsidRPr="00F4442C">
              <w:rPr>
                <w:rFonts w:hint="eastAsia"/>
                <w:lang w:eastAsia="zh-CN"/>
              </w:rPr>
              <w:t>ub</w:t>
            </w:r>
            <w:r w:rsidRPr="00F4442C">
              <w:t>scribe</w:t>
            </w:r>
          </w:p>
        </w:tc>
        <w:tc>
          <w:tcPr>
            <w:tcW w:w="4449" w:type="dxa"/>
            <w:vAlign w:val="center"/>
          </w:tcPr>
          <w:p w14:paraId="14EC55F9" w14:textId="77777777" w:rsidR="009B4E95" w:rsidRPr="00F4442C" w:rsidRDefault="009B4E95" w:rsidP="00197F6A">
            <w:pPr>
              <w:pStyle w:val="TAL"/>
            </w:pPr>
            <w:r w:rsidRPr="00F4442C">
              <w:t>This service operation enables a service consumer to create/update/delete the Network Slice Optimization Subscription.</w:t>
            </w:r>
          </w:p>
        </w:tc>
        <w:tc>
          <w:tcPr>
            <w:tcW w:w="1649" w:type="dxa"/>
            <w:shd w:val="clear" w:color="auto" w:fill="auto"/>
            <w:vAlign w:val="center"/>
          </w:tcPr>
          <w:p w14:paraId="49AAF604" w14:textId="77777777" w:rsidR="009B4E95" w:rsidRPr="00F4442C" w:rsidRDefault="009B4E95" w:rsidP="00197F6A">
            <w:pPr>
              <w:pStyle w:val="TAL"/>
              <w:rPr>
                <w:lang w:val="en-US"/>
              </w:rPr>
            </w:pPr>
            <w:r w:rsidRPr="00F4442C">
              <w:rPr>
                <w:lang w:val="en-US"/>
              </w:rPr>
              <w:t>e.g., VAL Server</w:t>
            </w:r>
          </w:p>
        </w:tc>
      </w:tr>
      <w:tr w:rsidR="009B4E95" w:rsidRPr="00F4442C" w14:paraId="553700EF" w14:textId="77777777" w:rsidTr="00197F6A">
        <w:trPr>
          <w:jc w:val="center"/>
        </w:trPr>
        <w:tc>
          <w:tcPr>
            <w:tcW w:w="3111" w:type="dxa"/>
            <w:shd w:val="clear" w:color="auto" w:fill="auto"/>
            <w:vAlign w:val="center"/>
          </w:tcPr>
          <w:p w14:paraId="080E0E9A" w14:textId="77777777" w:rsidR="009B4E95" w:rsidRPr="00F4442C" w:rsidRDefault="009B4E95" w:rsidP="00197F6A">
            <w:pPr>
              <w:pStyle w:val="TAL"/>
            </w:pPr>
            <w:r w:rsidRPr="00F4442C">
              <w:t>NSCE_NSOptimization_Notify</w:t>
            </w:r>
          </w:p>
        </w:tc>
        <w:tc>
          <w:tcPr>
            <w:tcW w:w="4449" w:type="dxa"/>
            <w:vAlign w:val="center"/>
          </w:tcPr>
          <w:p w14:paraId="1E52DA80" w14:textId="77777777" w:rsidR="009B4E95" w:rsidRPr="00F4442C" w:rsidRDefault="009B4E95" w:rsidP="00197F6A">
            <w:pPr>
              <w:pStyle w:val="TAL"/>
            </w:pPr>
            <w:r w:rsidRPr="00F4442C">
              <w:t>This service operation enables a service consumer to receive Network Slice Optimization notifications.</w:t>
            </w:r>
          </w:p>
        </w:tc>
        <w:tc>
          <w:tcPr>
            <w:tcW w:w="1649" w:type="dxa"/>
            <w:shd w:val="clear" w:color="auto" w:fill="auto"/>
            <w:vAlign w:val="center"/>
          </w:tcPr>
          <w:p w14:paraId="6B952EF3" w14:textId="77777777" w:rsidR="009B4E95" w:rsidRPr="00F4442C" w:rsidRDefault="009B4E95" w:rsidP="00197F6A">
            <w:pPr>
              <w:pStyle w:val="TAL"/>
            </w:pPr>
            <w:r w:rsidRPr="00F4442C">
              <w:rPr>
                <w:lang w:val="en-US"/>
              </w:rPr>
              <w:t>e.g., VAL Server</w:t>
            </w:r>
          </w:p>
        </w:tc>
      </w:tr>
    </w:tbl>
    <w:p w14:paraId="3A2BB6F4" w14:textId="77777777" w:rsidR="009B4E95" w:rsidRPr="00F4442C" w:rsidRDefault="009B4E95" w:rsidP="009B4E95"/>
    <w:p w14:paraId="3A167839" w14:textId="77777777" w:rsidR="009B4E95" w:rsidRPr="00F4442C" w:rsidRDefault="009B4E95" w:rsidP="009B4E95">
      <w:pPr>
        <w:pStyle w:val="41"/>
      </w:pPr>
      <w:bookmarkStart w:id="90" w:name="_Toc148176833"/>
      <w:bookmarkStart w:id="91" w:name="_Toc148358883"/>
      <w:bookmarkStart w:id="92" w:name="_Toc151743299"/>
      <w:r w:rsidRPr="00F4442C">
        <w:t>5.3.2.2</w:t>
      </w:r>
      <w:r w:rsidRPr="00F4442C">
        <w:tab/>
      </w:r>
      <w:bookmarkEnd w:id="90"/>
      <w:bookmarkEnd w:id="91"/>
      <w:r w:rsidRPr="00F4442C">
        <w:t>NSCE_NSOptimization_S</w:t>
      </w:r>
      <w:r w:rsidRPr="00F4442C">
        <w:rPr>
          <w:rFonts w:hint="eastAsia"/>
          <w:lang w:eastAsia="zh-CN"/>
        </w:rPr>
        <w:t>ub</w:t>
      </w:r>
      <w:r w:rsidRPr="00F4442C">
        <w:t>scribe</w:t>
      </w:r>
      <w:bookmarkEnd w:id="92"/>
    </w:p>
    <w:p w14:paraId="0B0EE46C" w14:textId="77777777" w:rsidR="009B4E95" w:rsidRPr="00F4442C" w:rsidRDefault="009B4E95" w:rsidP="009B4E95">
      <w:pPr>
        <w:pStyle w:val="51"/>
      </w:pPr>
      <w:bookmarkStart w:id="93" w:name="_Toc148176834"/>
      <w:bookmarkStart w:id="94" w:name="_Toc148358884"/>
      <w:bookmarkStart w:id="95" w:name="_Toc151743300"/>
      <w:r w:rsidRPr="00F4442C">
        <w:t>5.3.2.2.1</w:t>
      </w:r>
      <w:r w:rsidRPr="00F4442C">
        <w:tab/>
        <w:t>General</w:t>
      </w:r>
      <w:bookmarkEnd w:id="93"/>
      <w:bookmarkEnd w:id="94"/>
      <w:bookmarkEnd w:id="95"/>
    </w:p>
    <w:p w14:paraId="555DC22C" w14:textId="77777777" w:rsidR="009B4E95" w:rsidRPr="00F4442C" w:rsidRDefault="009B4E95" w:rsidP="009B4E95">
      <w:r w:rsidRPr="00F4442C">
        <w:t>This service operation is used by a service consumer (e.g. VAL Server) to request the creation/update/deletion of a Network Slice Optimization Subscription at the NSCE Server.</w:t>
      </w:r>
    </w:p>
    <w:p w14:paraId="08EF0201" w14:textId="77777777" w:rsidR="009B4E95" w:rsidRPr="00F4442C" w:rsidRDefault="009B4E95" w:rsidP="009B4E95">
      <w:r w:rsidRPr="00F4442C">
        <w:t>The following procedures are supported by the "NSCE_NSOptimization_S</w:t>
      </w:r>
      <w:r w:rsidRPr="00F4442C">
        <w:rPr>
          <w:rFonts w:hint="eastAsia"/>
          <w:lang w:eastAsia="zh-CN"/>
        </w:rPr>
        <w:t>ub</w:t>
      </w:r>
      <w:r w:rsidRPr="00F4442C">
        <w:t>scribe" service operation:</w:t>
      </w:r>
    </w:p>
    <w:p w14:paraId="542CA90B" w14:textId="77777777" w:rsidR="009B4E95" w:rsidRPr="00F4442C" w:rsidRDefault="009B4E95" w:rsidP="009B4E95">
      <w:pPr>
        <w:pStyle w:val="B10"/>
        <w:rPr>
          <w:lang w:val="en-US"/>
        </w:rPr>
      </w:pPr>
      <w:r w:rsidRPr="00F4442C">
        <w:rPr>
          <w:lang w:val="en-US"/>
        </w:rPr>
        <w:t>-</w:t>
      </w:r>
      <w:r w:rsidRPr="00F4442C">
        <w:rPr>
          <w:lang w:val="en-US"/>
        </w:rPr>
        <w:tab/>
      </w:r>
      <w:r w:rsidRPr="00F4442C">
        <w:t>Network Slice Optimization Subscription Creation;</w:t>
      </w:r>
    </w:p>
    <w:p w14:paraId="505DEC2D" w14:textId="77777777" w:rsidR="009B4E95" w:rsidRPr="00F4442C" w:rsidRDefault="009B4E95" w:rsidP="009B4E95">
      <w:pPr>
        <w:pStyle w:val="B10"/>
      </w:pPr>
      <w:r w:rsidRPr="00F4442C">
        <w:rPr>
          <w:lang w:val="en-US"/>
        </w:rPr>
        <w:t>-</w:t>
      </w:r>
      <w:r w:rsidRPr="00F4442C">
        <w:rPr>
          <w:lang w:val="en-US"/>
        </w:rPr>
        <w:tab/>
      </w:r>
      <w:r w:rsidRPr="00F4442C">
        <w:t>Network Slice Optimization Subscription Update;</w:t>
      </w:r>
    </w:p>
    <w:p w14:paraId="3E3A6ABE" w14:textId="77777777" w:rsidR="009B4E95" w:rsidRPr="00F4442C" w:rsidRDefault="009B4E95" w:rsidP="009B4E95">
      <w:pPr>
        <w:pStyle w:val="B10"/>
      </w:pPr>
      <w:r w:rsidRPr="00F4442C">
        <w:rPr>
          <w:lang w:val="en-US"/>
        </w:rPr>
        <w:t>-</w:t>
      </w:r>
      <w:r w:rsidRPr="00F4442C">
        <w:rPr>
          <w:lang w:val="en-US"/>
        </w:rPr>
        <w:tab/>
      </w:r>
      <w:r w:rsidRPr="00F4442C">
        <w:t>Network Slice Optimization Subscription Deletion.</w:t>
      </w:r>
    </w:p>
    <w:p w14:paraId="621DC02E" w14:textId="77777777" w:rsidR="009B4E95" w:rsidRPr="00F4442C" w:rsidRDefault="009B4E95" w:rsidP="009B4E95">
      <w:pPr>
        <w:pStyle w:val="EditorsNote"/>
        <w:rPr>
          <w:lang w:eastAsia="zh-CN"/>
        </w:rPr>
      </w:pPr>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p>
    <w:p w14:paraId="2A6297A7" w14:textId="77777777" w:rsidR="009B4E95" w:rsidRPr="00F4442C" w:rsidRDefault="009B4E95" w:rsidP="009B4E95">
      <w:pPr>
        <w:pStyle w:val="51"/>
      </w:pPr>
      <w:bookmarkStart w:id="96" w:name="_Toc148176835"/>
      <w:bookmarkStart w:id="97" w:name="_Toc148358885"/>
      <w:bookmarkStart w:id="98" w:name="_Toc151743301"/>
      <w:r w:rsidRPr="00F4442C">
        <w:t>5.3.2.2.2</w:t>
      </w:r>
      <w:r w:rsidRPr="00F4442C">
        <w:tab/>
      </w:r>
      <w:bookmarkStart w:id="99" w:name="_Hlk134750947"/>
      <w:r w:rsidRPr="00F4442C">
        <w:t xml:space="preserve">Network Slice Optimization </w:t>
      </w:r>
      <w:bookmarkEnd w:id="99"/>
      <w:r w:rsidRPr="00F4442C">
        <w:t>Subscription Creation</w:t>
      </w:r>
      <w:bookmarkEnd w:id="96"/>
      <w:bookmarkEnd w:id="97"/>
      <w:bookmarkEnd w:id="98"/>
    </w:p>
    <w:p w14:paraId="2360AD93" w14:textId="1B0EDDA7" w:rsidR="009B4E95" w:rsidRPr="00F4442C" w:rsidRDefault="009B4E95" w:rsidP="009B4E95">
      <w:r w:rsidRPr="00F4442C">
        <w:t xml:space="preserve">Figure 5.3.2.2.2-1 depicts a scenario where a </w:t>
      </w:r>
      <w:r w:rsidRPr="00F4442C">
        <w:rPr>
          <w:noProof/>
          <w:lang w:eastAsia="zh-CN"/>
        </w:rPr>
        <w:t xml:space="preserve">a service consumer (e.g. VAL Server) </w:t>
      </w:r>
      <w:r w:rsidRPr="00F4442C">
        <w:t>sends a request to the NSCE Server to request the creation of a Network Slice Optimization Subscription (as defined in clause 9.5 of 3GPP°TS°23.435°[14]).</w:t>
      </w:r>
    </w:p>
    <w:bookmarkStart w:id="100" w:name="_MON_1760776667"/>
    <w:bookmarkEnd w:id="100"/>
    <w:p w14:paraId="4EEF93F4" w14:textId="77777777" w:rsidR="009B4E95" w:rsidRPr="00F4442C" w:rsidRDefault="009B4E95" w:rsidP="009B4E95">
      <w:pPr>
        <w:pStyle w:val="TF"/>
      </w:pPr>
      <w:r w:rsidRPr="00F4442C">
        <w:object w:dxaOrig="9620" w:dyaOrig="2508" w14:anchorId="1E3C88EA">
          <v:shape id="_x0000_i2606" type="#_x0000_t75" style="width:481.1pt;height:125.3pt" o:ole="">
            <v:imagedata r:id="rId15" o:title=""/>
          </v:shape>
          <o:OLEObject Type="Embed" ProgID="Word.Document.8" ShapeID="_x0000_i2606" DrawAspect="Content" ObjectID="_1762356158" r:id="rId16">
            <o:FieldCodes>\s</o:FieldCodes>
          </o:OLEObject>
        </w:object>
      </w:r>
    </w:p>
    <w:p w14:paraId="580BD048" w14:textId="77777777" w:rsidR="009B4E95" w:rsidRPr="00F4442C" w:rsidRDefault="009B4E95" w:rsidP="009B4E95">
      <w:pPr>
        <w:pStyle w:val="TF"/>
      </w:pPr>
      <w:r w:rsidRPr="00F4442C">
        <w:t>Figure 5.3.2.2.2-1: Procedure for Network Slice Optimization Subscription Creation</w:t>
      </w:r>
    </w:p>
    <w:p w14:paraId="58422F6C" w14:textId="77777777" w:rsidR="009B4E95" w:rsidRPr="00F4442C" w:rsidRDefault="009B4E95" w:rsidP="009B4E95">
      <w:pPr>
        <w:pStyle w:val="B10"/>
      </w:pPr>
      <w:r w:rsidRPr="00F4442C">
        <w:t>1.</w:t>
      </w:r>
      <w:r w:rsidRPr="00F4442C">
        <w:tab/>
        <w:t xml:space="preserve">In order to subscribe to network slice optimization reporting, the </w:t>
      </w:r>
      <w:r w:rsidRPr="00F4442C">
        <w:rPr>
          <w:noProof/>
          <w:lang w:eastAsia="zh-CN"/>
        </w:rPr>
        <w:t xml:space="preserve">service consumer (e.g. VAL Server) </w:t>
      </w:r>
      <w:r w:rsidRPr="00F4442C">
        <w:t>shall send an HTTP POST request to the NSCE Server targeting the URI of the "Network Slice Optimization Subscriptions" collection resource, with the request body including the NetSliceOptSubsc data structure.</w:t>
      </w:r>
    </w:p>
    <w:p w14:paraId="7E223732" w14:textId="77777777" w:rsidR="009B4E95" w:rsidRPr="00F4442C" w:rsidRDefault="009B4E95" w:rsidP="009B4E95">
      <w:pPr>
        <w:pStyle w:val="B10"/>
      </w:pPr>
      <w:r w:rsidRPr="00F4442C">
        <w:t>2a.</w:t>
      </w:r>
      <w:r w:rsidRPr="00F4442C">
        <w:tab/>
        <w:t>Upon success, the NSCE Server shall respond with an HTTP "201 Created" status code with the response body containing a representation of the created "Individual Network Slice Optimization Subscriptions" resource within the NetSliceOptSubsc data structure.</w:t>
      </w:r>
    </w:p>
    <w:p w14:paraId="01AC67C3"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4E155B36" w14:textId="77777777" w:rsidR="009B4E95" w:rsidRPr="00F4442C" w:rsidRDefault="009B4E95" w:rsidP="009B4E95"/>
    <w:p w14:paraId="24590961" w14:textId="77777777" w:rsidR="009B4E95" w:rsidRPr="00F4442C" w:rsidRDefault="009B4E95" w:rsidP="009B4E95">
      <w:pPr>
        <w:pStyle w:val="51"/>
      </w:pPr>
      <w:bookmarkStart w:id="101" w:name="_Toc148176836"/>
      <w:bookmarkStart w:id="102" w:name="_Toc148358886"/>
      <w:bookmarkStart w:id="103" w:name="_Toc151743302"/>
      <w:r w:rsidRPr="00F4442C">
        <w:t>5.3.2.2.3</w:t>
      </w:r>
      <w:r w:rsidRPr="00F4442C">
        <w:tab/>
        <w:t>Network Slice Optimization Subscription Update</w:t>
      </w:r>
      <w:bookmarkEnd w:id="101"/>
      <w:bookmarkEnd w:id="102"/>
      <w:bookmarkEnd w:id="103"/>
    </w:p>
    <w:p w14:paraId="06C981CB" w14:textId="610F6A8C" w:rsidR="009B4E95" w:rsidRPr="00F4442C" w:rsidRDefault="009B4E95" w:rsidP="009B4E95">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3GPP°TS°23.435°[14]).</w:t>
      </w:r>
    </w:p>
    <w:p w14:paraId="7B84FB05" w14:textId="77777777" w:rsidR="009B4E95" w:rsidRPr="00F4442C" w:rsidRDefault="009B4E95" w:rsidP="009B4E95">
      <w:pPr>
        <w:pStyle w:val="TH"/>
      </w:pPr>
      <w:r w:rsidRPr="00F4442C">
        <w:object w:dxaOrig="9620" w:dyaOrig="3089" w14:anchorId="135D4AE8">
          <v:shape id="_x0000_i2607" type="#_x0000_t75" style="width:481.1pt;height:154.3pt" o:ole="">
            <v:imagedata r:id="rId17" o:title=""/>
          </v:shape>
          <o:OLEObject Type="Embed" ProgID="Word.Document.8" ShapeID="_x0000_i2607" DrawAspect="Content" ObjectID="_1762356159" r:id="rId18">
            <o:FieldCodes>\s</o:FieldCodes>
          </o:OLEObject>
        </w:object>
      </w:r>
    </w:p>
    <w:p w14:paraId="379EEA73" w14:textId="77777777" w:rsidR="009B4E95" w:rsidRPr="00F4442C" w:rsidRDefault="009B4E95" w:rsidP="009B4E95">
      <w:pPr>
        <w:pStyle w:val="TF"/>
      </w:pPr>
      <w:r w:rsidRPr="00F4442C">
        <w:t>Figure 5.3.2.2.3-1: Procedure for Network Slice Optimization Subscription Update</w:t>
      </w:r>
    </w:p>
    <w:p w14:paraId="66950C86" w14:textId="77777777" w:rsidR="009B4E95" w:rsidRPr="00F4442C" w:rsidRDefault="009B4E95" w:rsidP="009B4E95">
      <w:pPr>
        <w:pStyle w:val="B10"/>
      </w:pPr>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 request to the NSCE Server, targeting the URI of the corresponding "Individual Network Slice Optimization Subscriptions" resource, with the request body including either:</w:t>
      </w:r>
    </w:p>
    <w:p w14:paraId="7F0E6D35" w14:textId="77777777" w:rsidR="009B4E95" w:rsidRPr="00F4442C" w:rsidRDefault="009B4E95" w:rsidP="009B4E95">
      <w:pPr>
        <w:pStyle w:val="B2"/>
      </w:pPr>
      <w:r w:rsidRPr="00F4442C">
        <w:t>-</w:t>
      </w:r>
      <w:r w:rsidRPr="00F4442C">
        <w:tab/>
        <w:t>the updated representation of the resource within the NetSliceOptSubsc data structure, in case the HTTP PUT method is used.</w:t>
      </w:r>
    </w:p>
    <w:p w14:paraId="6780861C" w14:textId="77777777" w:rsidR="009B4E95" w:rsidRPr="00F4442C" w:rsidRDefault="009B4E95" w:rsidP="009B4E95">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48A5C3C0" w14:textId="77777777" w:rsidR="009B4E95" w:rsidRPr="00F4442C" w:rsidRDefault="009B4E95" w:rsidP="009B4E95">
      <w:pPr>
        <w:pStyle w:val="B10"/>
      </w:pPr>
      <w:r w:rsidRPr="00F4442C">
        <w:t>2a.</w:t>
      </w:r>
      <w:r w:rsidRPr="00F4442C">
        <w:tab/>
        <w:t>Upon success, the NSCE Server shall update the targeted "Individual Network Slice Optimization Subscriptions" resource accordingly and respond with either:</w:t>
      </w:r>
    </w:p>
    <w:p w14:paraId="1A5385F4" w14:textId="77777777" w:rsidR="009B4E95" w:rsidRPr="00F4442C" w:rsidRDefault="009B4E95" w:rsidP="009B4E95">
      <w:pPr>
        <w:pStyle w:val="B2"/>
      </w:pPr>
      <w:r w:rsidRPr="00F4442C">
        <w:lastRenderedPageBreak/>
        <w:t>-</w:t>
      </w:r>
      <w:r w:rsidRPr="00F4442C">
        <w:tab/>
        <w:t>an HTTP "200 OK" status code with the response body containing a representation of the updated "Individual Network Slice Optimization Subscriptions" resource within the NetSliceOptSubsc data structure; or</w:t>
      </w:r>
    </w:p>
    <w:p w14:paraId="11469605" w14:textId="77777777" w:rsidR="009B4E95" w:rsidRPr="00F4442C" w:rsidRDefault="009B4E95" w:rsidP="009B4E95">
      <w:pPr>
        <w:pStyle w:val="B2"/>
      </w:pPr>
      <w:r w:rsidRPr="00F4442C">
        <w:t>-</w:t>
      </w:r>
      <w:r w:rsidRPr="00F4442C">
        <w:tab/>
        <w:t>an HTTP "204 No Content" status code.</w:t>
      </w:r>
    </w:p>
    <w:p w14:paraId="5BF5F004"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PUT response body, as specified in clause 6.2.7.</w:t>
      </w:r>
    </w:p>
    <w:p w14:paraId="0505BE1F" w14:textId="77777777" w:rsidR="009B4E95" w:rsidRPr="00F4442C" w:rsidRDefault="009B4E95" w:rsidP="009B4E95">
      <w:pPr>
        <w:pStyle w:val="EditorsNote"/>
        <w:rPr>
          <w:lang w:eastAsia="zh-CN"/>
        </w:rPr>
      </w:pPr>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p>
    <w:p w14:paraId="485B579E" w14:textId="77777777" w:rsidR="009B4E95" w:rsidRPr="00F4442C" w:rsidRDefault="009B4E95" w:rsidP="009B4E95">
      <w:pPr>
        <w:pStyle w:val="51"/>
      </w:pPr>
      <w:bookmarkStart w:id="104" w:name="_Toc148176837"/>
      <w:bookmarkStart w:id="105" w:name="_Toc148358887"/>
      <w:bookmarkStart w:id="106" w:name="_Toc151743303"/>
      <w:r w:rsidRPr="00F4442C">
        <w:t>5.3.2.2.4</w:t>
      </w:r>
      <w:r w:rsidRPr="00F4442C">
        <w:tab/>
        <w:t>Network Slice Optimization Subscription Deletion</w:t>
      </w:r>
      <w:bookmarkEnd w:id="104"/>
      <w:bookmarkEnd w:id="105"/>
      <w:bookmarkEnd w:id="106"/>
    </w:p>
    <w:p w14:paraId="733D369D" w14:textId="388F352D" w:rsidR="009B4E95" w:rsidRPr="00F4442C" w:rsidRDefault="009B4E95" w:rsidP="009B4E95">
      <w:r w:rsidRPr="00F4442C">
        <w:t xml:space="preserve">Figure 5.3.2.2.4-1 depicts a scenario where a </w:t>
      </w:r>
      <w:r w:rsidRPr="00F4442C">
        <w:rPr>
          <w:noProof/>
          <w:lang w:eastAsia="zh-CN"/>
        </w:rPr>
        <w:t xml:space="preserve">service consumer (e.g. VAL Server) </w:t>
      </w:r>
      <w:r w:rsidRPr="00F4442C">
        <w:t>sends a request to the NSCE Server to delete an existing Network Slice Optimization Subscription (as defined in clause 9.5 of 3GPP°TS°23.435°[14]).</w:t>
      </w:r>
    </w:p>
    <w:p w14:paraId="0E652CA9" w14:textId="77777777" w:rsidR="009B4E95" w:rsidRPr="00F4442C" w:rsidRDefault="009B4E95" w:rsidP="009B4E95">
      <w:pPr>
        <w:pStyle w:val="TH"/>
      </w:pPr>
      <w:r w:rsidRPr="00F4442C">
        <w:object w:dxaOrig="9620" w:dyaOrig="2508" w14:anchorId="7D0F6E36">
          <v:shape id="_x0000_i2608" type="#_x0000_t75" style="width:481.1pt;height:125.3pt" o:ole="">
            <v:imagedata r:id="rId19" o:title=""/>
          </v:shape>
          <o:OLEObject Type="Embed" ProgID="Word.Document.8" ShapeID="_x0000_i2608" DrawAspect="Content" ObjectID="_1762356160" r:id="rId20">
            <o:FieldCodes>\s</o:FieldCodes>
          </o:OLEObject>
        </w:object>
      </w:r>
    </w:p>
    <w:p w14:paraId="5A6EFA2D" w14:textId="77777777" w:rsidR="009B4E95" w:rsidRPr="00F4442C" w:rsidRDefault="009B4E95" w:rsidP="009B4E95">
      <w:pPr>
        <w:pStyle w:val="TF"/>
      </w:pPr>
      <w:r w:rsidRPr="00F4442C">
        <w:t>Figure 5.3.2.2.4-1: Procedure for Network Slice Optimization Subscription Deletion</w:t>
      </w:r>
    </w:p>
    <w:p w14:paraId="6E8085AF" w14:textId="77777777" w:rsidR="009B4E95" w:rsidRPr="00F4442C" w:rsidRDefault="009B4E95" w:rsidP="009B4E95">
      <w:pPr>
        <w:pStyle w:val="B10"/>
      </w:pPr>
      <w:r w:rsidRPr="00F4442C">
        <w:t>1.</w:t>
      </w:r>
      <w:r w:rsidRPr="00F4442C">
        <w:tab/>
        <w:t xml:space="preserve">In order to request the deletion of an existing network slice optimization subscription, the </w:t>
      </w:r>
      <w:r w:rsidRPr="00F4442C">
        <w:rPr>
          <w:noProof/>
          <w:lang w:eastAsia="zh-CN"/>
        </w:rPr>
        <w:t xml:space="preserve">service consumer (e.g. VAL Server) </w:t>
      </w:r>
      <w:r w:rsidRPr="00F4442C">
        <w:t>shall send an HTTP DELETE request to the NSCE Server targeting the corresponding "Individual Network Slice Optimization Subscriptions" resource.</w:t>
      </w:r>
    </w:p>
    <w:p w14:paraId="539575A5" w14:textId="77777777" w:rsidR="009B4E95" w:rsidRPr="00F4442C" w:rsidRDefault="009B4E95" w:rsidP="009B4E95">
      <w:pPr>
        <w:pStyle w:val="B10"/>
      </w:pPr>
      <w:r w:rsidRPr="00F4442C">
        <w:t>2a.</w:t>
      </w:r>
      <w:r w:rsidRPr="00F4442C">
        <w:tab/>
        <w:t>Upon success, the NSCE Server shall respond with an HTTP "204 No Content" status code.</w:t>
      </w:r>
    </w:p>
    <w:p w14:paraId="27CF2A83"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6.2.7.</w:t>
      </w:r>
    </w:p>
    <w:p w14:paraId="519EA8D3" w14:textId="77777777" w:rsidR="009B4E95" w:rsidRPr="00F4442C" w:rsidRDefault="009B4E95" w:rsidP="009B4E95">
      <w:pPr>
        <w:pStyle w:val="41"/>
      </w:pPr>
      <w:bookmarkStart w:id="107" w:name="_Toc151743304"/>
      <w:r w:rsidRPr="00F4442C">
        <w:t>5.3.2.3</w:t>
      </w:r>
      <w:r w:rsidRPr="00F4442C">
        <w:tab/>
        <w:t>NSCE_NSOptimization_Notify</w:t>
      </w:r>
      <w:bookmarkEnd w:id="107"/>
    </w:p>
    <w:p w14:paraId="4EBF7A32" w14:textId="77777777" w:rsidR="009B4E95" w:rsidRPr="00F4442C" w:rsidRDefault="009B4E95" w:rsidP="009B4E95">
      <w:pPr>
        <w:pStyle w:val="51"/>
      </w:pPr>
      <w:bookmarkStart w:id="108" w:name="_Toc151743305"/>
      <w:r w:rsidRPr="00F4442C">
        <w:t>5.3.2.3.1</w:t>
      </w:r>
      <w:r w:rsidRPr="00F4442C">
        <w:tab/>
        <w:t>General</w:t>
      </w:r>
      <w:bookmarkEnd w:id="108"/>
    </w:p>
    <w:p w14:paraId="22BFBE50" w14:textId="77777777" w:rsidR="009B4E95" w:rsidRPr="00F4442C" w:rsidRDefault="009B4E95" w:rsidP="009B4E95">
      <w:r w:rsidRPr="00F4442C">
        <w:t>This service operation is used by a NSCE Server to notify a previously subscribed service consumer (e.g. VAL Server) on:</w:t>
      </w:r>
    </w:p>
    <w:p w14:paraId="30F4B6FD" w14:textId="77777777" w:rsidR="009B4E95" w:rsidRPr="00F4442C" w:rsidRDefault="009B4E95" w:rsidP="009B4E95">
      <w:pPr>
        <w:pStyle w:val="B10"/>
      </w:pPr>
      <w:r w:rsidRPr="00F4442C">
        <w:t>-</w:t>
      </w:r>
      <w:r w:rsidRPr="00F4442C">
        <w:tab/>
        <w:t>Network Slice Optimization report(s).</w:t>
      </w:r>
    </w:p>
    <w:p w14:paraId="371CDD08" w14:textId="77777777" w:rsidR="009B4E95" w:rsidRPr="00F4442C" w:rsidRDefault="009B4E95" w:rsidP="009B4E95">
      <w:r w:rsidRPr="00F4442C">
        <w:t>The following procedures are supported by the "NSCE_NSOptimization_Notify" service operation:</w:t>
      </w:r>
    </w:p>
    <w:p w14:paraId="69583C91" w14:textId="77777777" w:rsidR="009B4E95" w:rsidRPr="00F4442C" w:rsidRDefault="009B4E95" w:rsidP="009B4E95">
      <w:pPr>
        <w:pStyle w:val="B10"/>
      </w:pPr>
      <w:r w:rsidRPr="00F4442C">
        <w:rPr>
          <w:lang w:val="en-US"/>
        </w:rPr>
        <w:t>-</w:t>
      </w:r>
      <w:r w:rsidRPr="00F4442C">
        <w:rPr>
          <w:lang w:val="en-US"/>
        </w:rPr>
        <w:tab/>
      </w:r>
      <w:r w:rsidRPr="00F4442C">
        <w:t xml:space="preserve">Network Slice Optimization </w:t>
      </w:r>
      <w:r w:rsidRPr="00F4442C">
        <w:rPr>
          <w:lang w:val="en-US"/>
        </w:rPr>
        <w:t>Notification</w:t>
      </w:r>
      <w:r w:rsidRPr="00F4442C">
        <w:t>.</w:t>
      </w:r>
    </w:p>
    <w:p w14:paraId="79187D82" w14:textId="77777777" w:rsidR="009B4E95" w:rsidRPr="00F4442C" w:rsidRDefault="009B4E95" w:rsidP="009B4E95">
      <w:pPr>
        <w:pStyle w:val="51"/>
      </w:pPr>
      <w:bookmarkStart w:id="109" w:name="_Toc151743306"/>
      <w:r w:rsidRPr="00F4442C">
        <w:t>5.3.2.3.2</w:t>
      </w:r>
      <w:r w:rsidRPr="00F4442C">
        <w:tab/>
        <w:t xml:space="preserve">Network Slice Optimization </w:t>
      </w:r>
      <w:r w:rsidRPr="00F4442C">
        <w:rPr>
          <w:lang w:val="en-US"/>
        </w:rPr>
        <w:t>Notification</w:t>
      </w:r>
      <w:bookmarkEnd w:id="109"/>
    </w:p>
    <w:p w14:paraId="3B93E794" w14:textId="7DF884CA" w:rsidR="009B4E95" w:rsidRPr="00F4442C" w:rsidRDefault="009B4E95" w:rsidP="009B4E95">
      <w:r w:rsidRPr="00F4442C">
        <w:t xml:space="preserve">Figure 5.3.2.3.2-1 depicts a scenario where the NSCE Server sends a request to notify a previously subscribed </w:t>
      </w:r>
      <w:r w:rsidRPr="00F4442C">
        <w:rPr>
          <w:noProof/>
          <w:lang w:eastAsia="zh-CN"/>
        </w:rPr>
        <w:t xml:space="preserve">service consumer (e.g. VAL Server) </w:t>
      </w:r>
      <w:r w:rsidRPr="00F4442C">
        <w:t>on Network Slice Optimization report(s) (as defined in clause 9.5 of 3GPP°TS°23.435°[14]).</w:t>
      </w:r>
    </w:p>
    <w:p w14:paraId="3427DC47" w14:textId="77777777" w:rsidR="009B4E95" w:rsidRPr="00F4442C" w:rsidRDefault="009B4E95" w:rsidP="009B4E95">
      <w:pPr>
        <w:pStyle w:val="TH"/>
      </w:pPr>
      <w:r w:rsidRPr="00F4442C">
        <w:object w:dxaOrig="9620" w:dyaOrig="2749" w14:anchorId="5403F5D7">
          <v:shape id="_x0000_i2609" type="#_x0000_t75" style="width:481.1pt;height:137.45pt" o:ole="">
            <v:imagedata r:id="rId21" o:title=""/>
          </v:shape>
          <o:OLEObject Type="Embed" ProgID="Word.Document.8" ShapeID="_x0000_i2609" DrawAspect="Content" ObjectID="_1762356161" r:id="rId22">
            <o:FieldCodes>\s</o:FieldCodes>
          </o:OLEObject>
        </w:object>
      </w:r>
    </w:p>
    <w:p w14:paraId="783A5C84" w14:textId="77777777" w:rsidR="009B4E95" w:rsidRPr="00F4442C" w:rsidRDefault="009B4E95" w:rsidP="009B4E95">
      <w:pPr>
        <w:pStyle w:val="TF"/>
      </w:pPr>
      <w:r w:rsidRPr="00F4442C">
        <w:t xml:space="preserve">Figure 5.3.2.3.2-1: </w:t>
      </w:r>
      <w:r w:rsidRPr="00F4442C">
        <w:rPr>
          <w:lang w:val="en-US"/>
        </w:rPr>
        <w:t xml:space="preserve">Procedure for </w:t>
      </w:r>
      <w:r w:rsidRPr="00F4442C">
        <w:t xml:space="preserve">Network Slice Optimization </w:t>
      </w:r>
      <w:r w:rsidRPr="00F4442C">
        <w:rPr>
          <w:lang w:val="en-US"/>
        </w:rPr>
        <w:t>Notification</w:t>
      </w:r>
    </w:p>
    <w:p w14:paraId="71FC3427" w14:textId="77777777" w:rsidR="009B4E95" w:rsidRPr="00F4442C" w:rsidRDefault="009B4E95" w:rsidP="009B4E95">
      <w:pPr>
        <w:pStyle w:val="B10"/>
      </w:pPr>
      <w:r w:rsidRPr="00F4442C">
        <w:t>1.</w:t>
      </w:r>
      <w:r w:rsidRPr="00F4442C">
        <w:tab/>
        <w:t xml:space="preserve">In order to notify a previously subscribed </w:t>
      </w:r>
      <w:r w:rsidRPr="00F4442C">
        <w:rPr>
          <w:noProof/>
          <w:lang w:eastAsia="zh-CN"/>
        </w:rPr>
        <w:t>service consumer (e.g. VAL Server)</w:t>
      </w:r>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service consumer (e.g. VAL Server)</w:t>
      </w:r>
      <w:r w:rsidRPr="00F4442C">
        <w:t xml:space="preserve"> with the request URI set to "</w:t>
      </w:r>
      <w:r w:rsidRPr="00F4442C">
        <w:rPr>
          <w:lang w:val="en-US"/>
        </w:rPr>
        <w:t>{</w:t>
      </w:r>
      <w:r w:rsidRPr="00F4442C">
        <w:t xml:space="preserve">notifUri}", where the "notifUri" is set to the value received from the </w:t>
      </w:r>
      <w:r w:rsidRPr="00F4442C">
        <w:rPr>
          <w:noProof/>
          <w:lang w:eastAsia="zh-CN"/>
        </w:rPr>
        <w:t>service consumer (e.g. VAL Server)</w:t>
      </w:r>
      <w:r w:rsidRPr="00F4442C">
        <w:t xml:space="preserve"> during the creation of the corresponding Network Slice Optimization Subscription using the procedures defined in clause 5.3.2.2, and the request body including the NetSliceOptNotif data structure.</w:t>
      </w:r>
    </w:p>
    <w:p w14:paraId="7369B446" w14:textId="77777777" w:rsidR="009B4E95" w:rsidRPr="00F4442C" w:rsidRDefault="009B4E95" w:rsidP="009B4E95">
      <w:pPr>
        <w:pStyle w:val="B10"/>
      </w:pPr>
      <w:r w:rsidRPr="00F4442C">
        <w:t>2a.</w:t>
      </w:r>
      <w:r w:rsidRPr="00F4442C">
        <w:tab/>
        <w:t xml:space="preserve">Upon success, the </w:t>
      </w:r>
      <w:r w:rsidRPr="00F4442C">
        <w:rPr>
          <w:noProof/>
          <w:lang w:eastAsia="zh-CN"/>
        </w:rPr>
        <w:t>service consumer (e.g. VAL Server)</w:t>
      </w:r>
      <w:r w:rsidRPr="00F4442C">
        <w:t xml:space="preserve"> shall respond to the NSCE Server with an HTTP "204 No Content" status code to acknowledge the reception of the notification.</w:t>
      </w:r>
    </w:p>
    <w:p w14:paraId="3935E83A"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635315B6" w14:textId="77777777" w:rsidR="00A30CD8" w:rsidRPr="00F4442C" w:rsidRDefault="00A30CD8" w:rsidP="00A30CD8">
      <w:pPr>
        <w:pStyle w:val="21"/>
      </w:pPr>
      <w:bookmarkStart w:id="110" w:name="_Toc510696597"/>
      <w:bookmarkStart w:id="111" w:name="_Toc35971389"/>
      <w:bookmarkStart w:id="112" w:name="_Toc144024130"/>
      <w:bookmarkStart w:id="113" w:name="_Toc144459562"/>
      <w:bookmarkStart w:id="114" w:name="_Toc148176816"/>
      <w:bookmarkStart w:id="115" w:name="_Toc148358866"/>
      <w:bookmarkStart w:id="116" w:name="_Toc148176818"/>
      <w:bookmarkStart w:id="117" w:name="_Toc148358868"/>
      <w:bookmarkStart w:id="118" w:name="_Toc96843344"/>
      <w:bookmarkStart w:id="119" w:name="_Toc96844319"/>
      <w:bookmarkStart w:id="120" w:name="_Toc100739892"/>
      <w:bookmarkStart w:id="121" w:name="_Toc129252465"/>
      <w:bookmarkStart w:id="122" w:name="_Toc144024134"/>
      <w:bookmarkStart w:id="123" w:name="_Toc144459566"/>
      <w:bookmarkStart w:id="124" w:name="_Toc151743307"/>
      <w:bookmarkEnd w:id="76"/>
      <w:bookmarkEnd w:id="77"/>
      <w:r w:rsidRPr="009E3DAC">
        <w:t>5.6</w:t>
      </w:r>
      <w:r w:rsidRPr="00F4442C">
        <w:tab/>
      </w:r>
      <w:bookmarkEnd w:id="112"/>
      <w:bookmarkEnd w:id="113"/>
      <w:r w:rsidRPr="00F4442C">
        <w:rPr>
          <w:lang w:val="en-US"/>
        </w:rPr>
        <w:t>NSCE_PolicyManagement</w:t>
      </w:r>
      <w:bookmarkEnd w:id="124"/>
    </w:p>
    <w:p w14:paraId="0574DC29" w14:textId="77777777" w:rsidR="00A30CD8" w:rsidRPr="00F4442C" w:rsidRDefault="00A30CD8" w:rsidP="00A30CD8">
      <w:pPr>
        <w:pStyle w:val="31"/>
      </w:pPr>
      <w:bookmarkStart w:id="125" w:name="_Toc151743308"/>
      <w:r w:rsidRPr="00F4442C">
        <w:t>5.</w:t>
      </w:r>
      <w:r w:rsidRPr="009E3DAC">
        <w:t>6</w:t>
      </w:r>
      <w:r w:rsidRPr="00F4442C">
        <w:t>.1</w:t>
      </w:r>
      <w:r w:rsidRPr="00F4442C">
        <w:tab/>
        <w:t>Service Description</w:t>
      </w:r>
      <w:bookmarkEnd w:id="114"/>
      <w:bookmarkEnd w:id="115"/>
      <w:bookmarkEnd w:id="125"/>
    </w:p>
    <w:p w14:paraId="6F2EB9BA" w14:textId="77777777" w:rsidR="00A30CD8" w:rsidRPr="00F4442C" w:rsidRDefault="00A30CD8" w:rsidP="00A30CD8">
      <w:r w:rsidRPr="00F4442C">
        <w:t xml:space="preserve">The </w:t>
      </w:r>
      <w:r w:rsidRPr="00F4442C">
        <w:rPr>
          <w:lang w:val="en-US"/>
        </w:rPr>
        <w:t>NSCE_PolicyManagement</w:t>
      </w:r>
      <w:r w:rsidRPr="00F4442C">
        <w:t xml:space="preserve"> service exposed by the NSCE Server enables a service consumer to:</w:t>
      </w:r>
    </w:p>
    <w:p w14:paraId="6E98148C" w14:textId="77777777" w:rsidR="00A30CD8" w:rsidRPr="00F4442C" w:rsidRDefault="00A30CD8" w:rsidP="00A30CD8">
      <w:pPr>
        <w:pStyle w:val="B10"/>
      </w:pPr>
      <w:r w:rsidRPr="00F4442C">
        <w:t>-</w:t>
      </w:r>
      <w:r w:rsidRPr="00F4442C">
        <w:tab/>
        <w:t>create/update/delete a Policy Provisioning;</w:t>
      </w:r>
    </w:p>
    <w:p w14:paraId="5B5921FD" w14:textId="77777777" w:rsidR="00A30CD8" w:rsidRPr="00F4442C" w:rsidRDefault="00A30CD8" w:rsidP="00A30CD8">
      <w:pPr>
        <w:pStyle w:val="B10"/>
      </w:pPr>
      <w:r w:rsidRPr="00F4442C">
        <w:t>-</w:t>
      </w:r>
      <w:r w:rsidRPr="00F4442C">
        <w:tab/>
        <w:t xml:space="preserve">create/update/delete a Policy </w:t>
      </w:r>
      <w:r w:rsidRPr="00F4442C">
        <w:rPr>
          <w:rFonts w:eastAsia="等线"/>
        </w:rPr>
        <w:t>Usage Subscription</w:t>
      </w:r>
      <w:r w:rsidRPr="00F4442C">
        <w:t>; and</w:t>
      </w:r>
    </w:p>
    <w:p w14:paraId="0579CCBE" w14:textId="77777777" w:rsidR="00A30CD8" w:rsidRPr="009E3DAC" w:rsidRDefault="00A30CD8" w:rsidP="00A30CD8">
      <w:pPr>
        <w:pStyle w:val="B10"/>
      </w:pPr>
      <w:r w:rsidRPr="00F4442C">
        <w:t>-</w:t>
      </w:r>
      <w:r w:rsidRPr="00F4442C">
        <w:tab/>
        <w:t xml:space="preserve">receive </w:t>
      </w:r>
      <w:r w:rsidRPr="009E3DAC">
        <w:t>Policy Usage Notifications.</w:t>
      </w:r>
    </w:p>
    <w:p w14:paraId="2CB042BB" w14:textId="77777777" w:rsidR="00A30CD8" w:rsidRPr="00F4442C" w:rsidRDefault="00A30CD8" w:rsidP="00A30CD8">
      <w:pPr>
        <w:pStyle w:val="41"/>
      </w:pPr>
      <w:bookmarkStart w:id="126" w:name="_Toc151743309"/>
      <w:bookmarkEnd w:id="116"/>
      <w:bookmarkEnd w:id="117"/>
      <w:r w:rsidRPr="009E3DAC">
        <w:t>5.6</w:t>
      </w:r>
      <w:r w:rsidRPr="00F4442C">
        <w:t>.2.1</w:t>
      </w:r>
      <w:r w:rsidRPr="00F4442C">
        <w:tab/>
        <w:t>Introduction</w:t>
      </w:r>
      <w:bookmarkEnd w:id="126"/>
    </w:p>
    <w:p w14:paraId="00FCD222" w14:textId="77777777" w:rsidR="00A30CD8" w:rsidRPr="00F4442C" w:rsidRDefault="00A30CD8" w:rsidP="00A30CD8">
      <w:r w:rsidRPr="00F4442C">
        <w:t xml:space="preserve">The service operations defined for the </w:t>
      </w:r>
      <w:r w:rsidRPr="00F4442C">
        <w:rPr>
          <w:lang w:val="en-US"/>
        </w:rPr>
        <w:t>NSCE_PolicyManagement</w:t>
      </w:r>
      <w:r w:rsidRPr="00F4442C">
        <w:t xml:space="preserve"> service are shown in table 5.</w:t>
      </w:r>
      <w:r w:rsidRPr="009E3DAC">
        <w:t>6</w:t>
      </w:r>
      <w:r w:rsidRPr="00F4442C">
        <w:t>.2.1-1.</w:t>
      </w:r>
    </w:p>
    <w:p w14:paraId="7E161FCA" w14:textId="77777777" w:rsidR="00A30CD8" w:rsidRPr="00F4442C" w:rsidRDefault="00A30CD8" w:rsidP="00A30CD8">
      <w:pPr>
        <w:pStyle w:val="TH"/>
      </w:pPr>
      <w:r w:rsidRPr="00F4442C">
        <w:t>Table 5.</w:t>
      </w:r>
      <w:r w:rsidRPr="009E3DAC">
        <w:t>6</w:t>
      </w:r>
      <w:r w:rsidRPr="00F4442C">
        <w:t xml:space="preserve">.2.1-1: </w:t>
      </w:r>
      <w:r w:rsidRPr="00F4442C">
        <w:rPr>
          <w:lang w:val="en-US"/>
        </w:rPr>
        <w:t>NSCE_PolicyManagement</w:t>
      </w:r>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30CD8" w:rsidRPr="009E3DAC" w14:paraId="2DD66DE8" w14:textId="77777777" w:rsidTr="00197F6A">
        <w:trPr>
          <w:jc w:val="center"/>
        </w:trPr>
        <w:tc>
          <w:tcPr>
            <w:tcW w:w="3394" w:type="dxa"/>
            <w:shd w:val="clear" w:color="000000" w:fill="C0C0C0"/>
            <w:vAlign w:val="center"/>
          </w:tcPr>
          <w:p w14:paraId="31CE867D" w14:textId="77777777" w:rsidR="00A30CD8" w:rsidRPr="00F4442C" w:rsidRDefault="00A30CD8" w:rsidP="00197F6A">
            <w:pPr>
              <w:pStyle w:val="TAH"/>
            </w:pPr>
            <w:r w:rsidRPr="00F4442C">
              <w:t>S</w:t>
            </w:r>
            <w:r w:rsidRPr="00F4442C">
              <w:rPr>
                <w:rFonts w:eastAsia="Malgun Gothic"/>
              </w:rPr>
              <w:t>ervice</w:t>
            </w:r>
            <w:r w:rsidRPr="00F4442C">
              <w:t xml:space="preserve"> Operation Name</w:t>
            </w:r>
          </w:p>
        </w:tc>
        <w:tc>
          <w:tcPr>
            <w:tcW w:w="4253" w:type="dxa"/>
            <w:shd w:val="clear" w:color="000000" w:fill="C0C0C0"/>
            <w:vAlign w:val="center"/>
          </w:tcPr>
          <w:p w14:paraId="5B0A4366" w14:textId="77777777" w:rsidR="00A30CD8" w:rsidRPr="00F4442C" w:rsidRDefault="00A30CD8" w:rsidP="00197F6A">
            <w:pPr>
              <w:pStyle w:val="TAH"/>
            </w:pPr>
            <w:r w:rsidRPr="00F4442C">
              <w:t>Description</w:t>
            </w:r>
          </w:p>
        </w:tc>
        <w:tc>
          <w:tcPr>
            <w:tcW w:w="1562" w:type="dxa"/>
            <w:shd w:val="clear" w:color="000000" w:fill="C0C0C0"/>
            <w:vAlign w:val="center"/>
          </w:tcPr>
          <w:p w14:paraId="33C87FAA" w14:textId="77777777" w:rsidR="00A30CD8" w:rsidRPr="00F4442C" w:rsidRDefault="00A30CD8" w:rsidP="00197F6A">
            <w:pPr>
              <w:pStyle w:val="TAH"/>
            </w:pPr>
            <w:r w:rsidRPr="00F4442C">
              <w:t>Initiated by</w:t>
            </w:r>
          </w:p>
        </w:tc>
      </w:tr>
      <w:tr w:rsidR="00A30CD8" w:rsidRPr="009E3DAC" w14:paraId="4CE119CE" w14:textId="77777777" w:rsidTr="00197F6A">
        <w:trPr>
          <w:jc w:val="center"/>
        </w:trPr>
        <w:tc>
          <w:tcPr>
            <w:tcW w:w="3394" w:type="dxa"/>
            <w:shd w:val="clear" w:color="auto" w:fill="auto"/>
            <w:vAlign w:val="center"/>
          </w:tcPr>
          <w:p w14:paraId="16432C42" w14:textId="77777777" w:rsidR="00A30CD8" w:rsidRPr="009E3DAC" w:rsidRDefault="00A30CD8" w:rsidP="00197F6A">
            <w:pPr>
              <w:pStyle w:val="TAL"/>
            </w:pPr>
            <w:r w:rsidRPr="009E3DAC">
              <w:rPr>
                <w:lang w:val="en-US"/>
              </w:rPr>
              <w:t>NSCE_PolicyManagement</w:t>
            </w:r>
            <w:r w:rsidRPr="009E3DAC">
              <w:t>_Create</w:t>
            </w:r>
          </w:p>
        </w:tc>
        <w:tc>
          <w:tcPr>
            <w:tcW w:w="4253" w:type="dxa"/>
            <w:vAlign w:val="center"/>
          </w:tcPr>
          <w:p w14:paraId="2A05A4B0" w14:textId="77777777" w:rsidR="00A30CD8" w:rsidRPr="009E3DAC" w:rsidRDefault="00A30CD8" w:rsidP="00197F6A">
            <w:pPr>
              <w:pStyle w:val="TAL"/>
            </w:pPr>
            <w:r w:rsidRPr="009E3DAC">
              <w:t>This service operation enables a service consumer to request the creation of a Policy Provisioning at the NSCE Server.</w:t>
            </w:r>
          </w:p>
        </w:tc>
        <w:tc>
          <w:tcPr>
            <w:tcW w:w="1562" w:type="dxa"/>
            <w:shd w:val="clear" w:color="auto" w:fill="auto"/>
            <w:vAlign w:val="center"/>
          </w:tcPr>
          <w:p w14:paraId="358BBD12" w14:textId="77777777" w:rsidR="00A30CD8" w:rsidRPr="009E3DAC" w:rsidRDefault="00A30CD8" w:rsidP="00197F6A">
            <w:pPr>
              <w:pStyle w:val="TAL"/>
              <w:rPr>
                <w:lang w:val="en-US"/>
              </w:rPr>
            </w:pPr>
            <w:r w:rsidRPr="009E3DAC">
              <w:rPr>
                <w:lang w:val="en-US"/>
              </w:rPr>
              <w:t>e.g., VAL Server</w:t>
            </w:r>
          </w:p>
        </w:tc>
      </w:tr>
      <w:tr w:rsidR="00A30CD8" w:rsidRPr="009E3DAC" w14:paraId="6E1831F8" w14:textId="77777777" w:rsidTr="00197F6A">
        <w:trPr>
          <w:jc w:val="center"/>
        </w:trPr>
        <w:tc>
          <w:tcPr>
            <w:tcW w:w="3394" w:type="dxa"/>
            <w:shd w:val="clear" w:color="auto" w:fill="auto"/>
            <w:vAlign w:val="center"/>
          </w:tcPr>
          <w:p w14:paraId="72A7CB80" w14:textId="77777777" w:rsidR="00A30CD8" w:rsidRPr="009E3DAC" w:rsidRDefault="00A30CD8" w:rsidP="00197F6A">
            <w:pPr>
              <w:pStyle w:val="TAL"/>
            </w:pPr>
            <w:r w:rsidRPr="009E3DAC">
              <w:rPr>
                <w:lang w:val="en-US"/>
              </w:rPr>
              <w:t>NSCE_PolicyManagement</w:t>
            </w:r>
            <w:r w:rsidRPr="009E3DAC">
              <w:t>_Update</w:t>
            </w:r>
          </w:p>
        </w:tc>
        <w:tc>
          <w:tcPr>
            <w:tcW w:w="4253" w:type="dxa"/>
            <w:vAlign w:val="center"/>
          </w:tcPr>
          <w:p w14:paraId="2A36DB46" w14:textId="77777777" w:rsidR="00A30CD8" w:rsidRPr="009E3DAC" w:rsidRDefault="00A30CD8" w:rsidP="00197F6A">
            <w:pPr>
              <w:pStyle w:val="TAL"/>
            </w:pPr>
            <w:r w:rsidRPr="009E3DAC">
              <w:t>This service operation enables a service consumer to request the update/modification of a Policy Provisioning at the NSCE Server.</w:t>
            </w:r>
          </w:p>
        </w:tc>
        <w:tc>
          <w:tcPr>
            <w:tcW w:w="1562" w:type="dxa"/>
            <w:shd w:val="clear" w:color="auto" w:fill="auto"/>
            <w:vAlign w:val="center"/>
          </w:tcPr>
          <w:p w14:paraId="1586C3F4" w14:textId="77777777" w:rsidR="00A30CD8" w:rsidRPr="009E3DAC" w:rsidRDefault="00A30CD8" w:rsidP="00197F6A">
            <w:pPr>
              <w:pStyle w:val="TAL"/>
            </w:pPr>
            <w:r w:rsidRPr="009E3DAC">
              <w:rPr>
                <w:lang w:val="en-US"/>
              </w:rPr>
              <w:t>e.g., VAL Server</w:t>
            </w:r>
          </w:p>
        </w:tc>
      </w:tr>
      <w:tr w:rsidR="00A30CD8" w:rsidRPr="009E3DAC" w14:paraId="4B9285A0"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141D821" w14:textId="77777777" w:rsidR="00A30CD8" w:rsidRPr="009E3DAC" w:rsidRDefault="00A30CD8" w:rsidP="00197F6A">
            <w:pPr>
              <w:pStyle w:val="TAL"/>
              <w:rPr>
                <w:lang w:val="en-US"/>
              </w:rPr>
            </w:pPr>
            <w:r w:rsidRPr="009E3DAC">
              <w:rPr>
                <w:lang w:val="en-US"/>
              </w:rPr>
              <w:t>NSCE_PolicyManagement_Delete</w:t>
            </w:r>
          </w:p>
        </w:tc>
        <w:tc>
          <w:tcPr>
            <w:tcW w:w="4253" w:type="dxa"/>
            <w:tcBorders>
              <w:top w:val="single" w:sz="6" w:space="0" w:color="auto"/>
              <w:left w:val="single" w:sz="6" w:space="0" w:color="auto"/>
              <w:bottom w:val="single" w:sz="6" w:space="0" w:color="auto"/>
              <w:right w:val="single" w:sz="6" w:space="0" w:color="auto"/>
            </w:tcBorders>
            <w:vAlign w:val="center"/>
          </w:tcPr>
          <w:p w14:paraId="460D2628" w14:textId="77777777" w:rsidR="00A30CD8" w:rsidRPr="009E3DAC" w:rsidRDefault="00A30CD8" w:rsidP="00197F6A">
            <w:pPr>
              <w:pStyle w:val="TAL"/>
            </w:pPr>
            <w:r w:rsidRPr="009E3DAC">
              <w:t>This service operation enables a service consumer to request the deletion of a Policy Provisioning at the NSCE Server.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17DA0E8" w14:textId="77777777" w:rsidR="00A30CD8" w:rsidRPr="009E3DAC" w:rsidRDefault="00A30CD8" w:rsidP="00197F6A">
            <w:pPr>
              <w:pStyle w:val="TAL"/>
              <w:rPr>
                <w:lang w:val="en-US"/>
              </w:rPr>
            </w:pPr>
            <w:r w:rsidRPr="009E3DAC">
              <w:rPr>
                <w:lang w:val="en-US"/>
              </w:rPr>
              <w:t>e.g., VAL Server</w:t>
            </w:r>
          </w:p>
        </w:tc>
      </w:tr>
      <w:tr w:rsidR="00A30CD8" w:rsidRPr="009E3DAC" w14:paraId="7B5AF40D"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F1D1E72" w14:textId="77777777" w:rsidR="00A30CD8" w:rsidRPr="009E3DAC" w:rsidRDefault="00A30CD8" w:rsidP="00197F6A">
            <w:pPr>
              <w:pStyle w:val="TAL"/>
            </w:pPr>
            <w:r w:rsidRPr="009E3DAC">
              <w:rPr>
                <w:lang w:val="en-US"/>
              </w:rPr>
              <w:t>NSCE_PolicyManagement_Subscribe</w:t>
            </w:r>
          </w:p>
        </w:tc>
        <w:tc>
          <w:tcPr>
            <w:tcW w:w="4253" w:type="dxa"/>
            <w:tcBorders>
              <w:top w:val="single" w:sz="6" w:space="0" w:color="auto"/>
              <w:left w:val="single" w:sz="6" w:space="0" w:color="auto"/>
              <w:bottom w:val="single" w:sz="6" w:space="0" w:color="auto"/>
              <w:right w:val="single" w:sz="6" w:space="0" w:color="auto"/>
            </w:tcBorders>
            <w:vAlign w:val="center"/>
          </w:tcPr>
          <w:p w14:paraId="2B25E01F" w14:textId="77777777" w:rsidR="00A30CD8" w:rsidRPr="009E3DAC" w:rsidRDefault="00A30CD8" w:rsidP="00197F6A">
            <w:pPr>
              <w:pStyle w:val="TAL"/>
            </w:pPr>
            <w:r w:rsidRPr="009E3DAC">
              <w:t xml:space="preserve">This service operation enables a service consumer to request the creation/update/deletion of a Policy </w:t>
            </w:r>
            <w:r w:rsidRPr="009E3DAC">
              <w:rPr>
                <w:rFonts w:eastAsia="等线"/>
              </w:rPr>
              <w:t>Usage Subscription</w:t>
            </w:r>
            <w:r w:rsidRPr="009E3DA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713BD88" w14:textId="77777777" w:rsidR="00A30CD8" w:rsidRPr="009E3DAC" w:rsidRDefault="00A30CD8" w:rsidP="00197F6A">
            <w:pPr>
              <w:pStyle w:val="TAL"/>
              <w:rPr>
                <w:lang w:val="en-US"/>
              </w:rPr>
            </w:pPr>
            <w:r w:rsidRPr="009E3DAC">
              <w:rPr>
                <w:lang w:val="en-US"/>
              </w:rPr>
              <w:t>e.g., VAL Server</w:t>
            </w:r>
          </w:p>
        </w:tc>
      </w:tr>
      <w:tr w:rsidR="00A30CD8" w:rsidRPr="009E3DAC" w14:paraId="5B98CBC0"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B519B45" w14:textId="77777777" w:rsidR="00A30CD8" w:rsidRPr="009E3DAC" w:rsidRDefault="00A30CD8" w:rsidP="00197F6A">
            <w:pPr>
              <w:pStyle w:val="TAL"/>
            </w:pPr>
            <w:r w:rsidRPr="009E3DAC">
              <w:rPr>
                <w:lang w:val="en-US"/>
              </w:rPr>
              <w:t>NSCE_PolicyManagement_Notify</w:t>
            </w:r>
          </w:p>
        </w:tc>
        <w:tc>
          <w:tcPr>
            <w:tcW w:w="4253" w:type="dxa"/>
            <w:tcBorders>
              <w:top w:val="single" w:sz="6" w:space="0" w:color="auto"/>
              <w:left w:val="single" w:sz="6" w:space="0" w:color="auto"/>
              <w:bottom w:val="single" w:sz="6" w:space="0" w:color="auto"/>
              <w:right w:val="single" w:sz="6" w:space="0" w:color="auto"/>
            </w:tcBorders>
            <w:vAlign w:val="center"/>
          </w:tcPr>
          <w:p w14:paraId="34BE8C58" w14:textId="77777777" w:rsidR="00A30CD8" w:rsidRPr="009E3DAC" w:rsidRDefault="00A30CD8" w:rsidP="00197F6A">
            <w:pPr>
              <w:pStyle w:val="TAL"/>
            </w:pPr>
            <w:r w:rsidRPr="009E3DAC">
              <w:t xml:space="preserve">This service operation enables a service consumer to receive Policy </w:t>
            </w:r>
            <w:r w:rsidRPr="009E3DAC">
              <w:rPr>
                <w:rFonts w:eastAsia="等线"/>
              </w:rPr>
              <w:t>Usage Notifications</w:t>
            </w:r>
            <w:r w:rsidRPr="009E3DA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1AE390" w14:textId="77777777" w:rsidR="00A30CD8" w:rsidRPr="009E3DAC" w:rsidRDefault="00A30CD8" w:rsidP="00197F6A">
            <w:pPr>
              <w:pStyle w:val="TAL"/>
              <w:rPr>
                <w:lang w:val="en-US"/>
              </w:rPr>
            </w:pPr>
            <w:r w:rsidRPr="009E3DAC">
              <w:rPr>
                <w:lang w:val="en-US"/>
              </w:rPr>
              <w:t>NSCE Server</w:t>
            </w:r>
          </w:p>
        </w:tc>
      </w:tr>
    </w:tbl>
    <w:p w14:paraId="0FCD66AF" w14:textId="77777777" w:rsidR="00A30CD8" w:rsidRPr="009E3DAC" w:rsidRDefault="00A30CD8" w:rsidP="00A30CD8"/>
    <w:p w14:paraId="55E90A8F" w14:textId="77777777" w:rsidR="00A30CD8" w:rsidRPr="00F4442C" w:rsidRDefault="00A30CD8" w:rsidP="00A30CD8">
      <w:pPr>
        <w:pStyle w:val="41"/>
      </w:pPr>
      <w:bookmarkStart w:id="127" w:name="_Toc151743310"/>
      <w:bookmarkEnd w:id="118"/>
      <w:bookmarkEnd w:id="119"/>
      <w:bookmarkEnd w:id="120"/>
      <w:bookmarkEnd w:id="121"/>
      <w:bookmarkEnd w:id="122"/>
      <w:bookmarkEnd w:id="123"/>
      <w:r w:rsidRPr="009E3DAC">
        <w:lastRenderedPageBreak/>
        <w:t>5.6</w:t>
      </w:r>
      <w:r w:rsidRPr="00F4442C">
        <w:t>.2.2</w:t>
      </w:r>
      <w:r w:rsidRPr="00F4442C">
        <w:tab/>
      </w:r>
      <w:r w:rsidRPr="00F4442C">
        <w:rPr>
          <w:lang w:val="en-US"/>
        </w:rPr>
        <w:t>NSCE_PolicyManagement</w:t>
      </w:r>
      <w:r w:rsidRPr="00F4442C">
        <w:t>_Create</w:t>
      </w:r>
      <w:bookmarkEnd w:id="127"/>
    </w:p>
    <w:p w14:paraId="6846F89F" w14:textId="77777777" w:rsidR="00A30CD8" w:rsidRPr="00F4442C" w:rsidRDefault="00A30CD8" w:rsidP="00A30CD8">
      <w:pPr>
        <w:pStyle w:val="51"/>
      </w:pPr>
      <w:bookmarkStart w:id="128" w:name="_Toc144024135"/>
      <w:bookmarkStart w:id="129" w:name="_Toc144459567"/>
      <w:bookmarkStart w:id="130" w:name="_Toc151743311"/>
      <w:r w:rsidRPr="00F4442C">
        <w:t>5.</w:t>
      </w:r>
      <w:r w:rsidRPr="009E3DAC">
        <w:t>6</w:t>
      </w:r>
      <w:r w:rsidRPr="00F4442C">
        <w:t>.2.2.1</w:t>
      </w:r>
      <w:r w:rsidRPr="00F4442C">
        <w:tab/>
        <w:t>General</w:t>
      </w:r>
      <w:bookmarkEnd w:id="128"/>
      <w:bookmarkEnd w:id="129"/>
      <w:bookmarkEnd w:id="130"/>
    </w:p>
    <w:p w14:paraId="05BCE274" w14:textId="77777777" w:rsidR="00A30CD8" w:rsidRPr="00F4442C" w:rsidRDefault="00A30CD8" w:rsidP="00A30CD8">
      <w:r w:rsidRPr="00F4442C">
        <w:t>This service operation is used by a service consumer to request the creation of a Policy Provisioning at the NSCE Server.</w:t>
      </w:r>
    </w:p>
    <w:p w14:paraId="3A4824D4" w14:textId="77777777" w:rsidR="00A30CD8" w:rsidRPr="00F4442C" w:rsidRDefault="00A30CD8" w:rsidP="00A30CD8">
      <w:r w:rsidRPr="00F4442C">
        <w:t>The following procedures are supported by the "</w:t>
      </w:r>
      <w:r w:rsidRPr="00F4442C">
        <w:rPr>
          <w:lang w:val="en-US"/>
        </w:rPr>
        <w:t>NSCE_PolicyManagement</w:t>
      </w:r>
      <w:r w:rsidRPr="00F4442C">
        <w:t>_Create" service operation:</w:t>
      </w:r>
    </w:p>
    <w:p w14:paraId="7CB9A4B1" w14:textId="77777777" w:rsidR="00A30CD8" w:rsidRPr="009E3DAC" w:rsidRDefault="00A30CD8" w:rsidP="00A30CD8">
      <w:pPr>
        <w:pStyle w:val="B10"/>
        <w:rPr>
          <w:lang w:val="en-US"/>
        </w:rPr>
      </w:pPr>
      <w:r w:rsidRPr="00F4442C">
        <w:rPr>
          <w:lang w:val="en-US"/>
        </w:rPr>
        <w:t>-</w:t>
      </w:r>
      <w:r w:rsidRPr="00F4442C">
        <w:rPr>
          <w:lang w:val="en-US"/>
        </w:rPr>
        <w:tab/>
      </w:r>
      <w:r w:rsidRPr="00F4442C">
        <w:t>Policy Provisioning Creation.</w:t>
      </w:r>
    </w:p>
    <w:p w14:paraId="78F005AB" w14:textId="77777777" w:rsidR="00A30CD8" w:rsidRPr="00F4442C" w:rsidRDefault="00A30CD8" w:rsidP="00A30CD8">
      <w:pPr>
        <w:pStyle w:val="51"/>
      </w:pPr>
      <w:bookmarkStart w:id="131" w:name="_Toc96843346"/>
      <w:bookmarkStart w:id="132" w:name="_Toc96844321"/>
      <w:bookmarkStart w:id="133" w:name="_Toc100739894"/>
      <w:bookmarkStart w:id="134" w:name="_Toc129252467"/>
      <w:bookmarkStart w:id="135" w:name="_Toc144024136"/>
      <w:bookmarkStart w:id="136" w:name="_Toc144459568"/>
      <w:bookmarkStart w:id="137" w:name="_Toc151743312"/>
      <w:r w:rsidRPr="009E3DAC">
        <w:t>5.6</w:t>
      </w:r>
      <w:r w:rsidRPr="00F4442C">
        <w:t>.2.2.2</w:t>
      </w:r>
      <w:r w:rsidRPr="00F4442C">
        <w:tab/>
      </w:r>
      <w:bookmarkEnd w:id="131"/>
      <w:bookmarkEnd w:id="132"/>
      <w:bookmarkEnd w:id="133"/>
      <w:bookmarkEnd w:id="134"/>
      <w:r w:rsidRPr="00F4442C">
        <w:t>Policy Provisioning Creation</w:t>
      </w:r>
      <w:bookmarkEnd w:id="135"/>
      <w:bookmarkEnd w:id="136"/>
      <w:bookmarkEnd w:id="137"/>
    </w:p>
    <w:p w14:paraId="2B167C90" w14:textId="4BB18789" w:rsidR="00A30CD8" w:rsidRPr="009E3DAC" w:rsidRDefault="00A30CD8" w:rsidP="00A30CD8">
      <w:bookmarkStart w:id="138" w:name="_Toc89425593"/>
      <w:bookmarkStart w:id="139" w:name="_Toc96843347"/>
      <w:bookmarkStart w:id="140" w:name="_Toc96844322"/>
      <w:bookmarkStart w:id="141" w:name="_Toc100739895"/>
      <w:bookmarkStart w:id="142" w:name="_Toc129252468"/>
      <w:r w:rsidRPr="00F4442C">
        <w:t>Figure 5.</w:t>
      </w:r>
      <w:r w:rsidRPr="009E3DAC">
        <w:t>6</w:t>
      </w:r>
      <w:r w:rsidRPr="00F4442C">
        <w:t xml:space="preserve">.2.2.2-1 depicts a scenario where a </w:t>
      </w:r>
      <w:r w:rsidRPr="00F4442C">
        <w:rPr>
          <w:noProof/>
          <w:lang w:eastAsia="zh-CN"/>
        </w:rPr>
        <w:t xml:space="preserve">a service consumer </w:t>
      </w:r>
      <w:r w:rsidRPr="00F4442C">
        <w:t>sends a request to the NSCE Server to request the creation of a Policy Provisioning (see also clause 9.5 of 3GPP°TS°23.435°[14]).</w:t>
      </w:r>
    </w:p>
    <w:bookmarkStart w:id="143" w:name="_MON_1756650394"/>
    <w:bookmarkEnd w:id="143"/>
    <w:p w14:paraId="18B57B81" w14:textId="77777777" w:rsidR="00A30CD8" w:rsidRPr="00F4442C" w:rsidRDefault="00A30CD8" w:rsidP="00A30CD8">
      <w:pPr>
        <w:pStyle w:val="TF"/>
      </w:pPr>
      <w:r w:rsidRPr="00F4442C">
        <w:object w:dxaOrig="9620" w:dyaOrig="2508" w14:anchorId="536A0ACD">
          <v:shape id="_x0000_i2611" type="#_x0000_t75" style="width:481.1pt;height:125.3pt" o:ole="">
            <v:imagedata r:id="rId23" o:title=""/>
          </v:shape>
          <o:OLEObject Type="Embed" ProgID="Word.Document.8" ShapeID="_x0000_i2611" DrawAspect="Content" ObjectID="_1762356162" r:id="rId24">
            <o:FieldCodes>\s</o:FieldCodes>
          </o:OLEObject>
        </w:object>
      </w:r>
      <w:r w:rsidRPr="00F4442C">
        <w:t xml:space="preserve"> Figure 5.</w:t>
      </w:r>
      <w:r w:rsidRPr="009E3DAC">
        <w:t>6</w:t>
      </w:r>
      <w:r w:rsidRPr="00F4442C">
        <w:t>.2.2.2-1: Procedure for Policy Provisioning Creation</w:t>
      </w:r>
    </w:p>
    <w:p w14:paraId="054FB984" w14:textId="77777777" w:rsidR="00A30CD8" w:rsidRPr="009E3DAC" w:rsidRDefault="00A30CD8" w:rsidP="00A30CD8">
      <w:pPr>
        <w:pStyle w:val="B10"/>
      </w:pPr>
      <w:r w:rsidRPr="00F4442C">
        <w:t>1.</w:t>
      </w:r>
      <w:r w:rsidRPr="00F4442C">
        <w:tab/>
        <w:t xml:space="preserve">In order to create or reserve a new Policy Provisioning, the </w:t>
      </w:r>
      <w:r w:rsidRPr="00F4442C">
        <w:rPr>
          <w:noProof/>
          <w:lang w:eastAsia="zh-CN"/>
        </w:rPr>
        <w:t xml:space="preserve">service consumer </w:t>
      </w:r>
      <w:r w:rsidRPr="00F4442C">
        <w:t xml:space="preserve">shall send an HTTP </w:t>
      </w:r>
      <w:r w:rsidRPr="009E3DAC">
        <w:t>POST request to the NSCE Server targeting the URI of the "Policy Provisionings" collection resource, with the request body including the PolicyProv data structure.</w:t>
      </w:r>
    </w:p>
    <w:p w14:paraId="5E8CB286" w14:textId="77777777" w:rsidR="00A30CD8" w:rsidRPr="009E3DAC" w:rsidRDefault="00A30CD8" w:rsidP="00A30CD8">
      <w:pPr>
        <w:pStyle w:val="B10"/>
      </w:pPr>
      <w:r w:rsidRPr="009E3DAC">
        <w:t>2a.</w:t>
      </w:r>
      <w:r w:rsidRPr="009E3DAC">
        <w:tab/>
        <w:t>Upon success, the NSCE Server shall respond with an HTTP "201 Created" status code, with the response body containing a representation of the created "Individual Policy Provisioning" resource within the PolicyProv data structure, and an HTTP "Location" header field containing the URI of the created resource.</w:t>
      </w:r>
    </w:p>
    <w:p w14:paraId="56A9BA03"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POST response body, as specified in clause 6.4</w:t>
      </w:r>
      <w:r w:rsidRPr="00F4442C">
        <w:t>.7.</w:t>
      </w:r>
    </w:p>
    <w:p w14:paraId="4851DE2E" w14:textId="32E868B3" w:rsidR="00A30CD8" w:rsidRPr="00F4442C" w:rsidRDefault="00A30CD8" w:rsidP="00A30CD8">
      <w:pPr>
        <w:pStyle w:val="41"/>
      </w:pPr>
      <w:bookmarkStart w:id="144" w:name="_Toc144024137"/>
      <w:bookmarkStart w:id="145" w:name="_Toc144459569"/>
      <w:bookmarkStart w:id="146" w:name="_Toc151743313"/>
      <w:r w:rsidRPr="00F4442C">
        <w:t>5.</w:t>
      </w:r>
      <w:r w:rsidRPr="009E3DAC">
        <w:t>6</w:t>
      </w:r>
      <w:r w:rsidRPr="00F4442C">
        <w:t>.2.3</w:t>
      </w:r>
      <w:r w:rsidRPr="00F4442C">
        <w:tab/>
      </w:r>
      <w:r w:rsidRPr="00F4442C">
        <w:rPr>
          <w:lang w:val="en-US"/>
        </w:rPr>
        <w:t>NSCE_PolicyManagement</w:t>
      </w:r>
      <w:r w:rsidRPr="00F4442C">
        <w:t>_Update</w:t>
      </w:r>
      <w:bookmarkEnd w:id="146"/>
    </w:p>
    <w:p w14:paraId="07C5636E" w14:textId="77777777" w:rsidR="00A30CD8" w:rsidRPr="00F4442C" w:rsidRDefault="00A30CD8" w:rsidP="00A30CD8">
      <w:pPr>
        <w:pStyle w:val="51"/>
      </w:pPr>
      <w:bookmarkStart w:id="147" w:name="_Toc151743314"/>
      <w:r w:rsidRPr="00F4442C">
        <w:t>5.</w:t>
      </w:r>
      <w:r w:rsidRPr="009E3DAC">
        <w:t>6</w:t>
      </w:r>
      <w:r w:rsidRPr="00F4442C">
        <w:t>.2.3.1</w:t>
      </w:r>
      <w:r w:rsidRPr="00F4442C">
        <w:tab/>
        <w:t>General</w:t>
      </w:r>
      <w:bookmarkEnd w:id="147"/>
    </w:p>
    <w:p w14:paraId="3A8428D6" w14:textId="77777777" w:rsidR="00A30CD8" w:rsidRPr="00F4442C" w:rsidRDefault="00A30CD8" w:rsidP="00A30CD8">
      <w:r w:rsidRPr="00F4442C">
        <w:t>This service operation is used by a service consumer to request the update of an existing Policy Provisioning at the NSCE Server.</w:t>
      </w:r>
    </w:p>
    <w:p w14:paraId="7B1F6438" w14:textId="77777777" w:rsidR="00A30CD8" w:rsidRPr="00F4442C" w:rsidRDefault="00A30CD8" w:rsidP="00A30CD8">
      <w:r w:rsidRPr="00F4442C">
        <w:t>The following procedures are supported by the "</w:t>
      </w:r>
      <w:r w:rsidRPr="00F4442C">
        <w:rPr>
          <w:lang w:val="en-US"/>
        </w:rPr>
        <w:t>NSCE_PolicyManagement</w:t>
      </w:r>
      <w:r w:rsidRPr="00F4442C">
        <w:t>_Update" service operation:</w:t>
      </w:r>
    </w:p>
    <w:p w14:paraId="7E54A74F" w14:textId="77777777" w:rsidR="00A30CD8" w:rsidRPr="009E3DAC" w:rsidRDefault="00A30CD8" w:rsidP="00A30CD8">
      <w:pPr>
        <w:pStyle w:val="B10"/>
        <w:rPr>
          <w:lang w:val="en-US"/>
        </w:rPr>
      </w:pPr>
      <w:r w:rsidRPr="00F4442C">
        <w:rPr>
          <w:lang w:val="en-US"/>
        </w:rPr>
        <w:t>-</w:t>
      </w:r>
      <w:r w:rsidRPr="00F4442C">
        <w:rPr>
          <w:lang w:val="en-US"/>
        </w:rPr>
        <w:tab/>
      </w:r>
      <w:r w:rsidRPr="00F4442C">
        <w:t>Policy Provisioning</w:t>
      </w:r>
      <w:r w:rsidRPr="009E3DAC">
        <w:t xml:space="preserve"> Update.</w:t>
      </w:r>
    </w:p>
    <w:p w14:paraId="10A3825B" w14:textId="77777777" w:rsidR="00A30CD8" w:rsidRPr="00F4442C" w:rsidRDefault="00A30CD8" w:rsidP="00A30CD8">
      <w:pPr>
        <w:pStyle w:val="51"/>
      </w:pPr>
      <w:bookmarkStart w:id="148" w:name="_Toc151743315"/>
      <w:r w:rsidRPr="009E3DAC">
        <w:t>5.6</w:t>
      </w:r>
      <w:r w:rsidRPr="00F4442C">
        <w:t>.2.3.2</w:t>
      </w:r>
      <w:r w:rsidRPr="00F4442C">
        <w:tab/>
      </w:r>
      <w:bookmarkEnd w:id="138"/>
      <w:bookmarkEnd w:id="139"/>
      <w:bookmarkEnd w:id="140"/>
      <w:bookmarkEnd w:id="141"/>
      <w:bookmarkEnd w:id="142"/>
      <w:r w:rsidRPr="00F4442C">
        <w:t>Policy Provisioning Update</w:t>
      </w:r>
      <w:bookmarkEnd w:id="144"/>
      <w:bookmarkEnd w:id="145"/>
      <w:bookmarkEnd w:id="148"/>
    </w:p>
    <w:p w14:paraId="6BCC8BE3" w14:textId="34FC5D8C" w:rsidR="00A30CD8" w:rsidRPr="00F4442C" w:rsidRDefault="00A30CD8" w:rsidP="00A30CD8">
      <w:bookmarkStart w:id="149" w:name="_Toc96843348"/>
      <w:bookmarkStart w:id="150" w:name="_Toc96844323"/>
      <w:bookmarkStart w:id="151" w:name="_Toc100739896"/>
      <w:bookmarkStart w:id="152" w:name="_Toc129252469"/>
      <w:r w:rsidRPr="00F4442C">
        <w:t>Figure 5.</w:t>
      </w:r>
      <w:r w:rsidRPr="009E3DAC">
        <w:t>6</w:t>
      </w:r>
      <w:r w:rsidRPr="00F4442C">
        <w:t xml:space="preserve">.2.3.2-1 depicts a scenario where a </w:t>
      </w:r>
      <w:r w:rsidRPr="00F4442C">
        <w:rPr>
          <w:noProof/>
          <w:lang w:eastAsia="zh-CN"/>
        </w:rPr>
        <w:t xml:space="preserve">service consumer </w:t>
      </w:r>
      <w:r w:rsidRPr="00F4442C">
        <w:t>sends a request to the NSCE Server to request the update of an existing Policy Provisioning (see also clause 9.5 of 3GPP°TS°23.435°[14]).</w:t>
      </w:r>
    </w:p>
    <w:bookmarkStart w:id="153" w:name="_MON_1742556900"/>
    <w:bookmarkEnd w:id="153"/>
    <w:p w14:paraId="211F7176" w14:textId="77777777" w:rsidR="00A30CD8" w:rsidRPr="00F4442C" w:rsidRDefault="00A30CD8" w:rsidP="00A30CD8">
      <w:pPr>
        <w:pStyle w:val="TH"/>
      </w:pPr>
      <w:r w:rsidRPr="00F4442C">
        <w:object w:dxaOrig="9620" w:dyaOrig="3089" w14:anchorId="262D4C5E">
          <v:shape id="_x0000_i2612" type="#_x0000_t75" style="width:481.1pt;height:153.8pt" o:ole="">
            <v:imagedata r:id="rId25" o:title=""/>
          </v:shape>
          <o:OLEObject Type="Embed" ProgID="Word.Document.8" ShapeID="_x0000_i2612" DrawAspect="Content" ObjectID="_1762356163" r:id="rId26">
            <o:FieldCodes>\s</o:FieldCodes>
          </o:OLEObject>
        </w:object>
      </w:r>
    </w:p>
    <w:p w14:paraId="4E508838" w14:textId="77777777" w:rsidR="00A30CD8" w:rsidRPr="00F4442C" w:rsidRDefault="00A30CD8" w:rsidP="00A30CD8">
      <w:pPr>
        <w:pStyle w:val="TF"/>
      </w:pPr>
      <w:r w:rsidRPr="00F4442C">
        <w:t>Figure 5.</w:t>
      </w:r>
      <w:r w:rsidRPr="009E3DAC">
        <w:t>6</w:t>
      </w:r>
      <w:r w:rsidRPr="00F4442C">
        <w:t>.2.3.2-1: Procedure for Policy Provisioning Update</w:t>
      </w:r>
    </w:p>
    <w:p w14:paraId="0286A9B5" w14:textId="77777777" w:rsidR="00A30CD8" w:rsidRPr="009E3DAC" w:rsidRDefault="00A30CD8" w:rsidP="00A30CD8">
      <w:pPr>
        <w:pStyle w:val="B10"/>
      </w:pPr>
      <w:r w:rsidRPr="00F4442C">
        <w:t>1.</w:t>
      </w:r>
      <w:r w:rsidRPr="00F4442C">
        <w:tab/>
        <w:t xml:space="preserve">In order to update an existing Policy Provisioning, the </w:t>
      </w:r>
      <w:r w:rsidRPr="00F4442C">
        <w:rPr>
          <w:noProof/>
          <w:lang w:eastAsia="zh-CN"/>
        </w:rPr>
        <w:t xml:space="preserve">service consumer </w:t>
      </w:r>
      <w:r w:rsidRPr="00F4442C">
        <w:t>shall send an HTTP PUT/PATCH request to the NSCE</w:t>
      </w:r>
      <w:r w:rsidRPr="009E3DAC">
        <w:t xml:space="preserve"> Server, targeting the URI of the corresponding "Individual Policy Provisioning" resource, with the request body including either:</w:t>
      </w:r>
    </w:p>
    <w:p w14:paraId="032944AC" w14:textId="77777777" w:rsidR="00A30CD8" w:rsidRPr="009E3DAC" w:rsidRDefault="00A30CD8" w:rsidP="00A30CD8">
      <w:pPr>
        <w:pStyle w:val="B2"/>
      </w:pPr>
      <w:r w:rsidRPr="009E3DAC">
        <w:t>-</w:t>
      </w:r>
      <w:r w:rsidRPr="009E3DAC">
        <w:tab/>
        <w:t xml:space="preserve">the updated representation of the resource within the </w:t>
      </w:r>
      <w:bookmarkStart w:id="154" w:name="_Hlk150001911"/>
      <w:r w:rsidRPr="009E3DAC">
        <w:t xml:space="preserve">PolicyProv </w:t>
      </w:r>
      <w:bookmarkEnd w:id="154"/>
      <w:r w:rsidRPr="009E3DAC">
        <w:t>data structure, in case the HTTP PUT method is used; or</w:t>
      </w:r>
    </w:p>
    <w:p w14:paraId="613C2BA3" w14:textId="77777777" w:rsidR="00A30CD8" w:rsidRPr="009E3DAC" w:rsidRDefault="00A30CD8" w:rsidP="00A30CD8">
      <w:pPr>
        <w:pStyle w:val="B2"/>
      </w:pPr>
      <w:r w:rsidRPr="009E3DAC">
        <w:t>-</w:t>
      </w:r>
      <w:r w:rsidRPr="009E3DAC">
        <w:tab/>
        <w:t>the requested modifications to the resource within the PolicyProvPatch data structure, in case the HTTP PATCH method is used.</w:t>
      </w:r>
    </w:p>
    <w:p w14:paraId="5C63030C"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5D78B8B4" w14:textId="77777777" w:rsidR="00A30CD8" w:rsidRPr="009E3DAC" w:rsidRDefault="00A30CD8" w:rsidP="00A30CD8">
      <w:pPr>
        <w:pStyle w:val="B10"/>
      </w:pPr>
      <w:r w:rsidRPr="009E3DAC">
        <w:t>2a.</w:t>
      </w:r>
      <w:r w:rsidRPr="009E3DAC">
        <w:tab/>
        <w:t>Upon success, the NSCE Server shall update the targeted "Individual Policy Provisioning" resource accordingly and respond with either:</w:t>
      </w:r>
    </w:p>
    <w:p w14:paraId="7B52A6F5" w14:textId="77777777" w:rsidR="00A30CD8" w:rsidRPr="009E3DAC" w:rsidRDefault="00A30CD8" w:rsidP="00A30CD8">
      <w:pPr>
        <w:pStyle w:val="B2"/>
      </w:pPr>
      <w:r w:rsidRPr="009E3DAC">
        <w:t>-</w:t>
      </w:r>
      <w:r w:rsidRPr="009E3DAC">
        <w:tab/>
        <w:t>an HTTP "200 OK" status code with the response body containing a representation of the updated "Individual Policy Provisioning" resource within the PolicyProv data structure; or</w:t>
      </w:r>
    </w:p>
    <w:p w14:paraId="2CDBEF7A" w14:textId="77777777" w:rsidR="00A30CD8" w:rsidRPr="009E3DAC" w:rsidRDefault="00A30CD8" w:rsidP="00A30CD8">
      <w:pPr>
        <w:pStyle w:val="B2"/>
      </w:pPr>
      <w:r w:rsidRPr="009E3DAC">
        <w:t>-</w:t>
      </w:r>
      <w:r w:rsidRPr="009E3DAC">
        <w:tab/>
        <w:t>an HTTP "204 No Content" status code.</w:t>
      </w:r>
    </w:p>
    <w:p w14:paraId="0C7EF982"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PUT/PATCH response body, as specified in clause 6.4</w:t>
      </w:r>
      <w:r w:rsidRPr="00F4442C">
        <w:t>.7.</w:t>
      </w:r>
    </w:p>
    <w:p w14:paraId="7E36B010" w14:textId="77777777" w:rsidR="00A30CD8" w:rsidRPr="00F4442C" w:rsidRDefault="00A30CD8" w:rsidP="00A30CD8">
      <w:pPr>
        <w:pStyle w:val="41"/>
      </w:pPr>
      <w:bookmarkStart w:id="155" w:name="_Toc144024142"/>
      <w:bookmarkStart w:id="156" w:name="_Toc144459574"/>
      <w:bookmarkStart w:id="157" w:name="_Toc144024138"/>
      <w:bookmarkStart w:id="158" w:name="_Toc144459570"/>
      <w:bookmarkStart w:id="159" w:name="_Toc151743316"/>
      <w:r w:rsidRPr="00F4442C">
        <w:t>5.</w:t>
      </w:r>
      <w:r w:rsidRPr="009E3DAC">
        <w:t>6</w:t>
      </w:r>
      <w:r w:rsidRPr="00F4442C">
        <w:t>.2.4</w:t>
      </w:r>
      <w:r w:rsidRPr="00F4442C">
        <w:tab/>
      </w:r>
      <w:r w:rsidRPr="00F4442C">
        <w:rPr>
          <w:lang w:val="en-US"/>
        </w:rPr>
        <w:t>NSCE_PolicyManagement</w:t>
      </w:r>
      <w:r w:rsidRPr="00F4442C">
        <w:t>_Delete</w:t>
      </w:r>
      <w:bookmarkEnd w:id="159"/>
    </w:p>
    <w:p w14:paraId="130D4CBA" w14:textId="77777777" w:rsidR="00A30CD8" w:rsidRPr="00F4442C" w:rsidRDefault="00A30CD8" w:rsidP="00A30CD8">
      <w:pPr>
        <w:pStyle w:val="51"/>
      </w:pPr>
      <w:bookmarkStart w:id="160" w:name="_Toc151743317"/>
      <w:r w:rsidRPr="00F4442C">
        <w:t>5.</w:t>
      </w:r>
      <w:r w:rsidRPr="009E3DAC">
        <w:t>6</w:t>
      </w:r>
      <w:r w:rsidRPr="00F4442C">
        <w:t>.2.4.1</w:t>
      </w:r>
      <w:r w:rsidRPr="00F4442C">
        <w:tab/>
        <w:t>General</w:t>
      </w:r>
      <w:bookmarkEnd w:id="160"/>
    </w:p>
    <w:p w14:paraId="0045393E" w14:textId="77777777" w:rsidR="00A30CD8" w:rsidRPr="00F4442C" w:rsidRDefault="00A30CD8" w:rsidP="00A30CD8">
      <w:r w:rsidRPr="00F4442C">
        <w:t>This service operation is used by a service consumer to request the deletion of an existing Policy Provisioning at the NSCE Server.</w:t>
      </w:r>
    </w:p>
    <w:p w14:paraId="7AB19F71" w14:textId="77777777" w:rsidR="00A30CD8" w:rsidRPr="00F4442C" w:rsidRDefault="00A30CD8" w:rsidP="00A30CD8">
      <w:r w:rsidRPr="00F4442C">
        <w:t>The following procedures are supported by the "</w:t>
      </w:r>
      <w:r w:rsidRPr="00F4442C">
        <w:rPr>
          <w:lang w:val="en-US"/>
        </w:rPr>
        <w:t>NSCE_PolicyManagement</w:t>
      </w:r>
      <w:r w:rsidRPr="00F4442C">
        <w:t>_Delete" service operation:</w:t>
      </w:r>
    </w:p>
    <w:p w14:paraId="0B3E9A6E" w14:textId="77777777" w:rsidR="00A30CD8" w:rsidRPr="009E3DAC" w:rsidRDefault="00A30CD8" w:rsidP="00A30CD8">
      <w:pPr>
        <w:pStyle w:val="B10"/>
        <w:rPr>
          <w:lang w:val="en-US"/>
        </w:rPr>
      </w:pPr>
      <w:r w:rsidRPr="00F4442C">
        <w:rPr>
          <w:lang w:val="en-US"/>
        </w:rPr>
        <w:t>-</w:t>
      </w:r>
      <w:r w:rsidRPr="00F4442C">
        <w:rPr>
          <w:lang w:val="en-US"/>
        </w:rPr>
        <w:tab/>
      </w:r>
      <w:r w:rsidRPr="009E3DAC">
        <w:t>Policy Provisioning Deletion.</w:t>
      </w:r>
    </w:p>
    <w:p w14:paraId="7BB730DE" w14:textId="77777777" w:rsidR="00A30CD8" w:rsidRPr="00F4442C" w:rsidRDefault="00A30CD8" w:rsidP="00A30CD8">
      <w:pPr>
        <w:pStyle w:val="51"/>
      </w:pPr>
      <w:bookmarkStart w:id="161" w:name="_Toc151743318"/>
      <w:r w:rsidRPr="009E3DAC">
        <w:t>5.6</w:t>
      </w:r>
      <w:r w:rsidRPr="00F4442C">
        <w:t>.2.4.3</w:t>
      </w:r>
      <w:r w:rsidRPr="00F4442C">
        <w:tab/>
        <w:t>Policy Provisioning Deletion</w:t>
      </w:r>
      <w:bookmarkEnd w:id="161"/>
    </w:p>
    <w:p w14:paraId="3DDABCB8" w14:textId="2B5C8ECC" w:rsidR="00A30CD8" w:rsidRPr="009E3DAC" w:rsidRDefault="00A30CD8" w:rsidP="00A30CD8">
      <w:bookmarkStart w:id="162" w:name="_Toc96843351"/>
      <w:bookmarkStart w:id="163" w:name="_Toc96844326"/>
      <w:bookmarkStart w:id="164" w:name="_Toc100739899"/>
      <w:bookmarkStart w:id="165" w:name="_Toc129252472"/>
      <w:bookmarkEnd w:id="149"/>
      <w:bookmarkEnd w:id="150"/>
      <w:bookmarkEnd w:id="151"/>
      <w:bookmarkEnd w:id="152"/>
      <w:bookmarkEnd w:id="155"/>
      <w:bookmarkEnd w:id="156"/>
      <w:bookmarkEnd w:id="157"/>
      <w:bookmarkEnd w:id="158"/>
      <w:r w:rsidRPr="00F4442C">
        <w:t>Figure 5.</w:t>
      </w:r>
      <w:r w:rsidRPr="009E3DAC">
        <w:t>6</w:t>
      </w:r>
      <w:r w:rsidRPr="00F4442C">
        <w:t xml:space="preserve">.2.4.3-1 depicts a scenario where a </w:t>
      </w:r>
      <w:r w:rsidRPr="00F4442C">
        <w:rPr>
          <w:noProof/>
          <w:lang w:eastAsia="zh-CN"/>
        </w:rPr>
        <w:t xml:space="preserve">service consumer </w:t>
      </w:r>
      <w:r w:rsidRPr="00F4442C">
        <w:t>sends a request to the NSCE Server to request the deletion of an existing Policy Provisioning (see also clause 9.5 of 3GPP°TS°23.435°[14]).</w:t>
      </w:r>
    </w:p>
    <w:bookmarkStart w:id="166" w:name="_MON_1742561994"/>
    <w:bookmarkEnd w:id="166"/>
    <w:p w14:paraId="0B86B34B" w14:textId="77777777" w:rsidR="00A30CD8" w:rsidRPr="00F4442C" w:rsidRDefault="00A30CD8" w:rsidP="00A30CD8">
      <w:pPr>
        <w:pStyle w:val="TH"/>
      </w:pPr>
      <w:r w:rsidRPr="00F4442C">
        <w:object w:dxaOrig="9620" w:dyaOrig="2508" w14:anchorId="32D76939">
          <v:shape id="_x0000_i2613" type="#_x0000_t75" style="width:481.1pt;height:125.3pt" o:ole="">
            <v:imagedata r:id="rId27" o:title=""/>
          </v:shape>
          <o:OLEObject Type="Embed" ProgID="Word.Document.8" ShapeID="_x0000_i2613" DrawAspect="Content" ObjectID="_1762356164" r:id="rId28">
            <o:FieldCodes>\s</o:FieldCodes>
          </o:OLEObject>
        </w:object>
      </w:r>
    </w:p>
    <w:p w14:paraId="4998EC8F" w14:textId="77777777" w:rsidR="00A30CD8" w:rsidRPr="00F4442C" w:rsidRDefault="00A30CD8" w:rsidP="00A30CD8">
      <w:pPr>
        <w:pStyle w:val="TF"/>
      </w:pPr>
      <w:r w:rsidRPr="00F4442C">
        <w:t>Figure 5.</w:t>
      </w:r>
      <w:r w:rsidRPr="009E3DAC">
        <w:t>6</w:t>
      </w:r>
      <w:r w:rsidRPr="00F4442C">
        <w:t>.2.4.3-1: Procedure for Policy Provisioning Deletion</w:t>
      </w:r>
    </w:p>
    <w:p w14:paraId="0AB7F927" w14:textId="77777777" w:rsidR="00A30CD8" w:rsidRPr="00F4442C" w:rsidRDefault="00A30CD8" w:rsidP="00A30CD8">
      <w:pPr>
        <w:pStyle w:val="B10"/>
      </w:pPr>
      <w:r w:rsidRPr="00F4442C">
        <w:t>1.</w:t>
      </w:r>
      <w:r w:rsidRPr="00F4442C">
        <w:tab/>
        <w:t xml:space="preserve">In order to request the deletion of an existing Policy Provisioning, the </w:t>
      </w:r>
      <w:r w:rsidRPr="00F4442C">
        <w:rPr>
          <w:noProof/>
          <w:lang w:eastAsia="zh-CN"/>
        </w:rPr>
        <w:t xml:space="preserve">service consumer </w:t>
      </w:r>
      <w:r w:rsidRPr="00F4442C">
        <w:t>shall send an HTTP DELETE request to the NSCE Server targeting the corresponding "Individual Policy Provisioning" resource.</w:t>
      </w:r>
    </w:p>
    <w:p w14:paraId="4EDE006B"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35C2EC01" w14:textId="77777777" w:rsidR="00A30CD8" w:rsidRPr="009E3DAC" w:rsidRDefault="00A30CD8" w:rsidP="00A30CD8">
      <w:pPr>
        <w:pStyle w:val="B10"/>
      </w:pPr>
      <w:r w:rsidRPr="009E3DAC">
        <w:t>2a.</w:t>
      </w:r>
      <w:r w:rsidRPr="009E3DAC">
        <w:tab/>
        <w:t>Upon success, the NSCE Server shall respond with an HTTP "204 No Content" status code.</w:t>
      </w:r>
    </w:p>
    <w:p w14:paraId="11E4A1C1"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DELETE response body, as specified in clause 6.4</w:t>
      </w:r>
      <w:r w:rsidRPr="00F4442C">
        <w:t>.7.</w:t>
      </w:r>
    </w:p>
    <w:p w14:paraId="0B1E3638" w14:textId="7F6D10D2" w:rsidR="00A30CD8" w:rsidRPr="00F4442C" w:rsidRDefault="00A30CD8" w:rsidP="00A30CD8">
      <w:pPr>
        <w:pStyle w:val="41"/>
      </w:pPr>
      <w:bookmarkStart w:id="167" w:name="_Toc151743319"/>
      <w:bookmarkEnd w:id="162"/>
      <w:bookmarkEnd w:id="163"/>
      <w:bookmarkEnd w:id="164"/>
      <w:bookmarkEnd w:id="165"/>
      <w:r w:rsidRPr="00F4442C">
        <w:t>5.</w:t>
      </w:r>
      <w:r w:rsidRPr="009E3DAC">
        <w:t>6</w:t>
      </w:r>
      <w:r w:rsidRPr="00F4442C">
        <w:t>.2.5</w:t>
      </w:r>
      <w:r w:rsidRPr="00F4442C">
        <w:tab/>
      </w:r>
      <w:r w:rsidRPr="00F4442C">
        <w:rPr>
          <w:lang w:val="en-US"/>
        </w:rPr>
        <w:t>NSCE_PolicyManagement</w:t>
      </w:r>
      <w:r w:rsidRPr="00F4442C">
        <w:t>_</w:t>
      </w:r>
      <w:r w:rsidRPr="00F4442C">
        <w:rPr>
          <w:lang w:val="en-US"/>
        </w:rPr>
        <w:t>Subscribe</w:t>
      </w:r>
      <w:bookmarkEnd w:id="167"/>
    </w:p>
    <w:p w14:paraId="2112B24D" w14:textId="77777777" w:rsidR="00A30CD8" w:rsidRPr="00F4442C" w:rsidRDefault="00A30CD8" w:rsidP="00A30CD8">
      <w:pPr>
        <w:pStyle w:val="51"/>
      </w:pPr>
      <w:bookmarkStart w:id="168" w:name="_Toc151743320"/>
      <w:r w:rsidRPr="00F4442C">
        <w:t>5.</w:t>
      </w:r>
      <w:r w:rsidRPr="009E3DAC">
        <w:t>6</w:t>
      </w:r>
      <w:r w:rsidRPr="00F4442C">
        <w:t>.2.5.1</w:t>
      </w:r>
      <w:r w:rsidRPr="00F4442C">
        <w:tab/>
        <w:t>General</w:t>
      </w:r>
      <w:bookmarkEnd w:id="168"/>
    </w:p>
    <w:p w14:paraId="654EF10A" w14:textId="77777777" w:rsidR="00A30CD8" w:rsidRPr="00F4442C" w:rsidRDefault="00A30CD8" w:rsidP="00A30CD8">
      <w:r w:rsidRPr="00F4442C">
        <w:t>This service operation is used by a service consumer to request the creation/update/deletion of a Policy Usage</w:t>
      </w:r>
      <w:r w:rsidRPr="00F4442C">
        <w:rPr>
          <w:rFonts w:eastAsia="等线"/>
        </w:rPr>
        <w:t xml:space="preserve"> Subscription </w:t>
      </w:r>
      <w:r w:rsidRPr="00F4442C">
        <w:t>at the NSCE Server.</w:t>
      </w:r>
    </w:p>
    <w:p w14:paraId="2081E7E6" w14:textId="77777777" w:rsidR="00A30CD8" w:rsidRPr="009E3DAC" w:rsidRDefault="00A30CD8" w:rsidP="00A30CD8">
      <w:r w:rsidRPr="00F4442C">
        <w:t>The following procedures are supported by the "</w:t>
      </w:r>
      <w:r w:rsidRPr="00F4442C">
        <w:rPr>
          <w:lang w:val="en-US"/>
        </w:rPr>
        <w:t>NSCE_PolicyManagement</w:t>
      </w:r>
      <w:r w:rsidRPr="00F4442C">
        <w:t>_</w:t>
      </w:r>
      <w:r w:rsidRPr="00F4442C">
        <w:rPr>
          <w:lang w:val="en-US"/>
        </w:rPr>
        <w:t>Subscribe</w:t>
      </w:r>
      <w:r w:rsidRPr="00F4442C">
        <w:t>" service operation:</w:t>
      </w:r>
    </w:p>
    <w:p w14:paraId="32AA1F2C"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Creation.</w:t>
      </w:r>
    </w:p>
    <w:p w14:paraId="437AB2CD"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Update.</w:t>
      </w:r>
    </w:p>
    <w:p w14:paraId="552A37D1"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Deletion.</w:t>
      </w:r>
    </w:p>
    <w:p w14:paraId="4FAC227E" w14:textId="77777777" w:rsidR="00A30CD8" w:rsidRPr="00F4442C" w:rsidRDefault="00A30CD8" w:rsidP="00A30CD8">
      <w:pPr>
        <w:pStyle w:val="51"/>
      </w:pPr>
      <w:bookmarkStart w:id="169" w:name="_Toc151743321"/>
      <w:r w:rsidRPr="009E3DAC">
        <w:t>5.6</w:t>
      </w:r>
      <w:r w:rsidRPr="00F4442C">
        <w:t>.2.5.2</w:t>
      </w:r>
      <w:r w:rsidRPr="00F4442C">
        <w:tab/>
        <w:t>Policy Usage</w:t>
      </w:r>
      <w:r w:rsidRPr="00F4442C">
        <w:rPr>
          <w:rFonts w:eastAsia="等线"/>
        </w:rPr>
        <w:t xml:space="preserve"> Subscription</w:t>
      </w:r>
      <w:r w:rsidRPr="00F4442C">
        <w:t xml:space="preserve"> Creation</w:t>
      </w:r>
      <w:bookmarkEnd w:id="169"/>
    </w:p>
    <w:p w14:paraId="19B42640" w14:textId="082F6A85" w:rsidR="00A30CD8" w:rsidRPr="00F4442C" w:rsidRDefault="00A30CD8" w:rsidP="00A30CD8">
      <w:r w:rsidRPr="00F4442C">
        <w:t>Figure 5.</w:t>
      </w:r>
      <w:r w:rsidRPr="009E3DAC">
        <w:t>6</w:t>
      </w:r>
      <w:r w:rsidRPr="00F4442C">
        <w:t xml:space="preserve">.2.5.2-1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等线"/>
        </w:rPr>
        <w:t xml:space="preserve"> Subscription</w:t>
      </w:r>
      <w:r w:rsidRPr="00F4442C">
        <w:t xml:space="preserve"> (see also clause 9.5 of 3GPP°TS°23.435°[14]).</w:t>
      </w:r>
    </w:p>
    <w:bookmarkStart w:id="170" w:name="_MON_1760025966"/>
    <w:bookmarkEnd w:id="170"/>
    <w:p w14:paraId="2F2C1CFF" w14:textId="77777777" w:rsidR="00A30CD8" w:rsidRPr="00F4442C" w:rsidRDefault="00A30CD8" w:rsidP="00A30CD8">
      <w:pPr>
        <w:pStyle w:val="TF"/>
      </w:pPr>
      <w:r w:rsidRPr="00F4442C">
        <w:object w:dxaOrig="9620" w:dyaOrig="2508" w14:anchorId="0CEC7698">
          <v:shape id="_x0000_i2614" type="#_x0000_t75" style="width:481.1pt;height:125.3pt" o:ole="">
            <v:imagedata r:id="rId29" o:title=""/>
          </v:shape>
          <o:OLEObject Type="Embed" ProgID="Word.Document.8" ShapeID="_x0000_i2614" DrawAspect="Content" ObjectID="_1762356165" r:id="rId30">
            <o:FieldCodes>\s</o:FieldCodes>
          </o:OLEObject>
        </w:object>
      </w:r>
      <w:r w:rsidRPr="00F4442C">
        <w:t xml:space="preserve"> Figure 5.</w:t>
      </w:r>
      <w:r w:rsidRPr="009E3DAC">
        <w:t>6</w:t>
      </w:r>
      <w:r w:rsidRPr="00F4442C">
        <w:t>.2.5.2-1: Procedure for Policy Usage</w:t>
      </w:r>
      <w:r w:rsidRPr="00F4442C">
        <w:rPr>
          <w:rFonts w:eastAsia="等线"/>
        </w:rPr>
        <w:t xml:space="preserve"> Subscription </w:t>
      </w:r>
      <w:r w:rsidRPr="00F4442C">
        <w:t>Creation</w:t>
      </w:r>
    </w:p>
    <w:p w14:paraId="4A6141DF" w14:textId="77777777" w:rsidR="00A30CD8" w:rsidRPr="009E3DAC" w:rsidRDefault="00A30CD8" w:rsidP="00A30CD8">
      <w:pPr>
        <w:pStyle w:val="B10"/>
      </w:pPr>
      <w:r w:rsidRPr="00F4442C">
        <w:t>1.</w:t>
      </w:r>
      <w:r w:rsidRPr="00F4442C">
        <w:tab/>
        <w:t>In order to request the creation of a new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w:t>
      </w:r>
      <w:r w:rsidRPr="009E3DAC">
        <w:t xml:space="preserve"> an HTTP POST request to the NSCE Server targeting the URI of the "Policy Usage</w:t>
      </w:r>
      <w:r w:rsidRPr="009E3DAC">
        <w:rPr>
          <w:rFonts w:eastAsia="等线"/>
        </w:rPr>
        <w:t xml:space="preserve"> Subscription</w:t>
      </w:r>
      <w:r w:rsidRPr="009E3DAC">
        <w:t xml:space="preserve">s" collection resource, with the request body including the </w:t>
      </w:r>
      <w:bookmarkStart w:id="171" w:name="_Hlk149413179"/>
      <w:r w:rsidRPr="009E3DAC">
        <w:t xml:space="preserve">PolUsageSubsc </w:t>
      </w:r>
      <w:bookmarkEnd w:id="171"/>
      <w:r w:rsidRPr="009E3DAC">
        <w:t>data structure.</w:t>
      </w:r>
    </w:p>
    <w:p w14:paraId="1028DCAF" w14:textId="77777777" w:rsidR="00A30CD8" w:rsidRPr="009E3DAC" w:rsidRDefault="00A30CD8" w:rsidP="00A30CD8">
      <w:pPr>
        <w:pStyle w:val="B10"/>
      </w:pPr>
      <w:r w:rsidRPr="009E3DAC">
        <w:lastRenderedPageBreak/>
        <w:t>2a.</w:t>
      </w:r>
      <w:r w:rsidRPr="009E3DAC">
        <w:tab/>
        <w:t>Upon success, the NSCE Server shall respond with an HTTP "201 Created" status code, with the response body containing a representation of the created "Individual Policy Usage</w:t>
      </w:r>
      <w:r w:rsidRPr="009E3DAC">
        <w:rPr>
          <w:rFonts w:eastAsia="等线"/>
        </w:rPr>
        <w:t xml:space="preserve"> Subscription</w:t>
      </w:r>
      <w:r w:rsidRPr="009E3DAC">
        <w:t>" resource within the PolUsageSubsc data structure, and an HTTP "Location" header field containing the URI of the created resource.</w:t>
      </w:r>
    </w:p>
    <w:p w14:paraId="0AA6E2CB"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POST response body, as specified in clause 6.4</w:t>
      </w:r>
      <w:r w:rsidRPr="00F4442C">
        <w:t>.7.</w:t>
      </w:r>
    </w:p>
    <w:p w14:paraId="3F574895" w14:textId="77777777" w:rsidR="00A30CD8" w:rsidRPr="00F4442C" w:rsidRDefault="00A30CD8" w:rsidP="00A30CD8">
      <w:pPr>
        <w:pStyle w:val="51"/>
      </w:pPr>
      <w:bookmarkStart w:id="172" w:name="_Toc151743322"/>
      <w:r w:rsidRPr="00F4442C">
        <w:t>5.</w:t>
      </w:r>
      <w:r w:rsidRPr="009E3DAC">
        <w:t>6</w:t>
      </w:r>
      <w:r w:rsidRPr="00F4442C">
        <w:t>.2.5.3</w:t>
      </w:r>
      <w:r w:rsidRPr="00F4442C">
        <w:tab/>
        <w:t>Policy Usage</w:t>
      </w:r>
      <w:r w:rsidRPr="00F4442C">
        <w:rPr>
          <w:rFonts w:eastAsia="等线"/>
        </w:rPr>
        <w:t xml:space="preserve"> Subscription</w:t>
      </w:r>
      <w:r w:rsidRPr="00F4442C">
        <w:t xml:space="preserve"> Update</w:t>
      </w:r>
      <w:bookmarkEnd w:id="172"/>
    </w:p>
    <w:p w14:paraId="128856DF" w14:textId="439D2D54" w:rsidR="00A30CD8" w:rsidRPr="009E3DAC" w:rsidRDefault="00A30CD8" w:rsidP="00A30CD8">
      <w:r w:rsidRPr="00F4442C">
        <w:t>Figure 5.</w:t>
      </w:r>
      <w:r w:rsidRPr="009E3DAC">
        <w:t>6</w:t>
      </w:r>
      <w:r w:rsidRPr="00F4442C">
        <w:t xml:space="preserve">.2.5.3-1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等线"/>
        </w:rPr>
        <w:t xml:space="preserve"> Subscription</w:t>
      </w:r>
      <w:r w:rsidRPr="00F4442C">
        <w:t xml:space="preserve"> (see also clause 9.5 of 3GPP°TS°23.435°[14])</w:t>
      </w:r>
      <w:r w:rsidRPr="009E3DAC">
        <w:t>.</w:t>
      </w:r>
    </w:p>
    <w:bookmarkStart w:id="173" w:name="_MON_1760026252"/>
    <w:bookmarkEnd w:id="173"/>
    <w:p w14:paraId="13795B37" w14:textId="77777777" w:rsidR="00A30CD8" w:rsidRPr="00F4442C" w:rsidRDefault="00A30CD8" w:rsidP="00A30CD8">
      <w:pPr>
        <w:pStyle w:val="TH"/>
      </w:pPr>
      <w:r w:rsidRPr="00F4442C">
        <w:object w:dxaOrig="9620" w:dyaOrig="3089" w14:anchorId="668E5240">
          <v:shape id="_x0000_i2615" type="#_x0000_t75" style="width:481.1pt;height:153.8pt" o:ole="">
            <v:imagedata r:id="rId31" o:title=""/>
          </v:shape>
          <o:OLEObject Type="Embed" ProgID="Word.Document.8" ShapeID="_x0000_i2615" DrawAspect="Content" ObjectID="_1762356166" r:id="rId32">
            <o:FieldCodes>\s</o:FieldCodes>
          </o:OLEObject>
        </w:object>
      </w:r>
    </w:p>
    <w:p w14:paraId="31AD1B48" w14:textId="77777777" w:rsidR="00A30CD8" w:rsidRPr="00F4442C" w:rsidRDefault="00A30CD8" w:rsidP="00A30CD8">
      <w:pPr>
        <w:pStyle w:val="TF"/>
      </w:pPr>
      <w:r w:rsidRPr="00F4442C">
        <w:t>Figure 5.</w:t>
      </w:r>
      <w:r w:rsidRPr="009E3DAC">
        <w:t>6</w:t>
      </w:r>
      <w:r w:rsidRPr="00F4442C">
        <w:t>.2.5.3-1: Procedure for Policy Usage</w:t>
      </w:r>
      <w:r w:rsidRPr="00F4442C">
        <w:rPr>
          <w:rFonts w:eastAsia="等线"/>
        </w:rPr>
        <w:t xml:space="preserve"> Subscription</w:t>
      </w:r>
      <w:r w:rsidRPr="00F4442C">
        <w:t xml:space="preserve"> Update</w:t>
      </w:r>
    </w:p>
    <w:p w14:paraId="58FC6BE0" w14:textId="77777777" w:rsidR="00A30CD8" w:rsidRPr="009E3DAC" w:rsidRDefault="00A30CD8" w:rsidP="00A30CD8">
      <w:pPr>
        <w:pStyle w:val="B10"/>
      </w:pPr>
      <w:r w:rsidRPr="00F4442C">
        <w:t>1.</w:t>
      </w:r>
      <w:r w:rsidRPr="00F4442C">
        <w:tab/>
        <w:t>In order to update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w:t>
      </w:r>
      <w:r w:rsidRPr="009E3DAC">
        <w:t xml:space="preserve"> PUT/PATCH request to the NSCE Server, targeting the URI of the corresponding "Individual Policy Usage</w:t>
      </w:r>
      <w:r w:rsidRPr="009E3DAC">
        <w:rPr>
          <w:rFonts w:eastAsia="等线"/>
        </w:rPr>
        <w:t xml:space="preserve"> Subscription</w:t>
      </w:r>
      <w:r w:rsidRPr="009E3DAC">
        <w:t>" resource, with the request body including either:</w:t>
      </w:r>
    </w:p>
    <w:p w14:paraId="66C35E98" w14:textId="77777777" w:rsidR="00A30CD8" w:rsidRPr="009E3DAC" w:rsidRDefault="00A30CD8" w:rsidP="00A30CD8">
      <w:pPr>
        <w:pStyle w:val="B2"/>
      </w:pPr>
      <w:r w:rsidRPr="009E3DAC">
        <w:t>-</w:t>
      </w:r>
      <w:r w:rsidRPr="009E3DAC">
        <w:tab/>
        <w:t>the updated representation of the resource within the PolUsageSubsc data structure, in case the HTTP PUT method is used; or</w:t>
      </w:r>
    </w:p>
    <w:p w14:paraId="7010CE79" w14:textId="77777777" w:rsidR="00A30CD8" w:rsidRPr="009E3DAC" w:rsidRDefault="00A30CD8" w:rsidP="00A30CD8">
      <w:pPr>
        <w:pStyle w:val="B2"/>
      </w:pPr>
      <w:r w:rsidRPr="009E3DAC">
        <w:t>-</w:t>
      </w:r>
      <w:r w:rsidRPr="009E3DAC">
        <w:tab/>
        <w:t>the requested modifications to the resource within the PolUsageSubscPatch data structure, in case the HTTP PATCH method is used.</w:t>
      </w:r>
    </w:p>
    <w:p w14:paraId="4FCDEF51"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2A62DDE7" w14:textId="77777777" w:rsidR="00A30CD8" w:rsidRPr="009E3DAC" w:rsidRDefault="00A30CD8" w:rsidP="00A30CD8">
      <w:pPr>
        <w:pStyle w:val="B10"/>
      </w:pPr>
      <w:r w:rsidRPr="009E3DAC">
        <w:t>2a.</w:t>
      </w:r>
      <w:r w:rsidRPr="009E3DAC">
        <w:tab/>
        <w:t>Upon success, the NSCE Server shall update the targeted "Individual Policy Usage</w:t>
      </w:r>
      <w:r w:rsidRPr="009E3DAC">
        <w:rPr>
          <w:rFonts w:eastAsia="等线"/>
        </w:rPr>
        <w:t xml:space="preserve"> Subscription</w:t>
      </w:r>
      <w:r w:rsidRPr="009E3DAC">
        <w:t>" resource accordingly and respond with either:</w:t>
      </w:r>
    </w:p>
    <w:p w14:paraId="2DE7BAD7" w14:textId="77777777" w:rsidR="00A30CD8" w:rsidRPr="009E3DAC" w:rsidRDefault="00A30CD8" w:rsidP="00A30CD8">
      <w:pPr>
        <w:pStyle w:val="B2"/>
      </w:pPr>
      <w:r w:rsidRPr="009E3DAC">
        <w:t>-</w:t>
      </w:r>
      <w:r w:rsidRPr="009E3DAC">
        <w:tab/>
        <w:t>an HTTP "200 OK" status code with the response body containing a representation of the updated "Individual Policy Usage</w:t>
      </w:r>
      <w:r w:rsidRPr="009E3DAC">
        <w:rPr>
          <w:rFonts w:eastAsia="等线"/>
        </w:rPr>
        <w:t xml:space="preserve"> Subscription</w:t>
      </w:r>
      <w:r w:rsidRPr="009E3DAC">
        <w:t>" resource within the PolUsageSubsc data structure; or</w:t>
      </w:r>
    </w:p>
    <w:p w14:paraId="2DF78E5E" w14:textId="77777777" w:rsidR="00A30CD8" w:rsidRPr="009E3DAC" w:rsidRDefault="00A30CD8" w:rsidP="00A30CD8">
      <w:pPr>
        <w:pStyle w:val="B2"/>
      </w:pPr>
      <w:r w:rsidRPr="009E3DAC">
        <w:t>-</w:t>
      </w:r>
      <w:r w:rsidRPr="009E3DAC">
        <w:tab/>
        <w:t>an HTTP "204 No Content" status code.</w:t>
      </w:r>
    </w:p>
    <w:p w14:paraId="0D1D71D6"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PUT/PATCH response body, as specified in clause 6.4</w:t>
      </w:r>
      <w:r w:rsidRPr="00F4442C">
        <w:t>.7.</w:t>
      </w:r>
    </w:p>
    <w:p w14:paraId="3DA4CF5F" w14:textId="77777777" w:rsidR="00A30CD8" w:rsidRPr="00F4442C" w:rsidRDefault="00A30CD8" w:rsidP="00A30CD8">
      <w:pPr>
        <w:pStyle w:val="51"/>
      </w:pPr>
      <w:bookmarkStart w:id="174" w:name="_Toc151743323"/>
      <w:r w:rsidRPr="00F4442C">
        <w:t>5.</w:t>
      </w:r>
      <w:r w:rsidRPr="009E3DAC">
        <w:t>6</w:t>
      </w:r>
      <w:r w:rsidRPr="00F4442C">
        <w:t>.2.5.4</w:t>
      </w:r>
      <w:r w:rsidRPr="00F4442C">
        <w:tab/>
        <w:t>Policy Usage</w:t>
      </w:r>
      <w:r w:rsidRPr="00F4442C">
        <w:rPr>
          <w:rFonts w:eastAsia="等线"/>
        </w:rPr>
        <w:t xml:space="preserve"> Subscription</w:t>
      </w:r>
      <w:r w:rsidRPr="00F4442C">
        <w:t xml:space="preserve"> Deletion</w:t>
      </w:r>
      <w:bookmarkEnd w:id="174"/>
    </w:p>
    <w:p w14:paraId="76B444ED" w14:textId="556A9196" w:rsidR="00A30CD8" w:rsidRPr="009E3DAC" w:rsidRDefault="00A30CD8" w:rsidP="00A30CD8">
      <w:r w:rsidRPr="00F4442C">
        <w:t>Figure 5.</w:t>
      </w:r>
      <w:r w:rsidRPr="009E3DAC">
        <w:t>6</w:t>
      </w:r>
      <w:r w:rsidRPr="00F4442C">
        <w:t xml:space="preserve">.2.5.4-1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等线"/>
        </w:rPr>
        <w:t xml:space="preserve"> Subscription</w:t>
      </w:r>
      <w:r w:rsidRPr="00F4442C">
        <w:t xml:space="preserve"> (see also clause 9.5 of 3GPP°TS°23.435°[</w:t>
      </w:r>
      <w:r w:rsidRPr="009E3DAC">
        <w:t>14]).</w:t>
      </w:r>
    </w:p>
    <w:bookmarkStart w:id="175" w:name="_MON_1760119529"/>
    <w:bookmarkEnd w:id="175"/>
    <w:p w14:paraId="7CC53AFE" w14:textId="77777777" w:rsidR="00A30CD8" w:rsidRPr="00F4442C" w:rsidRDefault="00A30CD8" w:rsidP="00A30CD8">
      <w:pPr>
        <w:pStyle w:val="TH"/>
      </w:pPr>
      <w:r w:rsidRPr="00F4442C">
        <w:object w:dxaOrig="9620" w:dyaOrig="2508" w14:anchorId="7CF64174">
          <v:shape id="_x0000_i2616" type="#_x0000_t75" style="width:481.1pt;height:125.3pt" o:ole="">
            <v:imagedata r:id="rId33" o:title=""/>
          </v:shape>
          <o:OLEObject Type="Embed" ProgID="Word.Document.8" ShapeID="_x0000_i2616" DrawAspect="Content" ObjectID="_1762356167" r:id="rId34">
            <o:FieldCodes>\s</o:FieldCodes>
          </o:OLEObject>
        </w:object>
      </w:r>
    </w:p>
    <w:p w14:paraId="35752F11" w14:textId="77777777" w:rsidR="00A30CD8" w:rsidRPr="00F4442C" w:rsidRDefault="00A30CD8" w:rsidP="00A30CD8">
      <w:pPr>
        <w:pStyle w:val="TF"/>
      </w:pPr>
      <w:r w:rsidRPr="00F4442C">
        <w:t>Figure 5.</w:t>
      </w:r>
      <w:r w:rsidRPr="009E3DAC">
        <w:t>6</w:t>
      </w:r>
      <w:r w:rsidRPr="00F4442C">
        <w:t>.2.5.4-1: Procedure for Policy Usage</w:t>
      </w:r>
      <w:r w:rsidRPr="00F4442C">
        <w:rPr>
          <w:rFonts w:eastAsia="等线"/>
        </w:rPr>
        <w:t xml:space="preserve"> Subscription</w:t>
      </w:r>
      <w:r w:rsidRPr="00F4442C">
        <w:t xml:space="preserve"> Deletion</w:t>
      </w:r>
    </w:p>
    <w:p w14:paraId="6B9B5E57" w14:textId="77777777" w:rsidR="00A30CD8" w:rsidRPr="009E3DAC" w:rsidRDefault="00A30CD8" w:rsidP="00A30CD8">
      <w:pPr>
        <w:pStyle w:val="B10"/>
      </w:pPr>
      <w:r w:rsidRPr="00F4442C">
        <w:t>1.</w:t>
      </w:r>
      <w:r w:rsidRPr="00F4442C">
        <w:tab/>
        <w:t>In order to request the deletion of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 xml:space="preserve">shall send an HTTP DELETE request to the NSCE Server targeting the corresponding </w:t>
      </w:r>
      <w:r w:rsidRPr="009E3DAC">
        <w:t>"Individual Policy Usage</w:t>
      </w:r>
      <w:r w:rsidRPr="009E3DAC">
        <w:rPr>
          <w:rFonts w:eastAsia="等线"/>
        </w:rPr>
        <w:t xml:space="preserve"> Subscription</w:t>
      </w:r>
      <w:r w:rsidRPr="009E3DAC">
        <w:t>" resource.</w:t>
      </w:r>
    </w:p>
    <w:p w14:paraId="427F0E2A"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1F4F4417" w14:textId="77777777" w:rsidR="00A30CD8" w:rsidRPr="009E3DAC" w:rsidRDefault="00A30CD8" w:rsidP="00A30CD8">
      <w:pPr>
        <w:pStyle w:val="B10"/>
      </w:pPr>
      <w:r w:rsidRPr="009E3DAC">
        <w:t>2a.</w:t>
      </w:r>
      <w:r w:rsidRPr="009E3DAC">
        <w:tab/>
        <w:t>Upon success, the NSCE Server shall respond with an HTTP "204 No Content" status code.</w:t>
      </w:r>
    </w:p>
    <w:p w14:paraId="3EF3F03C"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DELETE response body, as specified in clause 6.4</w:t>
      </w:r>
      <w:r w:rsidRPr="00F4442C">
        <w:t>.7.</w:t>
      </w:r>
    </w:p>
    <w:p w14:paraId="2F540B62" w14:textId="77777777" w:rsidR="00A30CD8" w:rsidRPr="00F4442C" w:rsidRDefault="00A30CD8" w:rsidP="00A30CD8">
      <w:pPr>
        <w:pStyle w:val="41"/>
      </w:pPr>
      <w:bookmarkStart w:id="176" w:name="_Toc144024139"/>
      <w:bookmarkStart w:id="177" w:name="_Toc148176838"/>
      <w:bookmarkStart w:id="178" w:name="_Toc148358888"/>
      <w:bookmarkStart w:id="179" w:name="_Toc151743324"/>
      <w:r w:rsidRPr="00F4442C">
        <w:t>5.</w:t>
      </w:r>
      <w:r w:rsidRPr="009E3DAC">
        <w:t>6</w:t>
      </w:r>
      <w:r w:rsidRPr="00F4442C">
        <w:t>.2.7</w:t>
      </w:r>
      <w:r w:rsidRPr="00F4442C">
        <w:tab/>
      </w:r>
      <w:bookmarkEnd w:id="176"/>
      <w:bookmarkEnd w:id="177"/>
      <w:bookmarkEnd w:id="178"/>
      <w:r w:rsidRPr="00F4442C">
        <w:rPr>
          <w:lang w:val="en-US"/>
        </w:rPr>
        <w:t>NSCE_PolicyManagement_Notify</w:t>
      </w:r>
      <w:bookmarkEnd w:id="179"/>
    </w:p>
    <w:p w14:paraId="4645836C" w14:textId="77777777" w:rsidR="00A30CD8" w:rsidRPr="00F4442C" w:rsidRDefault="00A30CD8" w:rsidP="00A30CD8">
      <w:pPr>
        <w:pStyle w:val="51"/>
      </w:pPr>
      <w:bookmarkStart w:id="180" w:name="_Toc96843336"/>
      <w:bookmarkStart w:id="181" w:name="_Toc96844311"/>
      <w:bookmarkStart w:id="182" w:name="_Toc100739884"/>
      <w:bookmarkStart w:id="183" w:name="_Toc129252457"/>
      <w:bookmarkStart w:id="184" w:name="_Toc144024140"/>
      <w:bookmarkStart w:id="185" w:name="_Toc148176839"/>
      <w:bookmarkStart w:id="186" w:name="_Toc148358889"/>
      <w:bookmarkStart w:id="187" w:name="_Toc151743325"/>
      <w:r w:rsidRPr="00F4442C">
        <w:t>5.</w:t>
      </w:r>
      <w:r w:rsidRPr="009E3DAC">
        <w:t>6</w:t>
      </w:r>
      <w:r w:rsidRPr="00F4442C">
        <w:t>.2.7.1</w:t>
      </w:r>
      <w:r w:rsidRPr="00F4442C">
        <w:tab/>
        <w:t>General</w:t>
      </w:r>
      <w:bookmarkEnd w:id="180"/>
      <w:bookmarkEnd w:id="181"/>
      <w:bookmarkEnd w:id="182"/>
      <w:bookmarkEnd w:id="183"/>
      <w:bookmarkEnd w:id="184"/>
      <w:bookmarkEnd w:id="185"/>
      <w:bookmarkEnd w:id="186"/>
      <w:bookmarkEnd w:id="187"/>
    </w:p>
    <w:p w14:paraId="73CF9162" w14:textId="77777777" w:rsidR="00A30CD8" w:rsidRPr="00F4442C" w:rsidRDefault="00A30CD8" w:rsidP="00A30CD8">
      <w:r w:rsidRPr="00F4442C">
        <w:t>This service operation is used by a NSCE Server to notify a previously subscribed service consumer on:</w:t>
      </w:r>
    </w:p>
    <w:p w14:paraId="7D0963EB" w14:textId="77777777" w:rsidR="00A30CD8" w:rsidRPr="00F4442C" w:rsidRDefault="00A30CD8" w:rsidP="00A30CD8">
      <w:pPr>
        <w:pStyle w:val="B10"/>
      </w:pPr>
      <w:r w:rsidRPr="00F4442C">
        <w:t>-</w:t>
      </w:r>
      <w:r w:rsidRPr="00F4442C">
        <w:tab/>
        <w:t>Policy Usage event(s).</w:t>
      </w:r>
    </w:p>
    <w:p w14:paraId="6C4B305F" w14:textId="77777777" w:rsidR="00A30CD8" w:rsidRPr="00F4442C" w:rsidRDefault="00A30CD8" w:rsidP="00A30CD8">
      <w:r w:rsidRPr="00F4442C">
        <w:t>The following procedures are supported by the "</w:t>
      </w:r>
      <w:r w:rsidRPr="00F4442C">
        <w:rPr>
          <w:lang w:val="en-US"/>
        </w:rPr>
        <w:t>NSCE_PolicyManagement_Notify</w:t>
      </w:r>
      <w:r w:rsidRPr="00F4442C">
        <w:t>" service operation:</w:t>
      </w:r>
    </w:p>
    <w:p w14:paraId="1B8B8C0C" w14:textId="77777777" w:rsidR="00A30CD8" w:rsidRPr="009E3DAC" w:rsidRDefault="00A30CD8" w:rsidP="00A30CD8">
      <w:pPr>
        <w:pStyle w:val="B10"/>
      </w:pPr>
      <w:r w:rsidRPr="00F4442C">
        <w:rPr>
          <w:lang w:val="en-US"/>
        </w:rPr>
        <w:t>-</w:t>
      </w:r>
      <w:r w:rsidRPr="00F4442C">
        <w:rPr>
          <w:lang w:val="en-US"/>
        </w:rPr>
        <w:tab/>
      </w:r>
      <w:r w:rsidRPr="009E3DAC">
        <w:t>Policy Usage</w:t>
      </w:r>
      <w:r w:rsidRPr="009E3DAC">
        <w:rPr>
          <w:lang w:val="en-US"/>
        </w:rPr>
        <w:t xml:space="preserve"> Notification</w:t>
      </w:r>
      <w:r w:rsidRPr="009E3DAC">
        <w:t>.</w:t>
      </w:r>
    </w:p>
    <w:p w14:paraId="5388729D" w14:textId="77777777" w:rsidR="00A30CD8" w:rsidRPr="00F4442C" w:rsidRDefault="00A30CD8" w:rsidP="00A30CD8">
      <w:pPr>
        <w:pStyle w:val="51"/>
      </w:pPr>
      <w:bookmarkStart w:id="188" w:name="_Toc96843337"/>
      <w:bookmarkStart w:id="189" w:name="_Toc96844312"/>
      <w:bookmarkStart w:id="190" w:name="_Toc100739885"/>
      <w:bookmarkStart w:id="191" w:name="_Toc129252458"/>
      <w:bookmarkStart w:id="192" w:name="_Toc144024141"/>
      <w:bookmarkStart w:id="193" w:name="_Toc148176840"/>
      <w:bookmarkStart w:id="194" w:name="_Toc148358890"/>
      <w:bookmarkStart w:id="195" w:name="_Toc151743326"/>
      <w:r w:rsidRPr="009E3DAC">
        <w:t>5.6</w:t>
      </w:r>
      <w:r w:rsidRPr="00F4442C">
        <w:t>.2.7.2</w:t>
      </w:r>
      <w:r w:rsidRPr="00F4442C">
        <w:tab/>
      </w:r>
      <w:bookmarkEnd w:id="188"/>
      <w:bookmarkEnd w:id="189"/>
      <w:bookmarkEnd w:id="190"/>
      <w:bookmarkEnd w:id="191"/>
      <w:r w:rsidRPr="00F4442C">
        <w:t xml:space="preserve">Policy Usage </w:t>
      </w:r>
      <w:r w:rsidRPr="00F4442C">
        <w:rPr>
          <w:lang w:val="en-US"/>
        </w:rPr>
        <w:t>Notification</w:t>
      </w:r>
      <w:bookmarkEnd w:id="192"/>
      <w:bookmarkEnd w:id="193"/>
      <w:bookmarkEnd w:id="194"/>
      <w:bookmarkEnd w:id="195"/>
    </w:p>
    <w:p w14:paraId="34A1CB1A" w14:textId="51F0BED0" w:rsidR="00A30CD8" w:rsidRPr="00F4442C" w:rsidRDefault="00A30CD8" w:rsidP="00A30CD8">
      <w:r w:rsidRPr="00F4442C">
        <w:t>Figure 5.</w:t>
      </w:r>
      <w:r w:rsidRPr="009E3DAC">
        <w:t>6</w:t>
      </w:r>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3GPP°TS°23.435°[14]).</w:t>
      </w:r>
    </w:p>
    <w:bookmarkStart w:id="196" w:name="_MON_1742563221"/>
    <w:bookmarkEnd w:id="196"/>
    <w:p w14:paraId="3DF964A9" w14:textId="77777777" w:rsidR="00A30CD8" w:rsidRPr="00F4442C" w:rsidRDefault="00A30CD8" w:rsidP="00A30CD8">
      <w:pPr>
        <w:pStyle w:val="TH"/>
      </w:pPr>
      <w:r w:rsidRPr="00F4442C">
        <w:object w:dxaOrig="9620" w:dyaOrig="2749" w14:anchorId="0E3A080A">
          <v:shape id="_x0000_i2617" type="#_x0000_t75" style="width:481.1pt;height:137.45pt" o:ole="">
            <v:imagedata r:id="rId35" o:title=""/>
          </v:shape>
          <o:OLEObject Type="Embed" ProgID="Word.Document.8" ShapeID="_x0000_i2617" DrawAspect="Content" ObjectID="_1762356168" r:id="rId36">
            <o:FieldCodes>\s</o:FieldCodes>
          </o:OLEObject>
        </w:object>
      </w:r>
    </w:p>
    <w:p w14:paraId="2397746C" w14:textId="77777777" w:rsidR="00A30CD8" w:rsidRPr="00F4442C" w:rsidRDefault="00A30CD8" w:rsidP="00A30CD8">
      <w:pPr>
        <w:pStyle w:val="TF"/>
      </w:pPr>
      <w:r w:rsidRPr="00F4442C">
        <w:t>Figure 5.</w:t>
      </w:r>
      <w:r w:rsidRPr="009E3DAC">
        <w:t>6</w:t>
      </w:r>
      <w:r w:rsidRPr="00F4442C">
        <w:t xml:space="preserve">.2.7.2-1: Policy Usage </w:t>
      </w:r>
      <w:r w:rsidRPr="00F4442C">
        <w:rPr>
          <w:lang w:val="en-US"/>
        </w:rPr>
        <w:t>Notification</w:t>
      </w:r>
    </w:p>
    <w:p w14:paraId="045A2296" w14:textId="77777777" w:rsidR="00A30CD8" w:rsidRPr="00F4442C" w:rsidRDefault="00A30CD8" w:rsidP="00A30CD8">
      <w:pPr>
        <w:pStyle w:val="B10"/>
      </w:pPr>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9E3DAC">
        <w:rPr>
          <w:noProof/>
          <w:lang w:eastAsia="zh-CN"/>
        </w:rPr>
        <w:t xml:space="preserve">service consumer </w:t>
      </w:r>
      <w:r w:rsidRPr="009E3DAC">
        <w:t>with the request URI set to "</w:t>
      </w:r>
      <w:r w:rsidRPr="009E3DAC">
        <w:rPr>
          <w:lang w:val="en-US"/>
        </w:rPr>
        <w:t>{</w:t>
      </w:r>
      <w:r w:rsidRPr="009E3DAC">
        <w:t xml:space="preserve">notifUri}", where the "notifUri" is set to the value received from the </w:t>
      </w:r>
      <w:r w:rsidRPr="009E3DAC">
        <w:rPr>
          <w:noProof/>
          <w:lang w:eastAsia="zh-CN"/>
        </w:rPr>
        <w:t>service consumer</w:t>
      </w:r>
      <w:r w:rsidRPr="009E3DAC">
        <w:t xml:space="preserve"> during the creation/update of the corresponding Policy Usage Subscription using the procedures defined in clause 5.6</w:t>
      </w:r>
      <w:r w:rsidRPr="00F4442C">
        <w:t>.2.5, and the request body including the DataDelNotif data structure.</w:t>
      </w:r>
    </w:p>
    <w:p w14:paraId="10ED95AF" w14:textId="77777777" w:rsidR="00A30CD8" w:rsidRPr="00F4442C" w:rsidRDefault="00A30CD8" w:rsidP="00A30CD8">
      <w:pPr>
        <w:pStyle w:val="B10"/>
      </w:pPr>
      <w:r w:rsidRPr="00F4442C">
        <w:lastRenderedPageBreak/>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p>
    <w:p w14:paraId="05940F1A" w14:textId="77777777" w:rsidR="00A30CD8" w:rsidRPr="00F4442C" w:rsidRDefault="00A30CD8" w:rsidP="00A30CD8">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6.4.7.</w:t>
      </w:r>
    </w:p>
    <w:p w14:paraId="0AD56F54" w14:textId="30C208A0" w:rsidR="008A6D4A" w:rsidRPr="00F4442C" w:rsidRDefault="004859EC" w:rsidP="007A4424">
      <w:pPr>
        <w:pStyle w:val="1"/>
      </w:pPr>
      <w:r w:rsidRPr="00F4442C">
        <w:br w:type="page"/>
      </w:r>
      <w:bookmarkStart w:id="197" w:name="_Toc151743327"/>
      <w:r w:rsidR="008A6D4A" w:rsidRPr="00F4442C">
        <w:lastRenderedPageBreak/>
        <w:t>6</w:t>
      </w:r>
      <w:r w:rsidR="008A6D4A" w:rsidRPr="00F4442C">
        <w:tab/>
        <w:t>API Definitions</w:t>
      </w:r>
      <w:bookmarkEnd w:id="110"/>
      <w:bookmarkEnd w:id="111"/>
      <w:bookmarkEnd w:id="197"/>
    </w:p>
    <w:p w14:paraId="391C9859" w14:textId="77777777" w:rsidR="008A6D4A" w:rsidRPr="00F4442C" w:rsidRDefault="008A6D4A" w:rsidP="007A4424">
      <w:pPr>
        <w:pStyle w:val="21"/>
      </w:pPr>
      <w:bookmarkStart w:id="198" w:name="_Toc510696598"/>
      <w:bookmarkStart w:id="199" w:name="_Toc35971390"/>
      <w:bookmarkStart w:id="200" w:name="_Toc151743328"/>
      <w:r w:rsidRPr="00F4442C">
        <w:t>6.1</w:t>
      </w:r>
      <w:r w:rsidRPr="00F4442C">
        <w:tab/>
        <w:t>&lt; Service 1&gt; Service API</w:t>
      </w:r>
      <w:bookmarkEnd w:id="198"/>
      <w:bookmarkEnd w:id="199"/>
      <w:bookmarkEnd w:id="200"/>
    </w:p>
    <w:p w14:paraId="190D55F7" w14:textId="137BDEBA" w:rsidR="008A6D4A" w:rsidRPr="00F4442C" w:rsidRDefault="008A6D4A" w:rsidP="008A6D4A">
      <w:pPr>
        <w:pStyle w:val="Guidance"/>
      </w:pPr>
      <w:r w:rsidRPr="00F4442C">
        <w:t xml:space="preserve">One clause per service, where &lt;service 1&gt; is to be replaced by the service name (e.g. </w:t>
      </w:r>
      <w:r w:rsidR="001E47DF" w:rsidRPr="00F4442C">
        <w:t>UAE_C2OperationModeManagement</w:t>
      </w:r>
      <w:r w:rsidRPr="00F4442C">
        <w:t>).</w:t>
      </w:r>
    </w:p>
    <w:p w14:paraId="2FA7B115" w14:textId="77777777" w:rsidR="008A6D4A" w:rsidRPr="00F4442C" w:rsidRDefault="008A6D4A" w:rsidP="007A4424">
      <w:pPr>
        <w:pStyle w:val="31"/>
      </w:pPr>
      <w:bookmarkStart w:id="201" w:name="_Toc510696599"/>
      <w:bookmarkStart w:id="202" w:name="_Toc35971391"/>
      <w:bookmarkStart w:id="203" w:name="_Toc151743329"/>
      <w:r w:rsidRPr="00F4442C">
        <w:t>6.1.1</w:t>
      </w:r>
      <w:r w:rsidRPr="00F4442C">
        <w:tab/>
        <w:t>Introduction</w:t>
      </w:r>
      <w:bookmarkEnd w:id="201"/>
      <w:bookmarkEnd w:id="202"/>
      <w:bookmarkEnd w:id="203"/>
    </w:p>
    <w:p w14:paraId="4F414FFD" w14:textId="77777777" w:rsidR="008A6D4A" w:rsidRPr="00F4442C" w:rsidRDefault="008A6D4A" w:rsidP="008A6D4A">
      <w:pPr>
        <w:pStyle w:val="Guidance"/>
      </w:pPr>
      <w:r w:rsidRPr="00F4442C">
        <w:t>This clause specifies the API Name and Version.</w:t>
      </w:r>
    </w:p>
    <w:p w14:paraId="17A68331" w14:textId="77777777" w:rsidR="008A6D4A" w:rsidRPr="00F4442C" w:rsidRDefault="008A6D4A" w:rsidP="008A6D4A">
      <w:pPr>
        <w:rPr>
          <w:noProof/>
          <w:lang w:eastAsia="zh-CN"/>
        </w:rPr>
      </w:pPr>
      <w:bookmarkStart w:id="204" w:name="_Toc510696600"/>
      <w:r w:rsidRPr="00F4442C">
        <w:rPr>
          <w:noProof/>
        </w:rPr>
        <w:t xml:space="preserve">The &lt;Service 1&gt; shall use the &lt;Service 1&gt; </w:t>
      </w:r>
      <w:r w:rsidRPr="00F4442C">
        <w:rPr>
          <w:noProof/>
          <w:lang w:eastAsia="zh-CN"/>
        </w:rPr>
        <w:t>API.</w:t>
      </w:r>
    </w:p>
    <w:p w14:paraId="6A039FF4" w14:textId="77777777" w:rsidR="00B770CB" w:rsidRPr="00F4442C" w:rsidRDefault="00B770CB" w:rsidP="008A6D4A">
      <w:pPr>
        <w:rPr>
          <w:noProof/>
          <w:lang w:eastAsia="zh-CN"/>
        </w:rPr>
      </w:pPr>
      <w:r w:rsidRPr="00F4442C">
        <w:rPr>
          <w:rFonts w:hint="eastAsia"/>
          <w:noProof/>
          <w:lang w:eastAsia="zh-CN"/>
        </w:rPr>
        <w:t xml:space="preserve">The API URI of the </w:t>
      </w:r>
      <w:r w:rsidRPr="00F4442C">
        <w:rPr>
          <w:noProof/>
        </w:rPr>
        <w:t xml:space="preserve">&lt;Service 1&gt; </w:t>
      </w:r>
      <w:r w:rsidRPr="00F4442C">
        <w:rPr>
          <w:noProof/>
          <w:lang w:eastAsia="zh-CN"/>
        </w:rPr>
        <w:t>API</w:t>
      </w:r>
      <w:r w:rsidRPr="00F4442C">
        <w:rPr>
          <w:rFonts w:hint="eastAsia"/>
          <w:noProof/>
          <w:lang w:eastAsia="zh-CN"/>
        </w:rPr>
        <w:t xml:space="preserve"> shall be:</w:t>
      </w:r>
    </w:p>
    <w:p w14:paraId="281C337A" w14:textId="15164998" w:rsidR="00B770CB" w:rsidRPr="00F4442C" w:rsidRDefault="00B770CB" w:rsidP="008A6D4A">
      <w:pPr>
        <w:rPr>
          <w:noProof/>
          <w:lang w:eastAsia="zh-CN"/>
        </w:rPr>
      </w:pPr>
      <w:r w:rsidRPr="00F4442C">
        <w:rPr>
          <w:b/>
          <w:noProof/>
        </w:rPr>
        <w:t>{apiRoot}/&lt;apiName&gt;/&lt;apiVersion&gt;</w:t>
      </w:r>
    </w:p>
    <w:p w14:paraId="4AE000EB" w14:textId="77777777" w:rsidR="00C835D2" w:rsidRPr="00F4442C" w:rsidRDefault="00C835D2" w:rsidP="00C835D2">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5.2.4 of 3GPP TS 29.122 [2], i.e.:</w:t>
      </w:r>
    </w:p>
    <w:p w14:paraId="255EC8D7" w14:textId="77777777" w:rsidR="002641DF" w:rsidRPr="00F4442C" w:rsidRDefault="002641DF" w:rsidP="002641DF">
      <w:pPr>
        <w:rPr>
          <w:b/>
          <w:noProof/>
        </w:rPr>
      </w:pPr>
      <w:r w:rsidRPr="00F4442C">
        <w:rPr>
          <w:b/>
          <w:noProof/>
        </w:rPr>
        <w:t>{apiRoot}/&lt;apiName&gt;/&lt;apiVersion&gt;/&lt;apiSpecificSuffixes&gt;</w:t>
      </w:r>
    </w:p>
    <w:p w14:paraId="03FF62DD" w14:textId="77777777" w:rsidR="002641DF" w:rsidRPr="00F4442C" w:rsidRDefault="002641DF" w:rsidP="002641DF">
      <w:pPr>
        <w:rPr>
          <w:noProof/>
          <w:lang w:eastAsia="zh-CN"/>
        </w:rPr>
      </w:pPr>
      <w:r w:rsidRPr="00F4442C">
        <w:rPr>
          <w:noProof/>
          <w:lang w:eastAsia="zh-CN"/>
        </w:rPr>
        <w:t>with the following components:</w:t>
      </w:r>
    </w:p>
    <w:p w14:paraId="7780738D" w14:textId="77777777" w:rsidR="002641DF" w:rsidRPr="00F4442C" w:rsidRDefault="002641DF" w:rsidP="002641D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5FF8FBED" w14:textId="77777777" w:rsidR="002641DF" w:rsidRPr="00F4442C" w:rsidRDefault="002641DF" w:rsidP="002641D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"&lt;service 1 API name&gt;".</w:t>
      </w:r>
    </w:p>
    <w:p w14:paraId="7B5024C1" w14:textId="77777777" w:rsidR="002641DF" w:rsidRPr="00F4442C" w:rsidRDefault="002641DF" w:rsidP="002641DF">
      <w:pPr>
        <w:pStyle w:val="B10"/>
        <w:rPr>
          <w:noProof/>
        </w:rPr>
      </w:pPr>
      <w:r w:rsidRPr="00F4442C">
        <w:rPr>
          <w:noProof/>
        </w:rPr>
        <w:t>-</w:t>
      </w:r>
      <w:r w:rsidRPr="00F4442C">
        <w:rPr>
          <w:noProof/>
        </w:rPr>
        <w:tab/>
        <w:t>The &lt;apiVersion&gt; shall be "v1".</w:t>
      </w:r>
    </w:p>
    <w:p w14:paraId="4C9F033D" w14:textId="77777777" w:rsidR="002641DF" w:rsidRPr="00F4442C" w:rsidRDefault="002641DF" w:rsidP="002641D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4188D1DC" w14:textId="629D5971" w:rsidR="002641DF" w:rsidRPr="00F4442C" w:rsidRDefault="002641DF" w:rsidP="002641DF">
      <w:pPr>
        <w:pStyle w:val="NO"/>
      </w:pPr>
      <w:bookmarkStart w:id="205" w:name="_Toc35971392"/>
      <w:r w:rsidRPr="00F4442C">
        <w:t>NOTE:</w:t>
      </w:r>
      <w:r w:rsidRPr="00F4442C">
        <w:tab/>
        <w:t xml:space="preserve">When 3GPP TS 29.122 [2] is referenced for the common protocol and interface aspects for API definition in the clauses under clause 5, the service producer (i.e. </w:t>
      </w:r>
      <w:r w:rsidR="00CC4850" w:rsidRPr="00F4442C">
        <w:t>&lt;NF or Entity, e.g. UAE Server&gt;</w:t>
      </w:r>
      <w:r w:rsidRPr="00F4442C">
        <w:t xml:space="preserve">) takes the role of the SCEF and the service consumer (i.e. </w:t>
      </w:r>
      <w:r w:rsidR="000A573D" w:rsidRPr="00F4442C">
        <w:t>&lt;provide examples of service consumers&gt;</w:t>
      </w:r>
      <w:r w:rsidRPr="00F4442C">
        <w:t>) takes the role of the SCS/AS.</w:t>
      </w:r>
    </w:p>
    <w:p w14:paraId="3FF0D67A" w14:textId="38AE1940" w:rsidR="008A6D4A" w:rsidRPr="00F4442C" w:rsidRDefault="008A6D4A" w:rsidP="007A4424">
      <w:pPr>
        <w:pStyle w:val="31"/>
      </w:pPr>
      <w:bookmarkStart w:id="206" w:name="_Toc151743330"/>
      <w:r w:rsidRPr="00F4442C">
        <w:t>6.1.2</w:t>
      </w:r>
      <w:r w:rsidRPr="00F4442C">
        <w:tab/>
        <w:t>Usage of HTTP</w:t>
      </w:r>
      <w:bookmarkEnd w:id="204"/>
      <w:bookmarkEnd w:id="205"/>
      <w:r w:rsidR="00B24F88" w:rsidRPr="00F4442C">
        <w:t xml:space="preserve"> and common API related aspects</w:t>
      </w:r>
      <w:bookmarkEnd w:id="206"/>
    </w:p>
    <w:p w14:paraId="398F53F7" w14:textId="32088FF2" w:rsidR="00D21645" w:rsidRPr="00F4442C" w:rsidRDefault="00D21645" w:rsidP="00D21645">
      <w:bookmarkStart w:id="207" w:name="_Toc510696607"/>
      <w:bookmarkStart w:id="208" w:name="_Toc35971398"/>
      <w:r w:rsidRPr="00F4442C">
        <w:t xml:space="preserve">The provisions of clause 5.2 of 3GPP TS 29.122 [2] shall apply for the </w:t>
      </w:r>
      <w:r w:rsidR="00FE5A2A" w:rsidRPr="00F4442C">
        <w:rPr>
          <w:noProof/>
        </w:rPr>
        <w:t xml:space="preserve">&lt;Service 1&gt; </w:t>
      </w:r>
      <w:r w:rsidR="00FE5A2A" w:rsidRPr="00F4442C">
        <w:rPr>
          <w:noProof/>
          <w:lang w:eastAsia="zh-CN"/>
        </w:rPr>
        <w:t>API</w:t>
      </w:r>
      <w:r w:rsidRPr="00F4442C">
        <w:rPr>
          <w:noProof/>
          <w:lang w:eastAsia="zh-CN"/>
        </w:rPr>
        <w:t>.</w:t>
      </w:r>
    </w:p>
    <w:p w14:paraId="43502844" w14:textId="77777777" w:rsidR="008A6D4A" w:rsidRPr="00F4442C" w:rsidRDefault="008A6D4A" w:rsidP="007A4424">
      <w:pPr>
        <w:pStyle w:val="31"/>
      </w:pPr>
      <w:bookmarkStart w:id="209" w:name="_Toc151743331"/>
      <w:r w:rsidRPr="00F4442C">
        <w:t>6.1.3</w:t>
      </w:r>
      <w:r w:rsidRPr="00F4442C">
        <w:tab/>
        <w:t>Resources</w:t>
      </w:r>
      <w:bookmarkEnd w:id="207"/>
      <w:bookmarkEnd w:id="208"/>
      <w:bookmarkEnd w:id="209"/>
    </w:p>
    <w:p w14:paraId="3A809721" w14:textId="77777777" w:rsidR="006E186B" w:rsidRPr="00F4442C" w:rsidRDefault="006E186B" w:rsidP="006E186B">
      <w:pPr>
        <w:pStyle w:val="41"/>
      </w:pPr>
      <w:bookmarkStart w:id="210" w:name="_Toc510696608"/>
      <w:bookmarkStart w:id="211" w:name="_Toc35971399"/>
      <w:bookmarkStart w:id="212" w:name="_Toc510696609"/>
      <w:bookmarkStart w:id="213" w:name="_Toc35971400"/>
      <w:bookmarkStart w:id="214" w:name="_Toc151743332"/>
      <w:r w:rsidRPr="00F4442C">
        <w:t>6.1.3.1</w:t>
      </w:r>
      <w:r w:rsidRPr="00F4442C">
        <w:tab/>
        <w:t>Overview</w:t>
      </w:r>
      <w:bookmarkEnd w:id="210"/>
      <w:bookmarkEnd w:id="211"/>
      <w:bookmarkEnd w:id="214"/>
    </w:p>
    <w:p w14:paraId="723298E3" w14:textId="77777777" w:rsidR="006E186B" w:rsidRPr="00F4442C" w:rsidRDefault="006E186B" w:rsidP="006E186B">
      <w:pPr>
        <w:pStyle w:val="Guidance"/>
      </w:pPr>
      <w:r w:rsidRPr="00F4442C">
        <w:t>This clause will describe the structure for the Resource URIs and the resources and methods used for the service.</w:t>
      </w:r>
    </w:p>
    <w:p w14:paraId="1A203CBF" w14:textId="77777777" w:rsidR="006E186B" w:rsidRPr="00F4442C" w:rsidRDefault="006E186B" w:rsidP="006E186B">
      <w:r w:rsidRPr="00F4442C">
        <w:t>This clause describes the structure for the Resource URIs and the resources and methods used for the service.</w:t>
      </w:r>
    </w:p>
    <w:p w14:paraId="61C71DA9" w14:textId="77777777" w:rsidR="006E186B" w:rsidRPr="00F4442C" w:rsidRDefault="006E186B" w:rsidP="006E186B">
      <w:r w:rsidRPr="00F4442C">
        <w:t>Figure 6.1.3.1-1 depicts the resource URIs structure for the &lt;Service1&gt; API.</w:t>
      </w:r>
    </w:p>
    <w:p w14:paraId="2EC9D807" w14:textId="77777777" w:rsidR="006E186B" w:rsidRPr="00F4442C" w:rsidRDefault="006E186B" w:rsidP="006E186B">
      <w:pPr>
        <w:pStyle w:val="EX"/>
      </w:pPr>
      <w:r w:rsidRPr="00F4442C">
        <w:t>Example:</w:t>
      </w:r>
    </w:p>
    <w:p w14:paraId="10715325" w14:textId="77777777" w:rsidR="006E186B" w:rsidRPr="00F4442C" w:rsidRDefault="006E186B" w:rsidP="006E186B">
      <w:pPr>
        <w:pStyle w:val="TH"/>
        <w:rPr>
          <w:lang w:val="en-US"/>
        </w:rPr>
      </w:pPr>
      <w:r w:rsidRPr="00F4442C">
        <w:object w:dxaOrig="11952" w:dyaOrig="9564" w14:anchorId="4C9991F1">
          <v:shape id="_x0000_i2604" type="#_x0000_t75" style="width:6in;height:348.3pt" o:ole="">
            <v:imagedata r:id="rId37" o:title=""/>
          </v:shape>
          <o:OLEObject Type="Embed" ProgID="Visio.Drawing.11" ShapeID="_x0000_i2604" DrawAspect="Content" ObjectID="_1762356169" r:id="rId38"/>
        </w:object>
      </w:r>
    </w:p>
    <w:p w14:paraId="668F7AAC" w14:textId="77777777" w:rsidR="006E186B" w:rsidRPr="00F4442C" w:rsidRDefault="006E186B" w:rsidP="006E186B">
      <w:pPr>
        <w:pStyle w:val="TF"/>
      </w:pPr>
      <w:r w:rsidRPr="00F4442C">
        <w:t>Figure 6.1.3.1-1: Resource URI structure of the &lt;xyz &gt; API</w:t>
      </w:r>
    </w:p>
    <w:p w14:paraId="2961F639" w14:textId="5342A65A" w:rsidR="006E186B" w:rsidRPr="00F4442C" w:rsidRDefault="006E186B" w:rsidP="006E186B">
      <w:pPr>
        <w:pStyle w:val="Guidance"/>
      </w:pPr>
      <w:r w:rsidRPr="00F4442C">
        <w:t>Figure 6.1.3.1-1 illustrates resource URI structure with an example. Clause </w:t>
      </w:r>
      <w:r w:rsidRPr="00F4442C">
        <w:rPr>
          <w:lang w:eastAsia="zh-CN"/>
        </w:rPr>
        <w:t>5.2.1</w:t>
      </w:r>
      <w:r w:rsidRPr="00F4442C">
        <w:t>-1 in 3GPP TS 29.501 [</w:t>
      </w:r>
      <w:r w:rsidR="00B00B60" w:rsidRPr="00F4442C">
        <w:t>3</w:t>
      </w:r>
      <w:r w:rsidRPr="00F4442C">
        <w:t xml:space="preserve">] </w:t>
      </w:r>
      <w:r w:rsidRPr="00F4442C">
        <w:rPr>
          <w:lang w:eastAsia="zh-CN"/>
        </w:rPr>
        <w:t xml:space="preserve">specifies graphical conventions used in the </w:t>
      </w:r>
      <w:r w:rsidRPr="00F4442C">
        <w:t>resource URI structures.</w:t>
      </w:r>
    </w:p>
    <w:p w14:paraId="2E2FA51A" w14:textId="3A7F6AB5" w:rsidR="006E186B" w:rsidRPr="00F4442C" w:rsidRDefault="006E186B" w:rsidP="006E186B">
      <w:r w:rsidRPr="00F4442C">
        <w:t>Table 6.1.3.1-1 provides an overview of the resources and applicable HTTP methods.</w:t>
      </w:r>
    </w:p>
    <w:p w14:paraId="79605D07" w14:textId="5DFB7E45" w:rsidR="0038612E" w:rsidRPr="00F4442C" w:rsidRDefault="0038612E" w:rsidP="0038612E">
      <w:pPr>
        <w:pStyle w:val="TH"/>
      </w:pPr>
      <w:r w:rsidRPr="00F4442C">
        <w:t>Table</w:t>
      </w:r>
      <w:r w:rsidR="003E58FE" w:rsidRPr="00F4442C">
        <w:t> </w:t>
      </w:r>
      <w:r w:rsidRPr="00F4442C">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F4442C" w14:paraId="72433805" w14:textId="77777777" w:rsidTr="00D569BD">
        <w:trPr>
          <w:jc w:val="center"/>
        </w:trPr>
        <w:tc>
          <w:tcPr>
            <w:tcW w:w="1339" w:type="pct"/>
            <w:shd w:val="clear" w:color="auto" w:fill="C0C0C0"/>
            <w:vAlign w:val="center"/>
            <w:hideMark/>
          </w:tcPr>
          <w:p w14:paraId="00DDD839" w14:textId="77777777" w:rsidR="0038612E" w:rsidRPr="00F4442C" w:rsidRDefault="0038612E" w:rsidP="00127679">
            <w:pPr>
              <w:pStyle w:val="TAH"/>
            </w:pPr>
            <w:r w:rsidRPr="00F4442C">
              <w:t>Resource purpose/name</w:t>
            </w:r>
          </w:p>
        </w:tc>
        <w:tc>
          <w:tcPr>
            <w:tcW w:w="1501" w:type="pct"/>
            <w:shd w:val="clear" w:color="auto" w:fill="C0C0C0"/>
            <w:vAlign w:val="center"/>
            <w:hideMark/>
          </w:tcPr>
          <w:p w14:paraId="59BCADCA" w14:textId="77777777" w:rsidR="0038612E" w:rsidRPr="00F4442C" w:rsidRDefault="0038612E" w:rsidP="00127679">
            <w:pPr>
              <w:pStyle w:val="TAH"/>
            </w:pPr>
            <w:r w:rsidRPr="00F4442C">
              <w:t>Resource URI (relative path after API URI)</w:t>
            </w:r>
          </w:p>
        </w:tc>
        <w:tc>
          <w:tcPr>
            <w:tcW w:w="504" w:type="pct"/>
            <w:shd w:val="clear" w:color="auto" w:fill="C0C0C0"/>
            <w:vAlign w:val="center"/>
            <w:hideMark/>
          </w:tcPr>
          <w:p w14:paraId="3664093C" w14:textId="77777777" w:rsidR="0038612E" w:rsidRPr="00F4442C" w:rsidRDefault="0038612E" w:rsidP="00127679">
            <w:pPr>
              <w:pStyle w:val="TAH"/>
            </w:pPr>
            <w:r w:rsidRPr="00F4442C">
              <w:t>HTTP method or custom operation</w:t>
            </w:r>
          </w:p>
        </w:tc>
        <w:tc>
          <w:tcPr>
            <w:tcW w:w="1656" w:type="pct"/>
            <w:shd w:val="clear" w:color="auto" w:fill="C0C0C0"/>
            <w:vAlign w:val="center"/>
            <w:hideMark/>
          </w:tcPr>
          <w:p w14:paraId="36C3027D" w14:textId="77777777" w:rsidR="0038612E" w:rsidRPr="00F4442C" w:rsidRDefault="0038612E" w:rsidP="00127679">
            <w:pPr>
              <w:pStyle w:val="TAH"/>
            </w:pPr>
            <w:r w:rsidRPr="00F4442C">
              <w:t>Description (service operation)</w:t>
            </w:r>
          </w:p>
        </w:tc>
      </w:tr>
      <w:tr w:rsidR="0038612E" w:rsidRPr="00F4442C" w14:paraId="058A4E56" w14:textId="77777777" w:rsidTr="00265AB8">
        <w:trPr>
          <w:jc w:val="center"/>
        </w:trPr>
        <w:tc>
          <w:tcPr>
            <w:tcW w:w="1339" w:type="pct"/>
            <w:vMerge w:val="restart"/>
            <w:vAlign w:val="center"/>
            <w:hideMark/>
          </w:tcPr>
          <w:p w14:paraId="17C90404" w14:textId="77777777" w:rsidR="0038612E" w:rsidRPr="00F4442C" w:rsidRDefault="0038612E" w:rsidP="00265AB8">
            <w:pPr>
              <w:pStyle w:val="TAL"/>
            </w:pPr>
            <w:r w:rsidRPr="00F4442C">
              <w:t>&lt;Resource name&gt;</w:t>
            </w:r>
          </w:p>
        </w:tc>
        <w:tc>
          <w:tcPr>
            <w:tcW w:w="1501" w:type="pct"/>
            <w:vMerge w:val="restart"/>
            <w:vAlign w:val="center"/>
            <w:hideMark/>
          </w:tcPr>
          <w:p w14:paraId="15ABCC05" w14:textId="77777777" w:rsidR="0038612E" w:rsidRPr="00F4442C" w:rsidRDefault="0038612E" w:rsidP="00265AB8">
            <w:pPr>
              <w:pStyle w:val="TAL"/>
            </w:pPr>
            <w:r w:rsidRPr="00F4442C">
              <w:t>&lt;relative path after API URI&gt;</w:t>
            </w:r>
          </w:p>
        </w:tc>
        <w:tc>
          <w:tcPr>
            <w:tcW w:w="504" w:type="pct"/>
            <w:vAlign w:val="center"/>
            <w:hideMark/>
          </w:tcPr>
          <w:p w14:paraId="7ABEA8FD" w14:textId="77777777" w:rsidR="0038612E" w:rsidRPr="00F4442C" w:rsidRDefault="0038612E" w:rsidP="00265AB8">
            <w:pPr>
              <w:pStyle w:val="TAC"/>
            </w:pPr>
            <w:r w:rsidRPr="00F4442C">
              <w:t>GET</w:t>
            </w:r>
          </w:p>
        </w:tc>
        <w:tc>
          <w:tcPr>
            <w:tcW w:w="1656" w:type="pct"/>
            <w:vAlign w:val="center"/>
            <w:hideMark/>
          </w:tcPr>
          <w:p w14:paraId="7F65F58E" w14:textId="77777777" w:rsidR="0038612E" w:rsidRPr="00F4442C" w:rsidRDefault="0038612E" w:rsidP="00265AB8">
            <w:pPr>
              <w:pStyle w:val="TAL"/>
            </w:pPr>
            <w:r w:rsidRPr="00F4442C">
              <w:t>&lt;Operation executed by GET&gt;</w:t>
            </w:r>
          </w:p>
        </w:tc>
      </w:tr>
      <w:tr w:rsidR="0038612E" w:rsidRPr="00F4442C" w14:paraId="4351DE75" w14:textId="77777777" w:rsidTr="00265AB8">
        <w:trPr>
          <w:jc w:val="center"/>
        </w:trPr>
        <w:tc>
          <w:tcPr>
            <w:tcW w:w="0" w:type="auto"/>
            <w:vMerge/>
            <w:vAlign w:val="center"/>
            <w:hideMark/>
          </w:tcPr>
          <w:p w14:paraId="25EBF590" w14:textId="77777777" w:rsidR="0038612E" w:rsidRPr="00F4442C" w:rsidRDefault="0038612E" w:rsidP="00127679">
            <w:pPr>
              <w:pStyle w:val="TAL"/>
            </w:pPr>
          </w:p>
        </w:tc>
        <w:tc>
          <w:tcPr>
            <w:tcW w:w="0" w:type="auto"/>
            <w:vMerge/>
            <w:vAlign w:val="center"/>
            <w:hideMark/>
          </w:tcPr>
          <w:p w14:paraId="68385141" w14:textId="77777777" w:rsidR="0038612E" w:rsidRPr="00F4442C" w:rsidRDefault="0038612E" w:rsidP="00127679">
            <w:pPr>
              <w:pStyle w:val="TAL"/>
            </w:pPr>
          </w:p>
        </w:tc>
        <w:tc>
          <w:tcPr>
            <w:tcW w:w="504" w:type="pct"/>
            <w:vAlign w:val="center"/>
            <w:hideMark/>
          </w:tcPr>
          <w:p w14:paraId="53921071" w14:textId="77777777" w:rsidR="0038612E" w:rsidRPr="00F4442C" w:rsidRDefault="0038612E" w:rsidP="00265AB8">
            <w:pPr>
              <w:pStyle w:val="TAC"/>
            </w:pPr>
            <w:r w:rsidRPr="00F4442C">
              <w:t>PUT</w:t>
            </w:r>
          </w:p>
        </w:tc>
        <w:tc>
          <w:tcPr>
            <w:tcW w:w="1656" w:type="pct"/>
            <w:vAlign w:val="center"/>
            <w:hideMark/>
          </w:tcPr>
          <w:p w14:paraId="258D931F" w14:textId="77777777" w:rsidR="0038612E" w:rsidRPr="00F4442C" w:rsidRDefault="0038612E" w:rsidP="00265AB8">
            <w:pPr>
              <w:pStyle w:val="TAL"/>
            </w:pPr>
            <w:r w:rsidRPr="00F4442C">
              <w:t>&lt;Operation executed by PUT&gt;</w:t>
            </w:r>
          </w:p>
        </w:tc>
      </w:tr>
      <w:tr w:rsidR="0038612E" w:rsidRPr="00F4442C" w14:paraId="7C166A9D" w14:textId="77777777" w:rsidTr="00265AB8">
        <w:trPr>
          <w:jc w:val="center"/>
        </w:trPr>
        <w:tc>
          <w:tcPr>
            <w:tcW w:w="0" w:type="auto"/>
            <w:vMerge/>
            <w:vAlign w:val="center"/>
            <w:hideMark/>
          </w:tcPr>
          <w:p w14:paraId="36D0124F" w14:textId="77777777" w:rsidR="0038612E" w:rsidRPr="00F4442C" w:rsidRDefault="0038612E" w:rsidP="00127679">
            <w:pPr>
              <w:pStyle w:val="TAL"/>
            </w:pPr>
          </w:p>
        </w:tc>
        <w:tc>
          <w:tcPr>
            <w:tcW w:w="0" w:type="auto"/>
            <w:vMerge/>
            <w:vAlign w:val="center"/>
            <w:hideMark/>
          </w:tcPr>
          <w:p w14:paraId="675B3870" w14:textId="77777777" w:rsidR="0038612E" w:rsidRPr="00F4442C" w:rsidRDefault="0038612E" w:rsidP="00127679">
            <w:pPr>
              <w:pStyle w:val="TAL"/>
            </w:pPr>
          </w:p>
        </w:tc>
        <w:tc>
          <w:tcPr>
            <w:tcW w:w="504" w:type="pct"/>
            <w:vAlign w:val="center"/>
            <w:hideMark/>
          </w:tcPr>
          <w:p w14:paraId="3191156D" w14:textId="77777777" w:rsidR="0038612E" w:rsidRPr="00F4442C" w:rsidRDefault="0038612E" w:rsidP="00265AB8">
            <w:pPr>
              <w:pStyle w:val="TAC"/>
            </w:pPr>
            <w:r w:rsidRPr="00F4442C">
              <w:t>PATCH</w:t>
            </w:r>
          </w:p>
        </w:tc>
        <w:tc>
          <w:tcPr>
            <w:tcW w:w="1656" w:type="pct"/>
            <w:vAlign w:val="center"/>
            <w:hideMark/>
          </w:tcPr>
          <w:p w14:paraId="25EFD04A" w14:textId="77777777" w:rsidR="0038612E" w:rsidRPr="00F4442C" w:rsidRDefault="0038612E" w:rsidP="00265AB8">
            <w:pPr>
              <w:pStyle w:val="TAL"/>
            </w:pPr>
            <w:r w:rsidRPr="00F4442C">
              <w:t>&lt;Operation executed by PATCH&gt;</w:t>
            </w:r>
          </w:p>
        </w:tc>
      </w:tr>
      <w:tr w:rsidR="0038612E" w:rsidRPr="00F4442C" w14:paraId="54618B3E" w14:textId="77777777" w:rsidTr="00265AB8">
        <w:trPr>
          <w:jc w:val="center"/>
        </w:trPr>
        <w:tc>
          <w:tcPr>
            <w:tcW w:w="0" w:type="auto"/>
            <w:vMerge/>
            <w:vAlign w:val="center"/>
            <w:hideMark/>
          </w:tcPr>
          <w:p w14:paraId="03051109" w14:textId="77777777" w:rsidR="0038612E" w:rsidRPr="00F4442C" w:rsidRDefault="0038612E" w:rsidP="00127679">
            <w:pPr>
              <w:pStyle w:val="TAL"/>
            </w:pPr>
          </w:p>
        </w:tc>
        <w:tc>
          <w:tcPr>
            <w:tcW w:w="0" w:type="auto"/>
            <w:vMerge/>
            <w:vAlign w:val="center"/>
            <w:hideMark/>
          </w:tcPr>
          <w:p w14:paraId="746B2D74" w14:textId="77777777" w:rsidR="0038612E" w:rsidRPr="00F4442C" w:rsidRDefault="0038612E" w:rsidP="00127679">
            <w:pPr>
              <w:pStyle w:val="TAL"/>
            </w:pPr>
          </w:p>
        </w:tc>
        <w:tc>
          <w:tcPr>
            <w:tcW w:w="504" w:type="pct"/>
            <w:vAlign w:val="center"/>
            <w:hideMark/>
          </w:tcPr>
          <w:p w14:paraId="4EBBBB45" w14:textId="77777777" w:rsidR="0038612E" w:rsidRPr="00F4442C" w:rsidRDefault="0038612E" w:rsidP="00265AB8">
            <w:pPr>
              <w:pStyle w:val="TAC"/>
            </w:pPr>
            <w:r w:rsidRPr="00F4442C">
              <w:t>POST</w:t>
            </w:r>
          </w:p>
        </w:tc>
        <w:tc>
          <w:tcPr>
            <w:tcW w:w="1656" w:type="pct"/>
            <w:vAlign w:val="center"/>
            <w:hideMark/>
          </w:tcPr>
          <w:p w14:paraId="130C27DA" w14:textId="77777777" w:rsidR="0038612E" w:rsidRPr="00F4442C" w:rsidRDefault="0038612E" w:rsidP="00265AB8">
            <w:pPr>
              <w:pStyle w:val="TAL"/>
            </w:pPr>
            <w:r w:rsidRPr="00F4442C">
              <w:t>&lt;Operation executed by POST&gt;</w:t>
            </w:r>
          </w:p>
        </w:tc>
      </w:tr>
      <w:tr w:rsidR="0038612E" w:rsidRPr="00F4442C" w14:paraId="4C0E3646" w14:textId="77777777" w:rsidTr="00265AB8">
        <w:trPr>
          <w:jc w:val="center"/>
        </w:trPr>
        <w:tc>
          <w:tcPr>
            <w:tcW w:w="0" w:type="auto"/>
            <w:vMerge/>
            <w:vAlign w:val="center"/>
            <w:hideMark/>
          </w:tcPr>
          <w:p w14:paraId="3D27BA71" w14:textId="77777777" w:rsidR="0038612E" w:rsidRPr="00F4442C" w:rsidRDefault="0038612E" w:rsidP="00127679">
            <w:pPr>
              <w:pStyle w:val="TAL"/>
            </w:pPr>
          </w:p>
        </w:tc>
        <w:tc>
          <w:tcPr>
            <w:tcW w:w="0" w:type="auto"/>
            <w:vMerge/>
            <w:vAlign w:val="center"/>
            <w:hideMark/>
          </w:tcPr>
          <w:p w14:paraId="382850A0" w14:textId="77777777" w:rsidR="0038612E" w:rsidRPr="00F4442C" w:rsidRDefault="0038612E" w:rsidP="00127679">
            <w:pPr>
              <w:pStyle w:val="TAL"/>
            </w:pPr>
          </w:p>
        </w:tc>
        <w:tc>
          <w:tcPr>
            <w:tcW w:w="504" w:type="pct"/>
            <w:vAlign w:val="center"/>
            <w:hideMark/>
          </w:tcPr>
          <w:p w14:paraId="7DA9E037" w14:textId="77777777" w:rsidR="0038612E" w:rsidRPr="00F4442C" w:rsidRDefault="0038612E" w:rsidP="00265AB8">
            <w:pPr>
              <w:pStyle w:val="TAC"/>
            </w:pPr>
            <w:r w:rsidRPr="00F4442C">
              <w:t>DELETE</w:t>
            </w:r>
          </w:p>
        </w:tc>
        <w:tc>
          <w:tcPr>
            <w:tcW w:w="1656" w:type="pct"/>
            <w:vAlign w:val="center"/>
            <w:hideMark/>
          </w:tcPr>
          <w:p w14:paraId="790B92DE" w14:textId="77777777" w:rsidR="0038612E" w:rsidRPr="00F4442C" w:rsidRDefault="0038612E" w:rsidP="00265AB8">
            <w:pPr>
              <w:pStyle w:val="TAL"/>
            </w:pPr>
            <w:r w:rsidRPr="00F4442C">
              <w:t>&lt;Operation executed by DELETE&gt;</w:t>
            </w:r>
          </w:p>
        </w:tc>
      </w:tr>
      <w:tr w:rsidR="0038612E" w:rsidRPr="00F4442C" w14:paraId="7E4A2AE1" w14:textId="77777777" w:rsidTr="00265AB8">
        <w:trPr>
          <w:jc w:val="center"/>
        </w:trPr>
        <w:tc>
          <w:tcPr>
            <w:tcW w:w="0" w:type="auto"/>
            <w:vMerge/>
            <w:vAlign w:val="center"/>
          </w:tcPr>
          <w:p w14:paraId="5844FD5C" w14:textId="77777777" w:rsidR="0038612E" w:rsidRPr="00F4442C" w:rsidRDefault="0038612E" w:rsidP="00127679">
            <w:pPr>
              <w:pStyle w:val="TAL"/>
            </w:pPr>
          </w:p>
        </w:tc>
        <w:tc>
          <w:tcPr>
            <w:tcW w:w="0" w:type="auto"/>
            <w:vMerge/>
            <w:vAlign w:val="center"/>
          </w:tcPr>
          <w:p w14:paraId="69B89BC5" w14:textId="77777777" w:rsidR="0038612E" w:rsidRPr="00F4442C" w:rsidRDefault="0038612E" w:rsidP="00127679">
            <w:pPr>
              <w:pStyle w:val="TAL"/>
            </w:pPr>
          </w:p>
        </w:tc>
        <w:tc>
          <w:tcPr>
            <w:tcW w:w="504" w:type="pct"/>
            <w:vAlign w:val="center"/>
          </w:tcPr>
          <w:p w14:paraId="6A3CBD3D" w14:textId="77777777" w:rsidR="0038612E" w:rsidRPr="00F4442C" w:rsidRDefault="0038612E" w:rsidP="00265AB8">
            <w:pPr>
              <w:pStyle w:val="TAC"/>
            </w:pPr>
            <w:r w:rsidRPr="00F4442C">
              <w:t>Custom operation</w:t>
            </w:r>
          </w:p>
        </w:tc>
        <w:tc>
          <w:tcPr>
            <w:tcW w:w="1656" w:type="pct"/>
            <w:vAlign w:val="center"/>
          </w:tcPr>
          <w:p w14:paraId="3734C3D9" w14:textId="77777777" w:rsidR="0038612E" w:rsidRPr="00F4442C" w:rsidRDefault="0038612E" w:rsidP="00265AB8">
            <w:pPr>
              <w:pStyle w:val="TAL"/>
            </w:pPr>
            <w:r w:rsidRPr="00F4442C">
              <w:t>&lt;Operation executed by custom operation&gt;</w:t>
            </w:r>
          </w:p>
        </w:tc>
      </w:tr>
    </w:tbl>
    <w:p w14:paraId="7E5BEBC7" w14:textId="77777777" w:rsidR="0038612E" w:rsidRPr="00F4442C" w:rsidRDefault="0038612E" w:rsidP="0038612E">
      <w:pPr>
        <w:rPr>
          <w:lang w:val="en-US"/>
        </w:rPr>
      </w:pPr>
    </w:p>
    <w:p w14:paraId="05B19D93" w14:textId="77777777" w:rsidR="008A6D4A" w:rsidRPr="00F4442C" w:rsidRDefault="008A6D4A" w:rsidP="007A4424">
      <w:pPr>
        <w:pStyle w:val="41"/>
      </w:pPr>
      <w:bookmarkStart w:id="215" w:name="_Toc151743333"/>
      <w:r w:rsidRPr="00F4442C">
        <w:t>6.1.3.2</w:t>
      </w:r>
      <w:r w:rsidRPr="00F4442C">
        <w:tab/>
        <w:t>Resource: &lt;resource 1&gt;</w:t>
      </w:r>
      <w:bookmarkEnd w:id="212"/>
      <w:bookmarkEnd w:id="213"/>
      <w:bookmarkEnd w:id="215"/>
    </w:p>
    <w:p w14:paraId="09F6D710" w14:textId="7416FC8F" w:rsidR="008A6D4A" w:rsidRPr="00F4442C" w:rsidRDefault="008A6D4A" w:rsidP="008A6D4A">
      <w:pPr>
        <w:pStyle w:val="Guidance"/>
      </w:pPr>
      <w:r w:rsidRPr="00F4442C">
        <w:t xml:space="preserve">Where &lt;resource 1&gt; is to be replaced by the resource name, e.g. </w:t>
      </w:r>
      <w:r w:rsidR="00D42ABC" w:rsidRPr="00F4442C">
        <w:t>"Real-time UAV Status Subscriptions"</w:t>
      </w:r>
      <w:r w:rsidRPr="00F4442C">
        <w:t>.</w:t>
      </w:r>
    </w:p>
    <w:p w14:paraId="5DA53F4D" w14:textId="77777777" w:rsidR="008A6D4A" w:rsidRPr="00F4442C" w:rsidRDefault="008A6D4A" w:rsidP="007A4424">
      <w:pPr>
        <w:pStyle w:val="51"/>
      </w:pPr>
      <w:bookmarkStart w:id="216" w:name="_Toc510696610"/>
      <w:bookmarkStart w:id="217" w:name="_Toc35971401"/>
      <w:bookmarkStart w:id="218" w:name="_Toc151743334"/>
      <w:r w:rsidRPr="00F4442C">
        <w:t>6.1.3.2.1</w:t>
      </w:r>
      <w:r w:rsidRPr="00F4442C">
        <w:tab/>
        <w:t>Description</w:t>
      </w:r>
      <w:bookmarkEnd w:id="216"/>
      <w:bookmarkEnd w:id="217"/>
      <w:bookmarkEnd w:id="218"/>
    </w:p>
    <w:p w14:paraId="277A598C" w14:textId="77777777" w:rsidR="008A6D4A" w:rsidRPr="00F4442C" w:rsidRDefault="008A6D4A" w:rsidP="008A6D4A">
      <w:pPr>
        <w:pStyle w:val="Guidance"/>
      </w:pPr>
      <w:r w:rsidRPr="00F4442C">
        <w:t>This clause will specify what the resource represents or what it is used for.</w:t>
      </w:r>
    </w:p>
    <w:p w14:paraId="1259AE86" w14:textId="77777777" w:rsidR="006E186B" w:rsidRPr="00F4442C" w:rsidRDefault="006E186B" w:rsidP="006E186B">
      <w:pPr>
        <w:pStyle w:val="51"/>
      </w:pPr>
      <w:bookmarkStart w:id="219" w:name="_Toc35971402"/>
      <w:bookmarkStart w:id="220" w:name="_Toc510696612"/>
      <w:bookmarkStart w:id="221" w:name="_Toc35971403"/>
      <w:bookmarkStart w:id="222" w:name="_Toc151743335"/>
      <w:r w:rsidRPr="00F4442C">
        <w:lastRenderedPageBreak/>
        <w:t>6.1.3.2.2</w:t>
      </w:r>
      <w:r w:rsidRPr="00F4442C">
        <w:tab/>
        <w:t>Resource Definition</w:t>
      </w:r>
      <w:bookmarkEnd w:id="219"/>
      <w:bookmarkEnd w:id="222"/>
    </w:p>
    <w:p w14:paraId="1588F325" w14:textId="29F11C21" w:rsidR="006E186B" w:rsidRPr="00F4442C" w:rsidRDefault="006E186B" w:rsidP="006E186B">
      <w:pPr>
        <w:pStyle w:val="Guidance"/>
      </w:pPr>
      <w:r w:rsidRPr="00F4442C">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sidRPr="00F4442C">
        <w:rPr>
          <w:noProof/>
        </w:rPr>
        <w:t>"uae-c2opmode-mngt"</w:t>
      </w:r>
      <w:r w:rsidRPr="00F4442C">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Pr="00F4442C" w:rsidRDefault="006E186B" w:rsidP="006E186B">
      <w:r w:rsidRPr="00F4442C">
        <w:t xml:space="preserve">Resource URI: </w:t>
      </w:r>
      <w:r w:rsidRPr="00F4442C">
        <w:rPr>
          <w:b/>
          <w:noProof/>
        </w:rPr>
        <w:t>{apiRoot}/&lt;apiName&gt;/&lt;apiVersion&gt;/xxx</w:t>
      </w:r>
    </w:p>
    <w:p w14:paraId="7770D459" w14:textId="77777777" w:rsidR="006E186B" w:rsidRPr="00F4442C" w:rsidRDefault="006E186B" w:rsidP="006E186B">
      <w:pPr>
        <w:rPr>
          <w:rFonts w:ascii="Arial" w:hAnsi="Arial" w:cs="Arial"/>
        </w:rPr>
      </w:pPr>
      <w:r w:rsidRPr="00F4442C">
        <w:t>This resource shall support the resource URI variables defined in table 6.1.3.2.2-1.</w:t>
      </w:r>
    </w:p>
    <w:p w14:paraId="3E8F6493" w14:textId="77777777" w:rsidR="006E186B" w:rsidRPr="00F4442C" w:rsidRDefault="006E186B" w:rsidP="006E186B">
      <w:pPr>
        <w:pStyle w:val="TH"/>
        <w:rPr>
          <w:rFonts w:cs="Arial"/>
        </w:rPr>
      </w:pPr>
      <w:r w:rsidRPr="00F4442C">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F4442C"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F4442C" w:rsidRDefault="006E186B" w:rsidP="00F8020A">
            <w:pPr>
              <w:pStyle w:val="TAH"/>
            </w:pPr>
            <w:r w:rsidRPr="00F4442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F4442C" w:rsidRDefault="006E186B" w:rsidP="00E66103">
            <w:pPr>
              <w:pStyle w:val="TAH"/>
            </w:pPr>
            <w:r w:rsidRPr="00F4442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4442C" w:rsidRDefault="006E186B">
            <w:pPr>
              <w:pStyle w:val="TAH"/>
            </w:pPr>
            <w:r w:rsidRPr="00F4442C">
              <w:t>Definition</w:t>
            </w:r>
          </w:p>
        </w:tc>
      </w:tr>
      <w:tr w:rsidR="006E186B" w:rsidRPr="00F4442C"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F4442C" w:rsidRDefault="006E186B" w:rsidP="00265AB8">
            <w:pPr>
              <w:pStyle w:val="TAL"/>
            </w:pPr>
            <w:r w:rsidRPr="00F4442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F4442C" w:rsidRDefault="006E186B" w:rsidP="00265AB8">
            <w:pPr>
              <w:pStyle w:val="TAL"/>
            </w:pPr>
            <w:r w:rsidRPr="00F4442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4442C" w:rsidRDefault="006E186B" w:rsidP="00265AB8">
            <w:pPr>
              <w:pStyle w:val="TAL"/>
            </w:pPr>
            <w:r w:rsidRPr="00F4442C">
              <w:t>See clause</w:t>
            </w:r>
            <w:r w:rsidRPr="00F4442C">
              <w:rPr>
                <w:lang w:val="en-US" w:eastAsia="zh-CN"/>
              </w:rPr>
              <w:t> </w:t>
            </w:r>
            <w:r w:rsidRPr="00F4442C">
              <w:t>6.1.1</w:t>
            </w:r>
          </w:p>
        </w:tc>
      </w:tr>
      <w:tr w:rsidR="006E186B" w:rsidRPr="00F4442C"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F4442C" w:rsidRDefault="006E186B" w:rsidP="00265AB8">
            <w:pPr>
              <w:pStyle w:val="TAL"/>
            </w:pPr>
            <w:r w:rsidRPr="00F4442C">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F4442C" w:rsidRDefault="006E186B" w:rsidP="00265AB8">
            <w:pPr>
              <w:pStyle w:val="TAL"/>
            </w:pPr>
            <w:r w:rsidRPr="00F4442C">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F4442C" w:rsidRDefault="006E186B" w:rsidP="00265AB8">
            <w:pPr>
              <w:pStyle w:val="TAL"/>
            </w:pPr>
            <w:r w:rsidRPr="00F4442C">
              <w:t>&lt;definition&gt;</w:t>
            </w:r>
          </w:p>
        </w:tc>
      </w:tr>
    </w:tbl>
    <w:p w14:paraId="4DC505EB" w14:textId="77777777" w:rsidR="006E186B" w:rsidRPr="00F4442C" w:rsidRDefault="006E186B" w:rsidP="006E186B"/>
    <w:p w14:paraId="41B82903" w14:textId="77777777" w:rsidR="008A6D4A" w:rsidRPr="00F4442C" w:rsidRDefault="008A6D4A" w:rsidP="007A4424">
      <w:pPr>
        <w:pStyle w:val="51"/>
      </w:pPr>
      <w:bookmarkStart w:id="223" w:name="_Toc151743336"/>
      <w:r w:rsidRPr="00F4442C">
        <w:t>6.1.3.2.3</w:t>
      </w:r>
      <w:r w:rsidRPr="00F4442C">
        <w:tab/>
        <w:t>Resource Standard Methods</w:t>
      </w:r>
      <w:bookmarkEnd w:id="220"/>
      <w:bookmarkEnd w:id="221"/>
      <w:bookmarkEnd w:id="223"/>
    </w:p>
    <w:p w14:paraId="510A2C62" w14:textId="77777777" w:rsidR="008A6D4A" w:rsidRPr="00F4442C" w:rsidRDefault="008A6D4A" w:rsidP="008A6D4A">
      <w:pPr>
        <w:pStyle w:val="Guidance"/>
      </w:pPr>
      <w:r w:rsidRPr="00F4442C">
        <w:t>The following clauses will specify the standard methods supported by the resource.</w:t>
      </w:r>
    </w:p>
    <w:p w14:paraId="0E5592B5" w14:textId="77777777" w:rsidR="008A6D4A" w:rsidRPr="00F4442C" w:rsidRDefault="008A6D4A" w:rsidP="008A6D4A">
      <w:pPr>
        <w:pStyle w:val="Guidance"/>
      </w:pPr>
      <w:r w:rsidRPr="00F4442C">
        <w:t>It will describe, for each method, the use of the method, the URI query parameters supported by the method, request and response data structures and response codes, and if applicable, HTTP headers specific to the operation.</w:t>
      </w:r>
    </w:p>
    <w:p w14:paraId="0D69EE5C" w14:textId="77777777" w:rsidR="003E58FE" w:rsidRPr="00F4442C" w:rsidRDefault="003E58FE" w:rsidP="007A4424">
      <w:pPr>
        <w:pStyle w:val="H6"/>
      </w:pPr>
      <w:bookmarkStart w:id="224" w:name="_Toc510696613"/>
      <w:bookmarkStart w:id="225" w:name="_Toc35971404"/>
      <w:bookmarkStart w:id="226" w:name="_Toc510696635"/>
      <w:bookmarkStart w:id="227" w:name="_Toc35971430"/>
      <w:r w:rsidRPr="00F4442C">
        <w:t>6.1.3.2.3.1</w:t>
      </w:r>
      <w:r w:rsidRPr="00F4442C">
        <w:tab/>
        <w:t>&lt; method 1 &gt;</w:t>
      </w:r>
      <w:bookmarkEnd w:id="224"/>
      <w:bookmarkEnd w:id="225"/>
    </w:p>
    <w:p w14:paraId="33E9F00D" w14:textId="77777777" w:rsidR="003E58FE" w:rsidRPr="00F4442C" w:rsidRDefault="003E58FE" w:rsidP="003E58FE">
      <w:pPr>
        <w:pStyle w:val="Guidance"/>
      </w:pPr>
      <w:r w:rsidRPr="00F4442C">
        <w:t>This clause will specify the meaning of the method applied on the resource.</w:t>
      </w:r>
    </w:p>
    <w:p w14:paraId="30AAF824" w14:textId="59FDCEB8" w:rsidR="003E58FE" w:rsidRPr="00F4442C" w:rsidRDefault="003E58FE" w:rsidP="003E58FE">
      <w:r w:rsidRPr="00F4442C">
        <w:t>This method shall support the URI query parameters specified in table 6.1.3.2.3.1-1.</w:t>
      </w:r>
    </w:p>
    <w:p w14:paraId="29FE599E" w14:textId="7EF17875" w:rsidR="003E58FE" w:rsidRPr="00F4442C" w:rsidRDefault="003E58FE" w:rsidP="003E58FE">
      <w:pPr>
        <w:pStyle w:val="TH"/>
        <w:rPr>
          <w:rFonts w:cs="Arial"/>
        </w:rPr>
      </w:pPr>
      <w:r w:rsidRPr="00F4442C">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F4442C" w14:paraId="5D9A8EF4" w14:textId="77777777" w:rsidTr="008675AD">
        <w:trPr>
          <w:jc w:val="center"/>
        </w:trPr>
        <w:tc>
          <w:tcPr>
            <w:tcW w:w="825" w:type="pct"/>
            <w:shd w:val="clear" w:color="auto" w:fill="C0C0C0"/>
            <w:vAlign w:val="center"/>
          </w:tcPr>
          <w:p w14:paraId="1DC0C264" w14:textId="77777777" w:rsidR="003E58FE" w:rsidRPr="00F4442C" w:rsidRDefault="003E58FE" w:rsidP="00F8020A">
            <w:pPr>
              <w:pStyle w:val="TAH"/>
            </w:pPr>
            <w:r w:rsidRPr="00F4442C">
              <w:t>Name</w:t>
            </w:r>
          </w:p>
        </w:tc>
        <w:tc>
          <w:tcPr>
            <w:tcW w:w="731" w:type="pct"/>
            <w:shd w:val="clear" w:color="auto" w:fill="C0C0C0"/>
            <w:vAlign w:val="center"/>
          </w:tcPr>
          <w:p w14:paraId="06EE2E74" w14:textId="77777777" w:rsidR="003E58FE" w:rsidRPr="00F4442C" w:rsidRDefault="003E58FE" w:rsidP="00E66103">
            <w:pPr>
              <w:pStyle w:val="TAH"/>
            </w:pPr>
            <w:r w:rsidRPr="00F4442C">
              <w:t>Data type</w:t>
            </w:r>
          </w:p>
        </w:tc>
        <w:tc>
          <w:tcPr>
            <w:tcW w:w="215" w:type="pct"/>
            <w:shd w:val="clear" w:color="auto" w:fill="C0C0C0"/>
            <w:vAlign w:val="center"/>
          </w:tcPr>
          <w:p w14:paraId="7A78CD7D" w14:textId="77777777" w:rsidR="003E58FE" w:rsidRPr="00F4442C" w:rsidRDefault="003E58FE">
            <w:pPr>
              <w:pStyle w:val="TAH"/>
            </w:pPr>
            <w:r w:rsidRPr="00F4442C">
              <w:t>P</w:t>
            </w:r>
          </w:p>
        </w:tc>
        <w:tc>
          <w:tcPr>
            <w:tcW w:w="580" w:type="pct"/>
            <w:shd w:val="clear" w:color="auto" w:fill="C0C0C0"/>
            <w:vAlign w:val="center"/>
          </w:tcPr>
          <w:p w14:paraId="07701AD7" w14:textId="77777777" w:rsidR="003E58FE" w:rsidRPr="00F4442C" w:rsidRDefault="003E58FE">
            <w:pPr>
              <w:pStyle w:val="TAH"/>
            </w:pPr>
            <w:r w:rsidRPr="00F4442C">
              <w:t>Cardinality</w:t>
            </w:r>
          </w:p>
        </w:tc>
        <w:tc>
          <w:tcPr>
            <w:tcW w:w="1852" w:type="pct"/>
            <w:shd w:val="clear" w:color="auto" w:fill="C0C0C0"/>
            <w:vAlign w:val="center"/>
          </w:tcPr>
          <w:p w14:paraId="72C26944" w14:textId="77777777" w:rsidR="003E58FE" w:rsidRPr="00F4442C" w:rsidRDefault="003E58FE">
            <w:pPr>
              <w:pStyle w:val="TAH"/>
            </w:pPr>
            <w:r w:rsidRPr="00F4442C">
              <w:t>Description</w:t>
            </w:r>
          </w:p>
        </w:tc>
        <w:tc>
          <w:tcPr>
            <w:tcW w:w="796" w:type="pct"/>
            <w:shd w:val="clear" w:color="auto" w:fill="C0C0C0"/>
            <w:vAlign w:val="center"/>
          </w:tcPr>
          <w:p w14:paraId="274D5AA1" w14:textId="77777777" w:rsidR="003E58FE" w:rsidRPr="00F4442C" w:rsidRDefault="003E58FE">
            <w:pPr>
              <w:pStyle w:val="TAH"/>
            </w:pPr>
            <w:r w:rsidRPr="00F4442C">
              <w:t>Applicability</w:t>
            </w:r>
          </w:p>
        </w:tc>
      </w:tr>
      <w:tr w:rsidR="003E58FE" w:rsidRPr="00F4442C" w14:paraId="5F13DC54" w14:textId="77777777" w:rsidTr="00265AB8">
        <w:trPr>
          <w:jc w:val="center"/>
        </w:trPr>
        <w:tc>
          <w:tcPr>
            <w:tcW w:w="825" w:type="pct"/>
            <w:shd w:val="clear" w:color="auto" w:fill="auto"/>
            <w:vAlign w:val="center"/>
          </w:tcPr>
          <w:p w14:paraId="0D6B16E3" w14:textId="77777777" w:rsidR="003E58FE" w:rsidRPr="00F4442C" w:rsidRDefault="003E58FE" w:rsidP="00265AB8">
            <w:pPr>
              <w:pStyle w:val="TAL"/>
            </w:pPr>
            <w:r w:rsidRPr="00F4442C">
              <w:t>&lt;name&gt; or n/a</w:t>
            </w:r>
          </w:p>
        </w:tc>
        <w:tc>
          <w:tcPr>
            <w:tcW w:w="731" w:type="pct"/>
            <w:vAlign w:val="center"/>
          </w:tcPr>
          <w:p w14:paraId="6059B9AF" w14:textId="77777777" w:rsidR="003E58FE" w:rsidRPr="00F4442C" w:rsidRDefault="003E58FE" w:rsidP="00265AB8">
            <w:pPr>
              <w:pStyle w:val="TAL"/>
            </w:pPr>
            <w:r w:rsidRPr="00F4442C">
              <w:t>&lt;type&gt; or &lt;leave empty&gt;</w:t>
            </w:r>
          </w:p>
        </w:tc>
        <w:tc>
          <w:tcPr>
            <w:tcW w:w="215" w:type="pct"/>
            <w:vAlign w:val="center"/>
          </w:tcPr>
          <w:p w14:paraId="6D3569C1" w14:textId="77777777" w:rsidR="003E58FE" w:rsidRPr="00F4442C" w:rsidRDefault="003E58FE" w:rsidP="00265AB8">
            <w:pPr>
              <w:pStyle w:val="TAC"/>
            </w:pPr>
            <w:r w:rsidRPr="00F4442C">
              <w:t>&lt;M, C or O&gt;</w:t>
            </w:r>
          </w:p>
        </w:tc>
        <w:tc>
          <w:tcPr>
            <w:tcW w:w="580" w:type="pct"/>
            <w:vAlign w:val="center"/>
          </w:tcPr>
          <w:p w14:paraId="352702A1" w14:textId="77777777" w:rsidR="003E58FE" w:rsidRPr="00F4442C" w:rsidRDefault="003E58FE" w:rsidP="00265AB8">
            <w:pPr>
              <w:pStyle w:val="TAC"/>
            </w:pPr>
            <w:r w:rsidRPr="00F4442C">
              <w:t>0..1</w:t>
            </w:r>
            <w:r w:rsidRPr="00F4442C" w:rsidDel="00444E50">
              <w:t xml:space="preserve"> </w:t>
            </w:r>
            <w:r w:rsidRPr="00F4442C">
              <w:t>or 1 or 0..N or 1..N or &lt;leave empty&gt;</w:t>
            </w:r>
          </w:p>
        </w:tc>
        <w:tc>
          <w:tcPr>
            <w:tcW w:w="1852" w:type="pct"/>
            <w:shd w:val="clear" w:color="auto" w:fill="auto"/>
            <w:vAlign w:val="center"/>
          </w:tcPr>
          <w:p w14:paraId="349CBB85" w14:textId="77777777" w:rsidR="003E58FE" w:rsidRPr="00F4442C" w:rsidRDefault="003E58FE" w:rsidP="00265AB8">
            <w:pPr>
              <w:pStyle w:val="TAL"/>
            </w:pPr>
            <w:r w:rsidRPr="00F4442C">
              <w:t>&lt;only if applicable&gt;</w:t>
            </w:r>
          </w:p>
        </w:tc>
        <w:tc>
          <w:tcPr>
            <w:tcW w:w="796" w:type="pct"/>
            <w:vAlign w:val="center"/>
          </w:tcPr>
          <w:p w14:paraId="7BD2BFC5" w14:textId="77777777" w:rsidR="003E58FE" w:rsidRPr="00F4442C" w:rsidRDefault="003E58FE" w:rsidP="00265AB8">
            <w:pPr>
              <w:pStyle w:val="TAL"/>
            </w:pPr>
          </w:p>
        </w:tc>
      </w:tr>
    </w:tbl>
    <w:p w14:paraId="17F874C9" w14:textId="77777777" w:rsidR="003E58FE" w:rsidRPr="00F4442C" w:rsidRDefault="003E58FE" w:rsidP="003E58FE"/>
    <w:p w14:paraId="31A4F692" w14:textId="39903AF9" w:rsidR="003E58FE" w:rsidRPr="00F4442C" w:rsidRDefault="003E58FE" w:rsidP="003E58FE">
      <w:r w:rsidRPr="00F4442C">
        <w:t>This method shall support the request data structures specified in table 6.1.3.2.3.1-2 and the response data structures and response codes specified in table 6.1.3.2.3.1-3.</w:t>
      </w:r>
    </w:p>
    <w:p w14:paraId="209417AE" w14:textId="1029D759" w:rsidR="003E58FE" w:rsidRPr="00F4442C" w:rsidRDefault="003E58FE" w:rsidP="003E58FE">
      <w:pPr>
        <w:pStyle w:val="TH"/>
      </w:pPr>
      <w:r w:rsidRPr="00F4442C">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3A8C74B2" w14:textId="77777777" w:rsidTr="008675AD">
        <w:trPr>
          <w:jc w:val="center"/>
        </w:trPr>
        <w:tc>
          <w:tcPr>
            <w:tcW w:w="1627" w:type="dxa"/>
            <w:shd w:val="clear" w:color="auto" w:fill="C0C0C0"/>
            <w:vAlign w:val="center"/>
          </w:tcPr>
          <w:p w14:paraId="6C5D437A" w14:textId="77777777" w:rsidR="003E58FE" w:rsidRPr="00F4442C" w:rsidRDefault="003E58FE" w:rsidP="00F8020A">
            <w:pPr>
              <w:pStyle w:val="TAH"/>
            </w:pPr>
            <w:r w:rsidRPr="00F4442C">
              <w:t>Data type</w:t>
            </w:r>
          </w:p>
        </w:tc>
        <w:tc>
          <w:tcPr>
            <w:tcW w:w="425" w:type="dxa"/>
            <w:shd w:val="clear" w:color="auto" w:fill="C0C0C0"/>
            <w:vAlign w:val="center"/>
          </w:tcPr>
          <w:p w14:paraId="50F29448" w14:textId="77777777" w:rsidR="003E58FE" w:rsidRPr="00F4442C" w:rsidRDefault="003E58FE" w:rsidP="00E66103">
            <w:pPr>
              <w:pStyle w:val="TAH"/>
            </w:pPr>
            <w:r w:rsidRPr="00F4442C">
              <w:t>P</w:t>
            </w:r>
          </w:p>
        </w:tc>
        <w:tc>
          <w:tcPr>
            <w:tcW w:w="1276" w:type="dxa"/>
            <w:shd w:val="clear" w:color="auto" w:fill="C0C0C0"/>
            <w:vAlign w:val="center"/>
          </w:tcPr>
          <w:p w14:paraId="052F7CD4" w14:textId="77777777" w:rsidR="003E58FE" w:rsidRPr="00F4442C" w:rsidRDefault="003E58FE">
            <w:pPr>
              <w:pStyle w:val="TAH"/>
            </w:pPr>
            <w:r w:rsidRPr="00F4442C">
              <w:t>Cardinality</w:t>
            </w:r>
          </w:p>
        </w:tc>
        <w:tc>
          <w:tcPr>
            <w:tcW w:w="6447" w:type="dxa"/>
            <w:shd w:val="clear" w:color="auto" w:fill="C0C0C0"/>
            <w:vAlign w:val="center"/>
          </w:tcPr>
          <w:p w14:paraId="09D48F5C" w14:textId="77777777" w:rsidR="003E58FE" w:rsidRPr="00F4442C" w:rsidRDefault="003E58FE">
            <w:pPr>
              <w:pStyle w:val="TAH"/>
            </w:pPr>
            <w:r w:rsidRPr="00F4442C">
              <w:t>Description</w:t>
            </w:r>
          </w:p>
        </w:tc>
      </w:tr>
      <w:tr w:rsidR="003E58FE" w:rsidRPr="00F4442C" w14:paraId="41712EF2" w14:textId="77777777" w:rsidTr="00265AB8">
        <w:trPr>
          <w:jc w:val="center"/>
        </w:trPr>
        <w:tc>
          <w:tcPr>
            <w:tcW w:w="1627" w:type="dxa"/>
            <w:shd w:val="clear" w:color="auto" w:fill="auto"/>
            <w:vAlign w:val="center"/>
          </w:tcPr>
          <w:p w14:paraId="396593F3" w14:textId="77777777" w:rsidR="003E58FE" w:rsidRPr="00F4442C" w:rsidRDefault="003E58FE" w:rsidP="00265AB8">
            <w:pPr>
              <w:pStyle w:val="TAL"/>
            </w:pPr>
            <w:r w:rsidRPr="00F4442C">
              <w:t>"&lt;type&gt;" or "array</w:t>
            </w:r>
            <w:r w:rsidRPr="00F4442C">
              <w:rPr>
                <w:i/>
              </w:rPr>
              <w:t>(&lt;type&gt;</w:t>
            </w:r>
            <w:r w:rsidRPr="00F4442C">
              <w:t>)" or "map</w:t>
            </w:r>
            <w:r w:rsidRPr="00F4442C">
              <w:rPr>
                <w:i/>
              </w:rPr>
              <w:t>(&lt;type&gt;</w:t>
            </w:r>
            <w:r w:rsidRPr="00F4442C">
              <w:t>)" or n/a</w:t>
            </w:r>
          </w:p>
        </w:tc>
        <w:tc>
          <w:tcPr>
            <w:tcW w:w="425" w:type="dxa"/>
            <w:vAlign w:val="center"/>
          </w:tcPr>
          <w:p w14:paraId="08E9AF77" w14:textId="77777777" w:rsidR="003E58FE" w:rsidRPr="00F4442C" w:rsidRDefault="003E58FE" w:rsidP="00265AB8">
            <w:pPr>
              <w:pStyle w:val="TAC"/>
            </w:pPr>
            <w:r w:rsidRPr="00F4442C">
              <w:t>"M", "C" or "O"</w:t>
            </w:r>
          </w:p>
        </w:tc>
        <w:tc>
          <w:tcPr>
            <w:tcW w:w="1276" w:type="dxa"/>
            <w:vAlign w:val="center"/>
          </w:tcPr>
          <w:p w14:paraId="07FD2813"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5F70B17" w14:textId="77777777" w:rsidR="003E58FE" w:rsidRPr="00F4442C" w:rsidRDefault="003E58FE" w:rsidP="00265AB8">
            <w:pPr>
              <w:pStyle w:val="TAL"/>
            </w:pPr>
            <w:r w:rsidRPr="00F4442C">
              <w:t>&lt;only if applicable&gt;</w:t>
            </w:r>
          </w:p>
        </w:tc>
      </w:tr>
    </w:tbl>
    <w:p w14:paraId="2E22DF98" w14:textId="77777777" w:rsidR="003E58FE" w:rsidRPr="00F4442C" w:rsidRDefault="003E58FE" w:rsidP="003E58FE"/>
    <w:p w14:paraId="0AE8905B" w14:textId="52085BC3" w:rsidR="003E58FE" w:rsidRPr="00F4442C" w:rsidRDefault="003E58FE" w:rsidP="003E58FE">
      <w:pPr>
        <w:pStyle w:val="TH"/>
      </w:pPr>
      <w:r w:rsidRPr="00F4442C">
        <w:lastRenderedPageBreak/>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F4442C" w:rsidRDefault="003E58FE">
            <w:pPr>
              <w:pStyle w:val="TAH"/>
            </w:pPr>
            <w:r w:rsidRPr="00F4442C">
              <w:t>Response</w:t>
            </w:r>
          </w:p>
          <w:p w14:paraId="3F5A1E7F"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F4442C" w:rsidRDefault="003E58FE">
            <w:pPr>
              <w:pStyle w:val="TAH"/>
            </w:pPr>
            <w:r w:rsidRPr="00F4442C">
              <w:t>Description</w:t>
            </w:r>
          </w:p>
        </w:tc>
      </w:tr>
      <w:tr w:rsidR="003E58FE" w:rsidRPr="00F4442C"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F4442C" w:rsidRDefault="003E58FE" w:rsidP="00265AB8">
            <w:pPr>
              <w:pStyle w:val="TAL"/>
            </w:pPr>
            <w:r w:rsidRPr="00F4442C">
              <w:t>&lt;Meaning of the success case&gt;</w:t>
            </w:r>
          </w:p>
          <w:p w14:paraId="5869F32E" w14:textId="77777777" w:rsidR="003E58FE" w:rsidRPr="00F4442C" w:rsidRDefault="003E58FE" w:rsidP="00265AB8">
            <w:pPr>
              <w:pStyle w:val="TAL"/>
            </w:pPr>
            <w:r w:rsidRPr="00F4442C">
              <w:t>or</w:t>
            </w:r>
          </w:p>
          <w:p w14:paraId="73A30313" w14:textId="77777777" w:rsidR="003E58FE" w:rsidRPr="00F4442C" w:rsidRDefault="003E58FE" w:rsidP="00265AB8">
            <w:pPr>
              <w:pStyle w:val="TAL"/>
            </w:pPr>
            <w:r w:rsidRPr="00F4442C">
              <w:t>&lt;Meaning of the error case with additional statement regarding error handling&gt;</w:t>
            </w:r>
          </w:p>
        </w:tc>
      </w:tr>
      <w:tr w:rsidR="003E58FE" w:rsidRPr="00F4442C"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F4442C" w:rsidRDefault="003E58FE" w:rsidP="00127679">
            <w:pPr>
              <w:pStyle w:val="TAN"/>
            </w:pPr>
            <w:r w:rsidRPr="00F4442C">
              <w:t>NOTE:</w:t>
            </w:r>
            <w:r w:rsidRPr="00F4442C">
              <w:rPr>
                <w:noProof/>
              </w:rPr>
              <w:tab/>
              <w:t xml:space="preserve">The manadatory </w:t>
            </w:r>
            <w:r w:rsidRPr="00F4442C">
              <w:t xml:space="preserve">HTTP error status code for the </w:t>
            </w:r>
            <w:r w:rsidR="000D6D21" w:rsidRPr="00F4442C">
              <w:t xml:space="preserve">HTTP </w:t>
            </w:r>
            <w:r w:rsidRPr="00F4442C">
              <w:t xml:space="preserve">&lt;method 1&gt; method listed in </w:t>
            </w:r>
            <w:r w:rsidR="008D24E0" w:rsidRPr="00F4442C">
              <w:t>table 5.2.6-1 of 3GPP TS 29.122 [2] also apply.</w:t>
            </w:r>
          </w:p>
        </w:tc>
      </w:tr>
    </w:tbl>
    <w:p w14:paraId="63523886" w14:textId="77777777" w:rsidR="003E58FE" w:rsidRPr="00F4442C" w:rsidRDefault="003E58FE" w:rsidP="003E58FE"/>
    <w:p w14:paraId="644F54D4" w14:textId="5BDC424A" w:rsidR="003E58FE" w:rsidRPr="00F4442C" w:rsidRDefault="003E58FE" w:rsidP="003E58FE">
      <w:pPr>
        <w:pStyle w:val="TH"/>
        <w:rPr>
          <w:rFonts w:cs="Arial"/>
        </w:rPr>
      </w:pPr>
      <w:r w:rsidRPr="00F4442C">
        <w:t>Table 6.1.3.2.3.1-4: Headers supported by the &lt;e.g.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F4442C" w14:paraId="547158BC" w14:textId="77777777" w:rsidTr="008675AD">
        <w:trPr>
          <w:jc w:val="center"/>
        </w:trPr>
        <w:tc>
          <w:tcPr>
            <w:tcW w:w="982" w:type="pct"/>
            <w:shd w:val="clear" w:color="auto" w:fill="C0C0C0"/>
            <w:vAlign w:val="center"/>
          </w:tcPr>
          <w:p w14:paraId="52763549" w14:textId="77777777" w:rsidR="003E58FE" w:rsidRPr="00F4442C" w:rsidRDefault="003E58FE" w:rsidP="00F8020A">
            <w:pPr>
              <w:pStyle w:val="TAH"/>
            </w:pPr>
            <w:r w:rsidRPr="00F4442C">
              <w:t>Name</w:t>
            </w:r>
          </w:p>
        </w:tc>
        <w:tc>
          <w:tcPr>
            <w:tcW w:w="790" w:type="pct"/>
            <w:shd w:val="clear" w:color="auto" w:fill="C0C0C0"/>
            <w:vAlign w:val="center"/>
          </w:tcPr>
          <w:p w14:paraId="1BE71D6B" w14:textId="77777777" w:rsidR="003E58FE" w:rsidRPr="00F4442C" w:rsidRDefault="003E58FE" w:rsidP="00E66103">
            <w:pPr>
              <w:pStyle w:val="TAH"/>
            </w:pPr>
            <w:r w:rsidRPr="00F4442C">
              <w:t>Data type</w:t>
            </w:r>
          </w:p>
        </w:tc>
        <w:tc>
          <w:tcPr>
            <w:tcW w:w="335" w:type="pct"/>
            <w:shd w:val="clear" w:color="auto" w:fill="C0C0C0"/>
            <w:vAlign w:val="center"/>
          </w:tcPr>
          <w:p w14:paraId="0C605AEE" w14:textId="77777777" w:rsidR="003E58FE" w:rsidRPr="00F4442C" w:rsidRDefault="003E58FE">
            <w:pPr>
              <w:pStyle w:val="TAH"/>
            </w:pPr>
            <w:r w:rsidRPr="00F4442C">
              <w:t>P</w:t>
            </w:r>
          </w:p>
        </w:tc>
        <w:tc>
          <w:tcPr>
            <w:tcW w:w="690" w:type="pct"/>
            <w:shd w:val="clear" w:color="auto" w:fill="C0C0C0"/>
            <w:vAlign w:val="center"/>
          </w:tcPr>
          <w:p w14:paraId="678D13C2" w14:textId="77777777" w:rsidR="003E58FE" w:rsidRPr="00F4442C" w:rsidRDefault="003E58FE">
            <w:pPr>
              <w:pStyle w:val="TAH"/>
            </w:pPr>
            <w:r w:rsidRPr="00F4442C">
              <w:t>Cardinality</w:t>
            </w:r>
          </w:p>
        </w:tc>
        <w:tc>
          <w:tcPr>
            <w:tcW w:w="2202" w:type="pct"/>
            <w:shd w:val="clear" w:color="auto" w:fill="C0C0C0"/>
            <w:vAlign w:val="center"/>
          </w:tcPr>
          <w:p w14:paraId="2A3BD544" w14:textId="77777777" w:rsidR="003E58FE" w:rsidRPr="00F4442C" w:rsidRDefault="003E58FE">
            <w:pPr>
              <w:pStyle w:val="TAH"/>
            </w:pPr>
            <w:r w:rsidRPr="00F4442C">
              <w:t>Description</w:t>
            </w:r>
          </w:p>
        </w:tc>
      </w:tr>
      <w:tr w:rsidR="003E58FE" w:rsidRPr="00F4442C" w14:paraId="379238FB" w14:textId="77777777" w:rsidTr="00265AB8">
        <w:trPr>
          <w:jc w:val="center"/>
        </w:trPr>
        <w:tc>
          <w:tcPr>
            <w:tcW w:w="982" w:type="pct"/>
            <w:shd w:val="clear" w:color="auto" w:fill="auto"/>
            <w:vAlign w:val="center"/>
          </w:tcPr>
          <w:p w14:paraId="1B6605A2" w14:textId="77777777" w:rsidR="003E58FE" w:rsidRPr="00F4442C" w:rsidRDefault="003E58FE" w:rsidP="00265AB8">
            <w:pPr>
              <w:pStyle w:val="TAL"/>
            </w:pPr>
            <w:r w:rsidRPr="00F4442C">
              <w:t xml:space="preserve">&lt;header name&gt; </w:t>
            </w:r>
          </w:p>
        </w:tc>
        <w:tc>
          <w:tcPr>
            <w:tcW w:w="790" w:type="pct"/>
            <w:vAlign w:val="center"/>
          </w:tcPr>
          <w:p w14:paraId="33F2C975" w14:textId="77777777" w:rsidR="003E58FE" w:rsidRPr="00F4442C" w:rsidRDefault="003E58FE" w:rsidP="00265AB8">
            <w:pPr>
              <w:pStyle w:val="TAL"/>
            </w:pPr>
            <w:r w:rsidRPr="00F4442C">
              <w:t>&lt;data type&gt;</w:t>
            </w:r>
          </w:p>
          <w:p w14:paraId="04274A6D" w14:textId="77777777" w:rsidR="003E58FE" w:rsidRPr="00F4442C" w:rsidRDefault="003E58FE" w:rsidP="00265AB8">
            <w:pPr>
              <w:pStyle w:val="TAL"/>
            </w:pPr>
            <w:r w:rsidRPr="00F4442C">
              <w:t>e.g. string</w:t>
            </w:r>
          </w:p>
        </w:tc>
        <w:tc>
          <w:tcPr>
            <w:tcW w:w="335" w:type="pct"/>
            <w:vAlign w:val="center"/>
          </w:tcPr>
          <w:p w14:paraId="725EDE8F" w14:textId="77777777" w:rsidR="003E58FE" w:rsidRPr="00F4442C" w:rsidRDefault="003E58FE" w:rsidP="00265AB8">
            <w:pPr>
              <w:pStyle w:val="TAC"/>
            </w:pPr>
            <w:r w:rsidRPr="00F4442C">
              <w:t>"M", "C" or "O"</w:t>
            </w:r>
          </w:p>
        </w:tc>
        <w:tc>
          <w:tcPr>
            <w:tcW w:w="690" w:type="pct"/>
            <w:vAlign w:val="center"/>
          </w:tcPr>
          <w:p w14:paraId="3C8CFF2C" w14:textId="77777777" w:rsidR="003E58FE" w:rsidRPr="00F4442C" w:rsidRDefault="003E58FE" w:rsidP="00265AB8">
            <w:pPr>
              <w:pStyle w:val="TAL"/>
              <w:jc w:val="center"/>
            </w:pPr>
            <w:r w:rsidRPr="00F4442C">
              <w:t>"0..1", "1", "1..N",  "1..N", or &lt;leave empty&gt;</w:t>
            </w:r>
          </w:p>
        </w:tc>
        <w:tc>
          <w:tcPr>
            <w:tcW w:w="2202" w:type="pct"/>
            <w:shd w:val="clear" w:color="auto" w:fill="auto"/>
            <w:vAlign w:val="center"/>
          </w:tcPr>
          <w:p w14:paraId="08261221" w14:textId="77777777" w:rsidR="003E58FE" w:rsidRPr="00F4442C" w:rsidRDefault="003E58FE" w:rsidP="00127679">
            <w:pPr>
              <w:pStyle w:val="TAL"/>
            </w:pPr>
            <w:r w:rsidRPr="00F4442C">
              <w:t>&lt;description&gt;</w:t>
            </w:r>
          </w:p>
        </w:tc>
      </w:tr>
    </w:tbl>
    <w:p w14:paraId="7FA0C979" w14:textId="77777777" w:rsidR="003E58FE" w:rsidRPr="00F4442C" w:rsidRDefault="003E58FE" w:rsidP="003E58FE"/>
    <w:p w14:paraId="565E346C" w14:textId="009FAF00" w:rsidR="003E58FE" w:rsidRPr="00F4442C" w:rsidRDefault="003E58FE" w:rsidP="003E58FE">
      <w:pPr>
        <w:pStyle w:val="TH"/>
        <w:rPr>
          <w:rFonts w:cs="Arial"/>
        </w:rPr>
      </w:pPr>
      <w:r w:rsidRPr="00F4442C">
        <w:t>Table 6.1.3.2.3.1-5: Headers supported by the &lt;e.g.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F4442C" w14:paraId="2D5B1109" w14:textId="77777777" w:rsidTr="008675AD">
        <w:trPr>
          <w:jc w:val="center"/>
        </w:trPr>
        <w:tc>
          <w:tcPr>
            <w:tcW w:w="981" w:type="pct"/>
            <w:shd w:val="clear" w:color="auto" w:fill="C0C0C0"/>
            <w:vAlign w:val="center"/>
          </w:tcPr>
          <w:p w14:paraId="770DEAAC" w14:textId="77777777" w:rsidR="003E58FE" w:rsidRPr="00F4442C" w:rsidRDefault="003E58FE" w:rsidP="00F8020A">
            <w:pPr>
              <w:pStyle w:val="TAH"/>
            </w:pPr>
            <w:r w:rsidRPr="00F4442C">
              <w:t>Name</w:t>
            </w:r>
          </w:p>
        </w:tc>
        <w:tc>
          <w:tcPr>
            <w:tcW w:w="871" w:type="pct"/>
            <w:shd w:val="clear" w:color="auto" w:fill="C0C0C0"/>
            <w:vAlign w:val="center"/>
          </w:tcPr>
          <w:p w14:paraId="6BF0C7B6" w14:textId="77777777" w:rsidR="003E58FE" w:rsidRPr="00F4442C" w:rsidRDefault="003E58FE" w:rsidP="00E66103">
            <w:pPr>
              <w:pStyle w:val="TAH"/>
            </w:pPr>
            <w:r w:rsidRPr="00F4442C">
              <w:t>Data type</w:t>
            </w:r>
          </w:p>
        </w:tc>
        <w:tc>
          <w:tcPr>
            <w:tcW w:w="256" w:type="pct"/>
            <w:shd w:val="clear" w:color="auto" w:fill="C0C0C0"/>
            <w:vAlign w:val="center"/>
          </w:tcPr>
          <w:p w14:paraId="0F2A7B72" w14:textId="77777777" w:rsidR="003E58FE" w:rsidRPr="00F4442C" w:rsidRDefault="003E58FE">
            <w:pPr>
              <w:pStyle w:val="TAH"/>
            </w:pPr>
            <w:r w:rsidRPr="00F4442C">
              <w:t>P</w:t>
            </w:r>
          </w:p>
        </w:tc>
        <w:tc>
          <w:tcPr>
            <w:tcW w:w="776" w:type="pct"/>
            <w:shd w:val="clear" w:color="auto" w:fill="C0C0C0"/>
            <w:vAlign w:val="center"/>
          </w:tcPr>
          <w:p w14:paraId="6BCE6E4C" w14:textId="77777777" w:rsidR="003E58FE" w:rsidRPr="00F4442C" w:rsidRDefault="003E58FE">
            <w:pPr>
              <w:pStyle w:val="TAH"/>
            </w:pPr>
            <w:r w:rsidRPr="00F4442C">
              <w:t>Cardinality</w:t>
            </w:r>
          </w:p>
        </w:tc>
        <w:tc>
          <w:tcPr>
            <w:tcW w:w="2117" w:type="pct"/>
            <w:shd w:val="clear" w:color="auto" w:fill="C0C0C0"/>
            <w:vAlign w:val="center"/>
          </w:tcPr>
          <w:p w14:paraId="696A480D" w14:textId="77777777" w:rsidR="003E58FE" w:rsidRPr="00F4442C" w:rsidRDefault="003E58FE">
            <w:pPr>
              <w:pStyle w:val="TAH"/>
            </w:pPr>
            <w:r w:rsidRPr="00F4442C">
              <w:t>Description</w:t>
            </w:r>
          </w:p>
        </w:tc>
      </w:tr>
      <w:tr w:rsidR="003E58FE" w:rsidRPr="00F4442C" w14:paraId="7547FACD" w14:textId="77777777" w:rsidTr="00265AB8">
        <w:trPr>
          <w:jc w:val="center"/>
        </w:trPr>
        <w:tc>
          <w:tcPr>
            <w:tcW w:w="981" w:type="pct"/>
            <w:shd w:val="clear" w:color="auto" w:fill="auto"/>
            <w:vAlign w:val="center"/>
          </w:tcPr>
          <w:p w14:paraId="10C21064" w14:textId="24A8C9FA" w:rsidR="003E58FE" w:rsidRPr="00F4442C" w:rsidRDefault="003E58FE" w:rsidP="00265AB8">
            <w:pPr>
              <w:pStyle w:val="TAL"/>
            </w:pPr>
            <w:r w:rsidRPr="00F4442C">
              <w:t>&lt;header name&gt;</w:t>
            </w:r>
          </w:p>
        </w:tc>
        <w:tc>
          <w:tcPr>
            <w:tcW w:w="871" w:type="pct"/>
            <w:vAlign w:val="center"/>
          </w:tcPr>
          <w:p w14:paraId="70BB987A" w14:textId="77777777" w:rsidR="003E58FE" w:rsidRPr="00F4442C" w:rsidRDefault="003E58FE" w:rsidP="00265AB8">
            <w:pPr>
              <w:pStyle w:val="TAL"/>
            </w:pPr>
            <w:r w:rsidRPr="00F4442C">
              <w:t>&lt;data type&gt;</w:t>
            </w:r>
          </w:p>
          <w:p w14:paraId="67D56ED6" w14:textId="77777777" w:rsidR="003E58FE" w:rsidRPr="00F4442C" w:rsidRDefault="003E58FE" w:rsidP="00265AB8">
            <w:pPr>
              <w:pStyle w:val="TAL"/>
            </w:pPr>
            <w:r w:rsidRPr="00F4442C">
              <w:t>e.g. string</w:t>
            </w:r>
          </w:p>
        </w:tc>
        <w:tc>
          <w:tcPr>
            <w:tcW w:w="256" w:type="pct"/>
            <w:vAlign w:val="center"/>
          </w:tcPr>
          <w:p w14:paraId="020A04F4" w14:textId="77777777" w:rsidR="003E58FE" w:rsidRPr="00F4442C" w:rsidRDefault="003E58FE" w:rsidP="00265AB8">
            <w:pPr>
              <w:pStyle w:val="TAC"/>
            </w:pPr>
            <w:r w:rsidRPr="00F4442C">
              <w:t>"M", "C" or "O"</w:t>
            </w:r>
          </w:p>
        </w:tc>
        <w:tc>
          <w:tcPr>
            <w:tcW w:w="776" w:type="pct"/>
            <w:vAlign w:val="center"/>
          </w:tcPr>
          <w:p w14:paraId="441FE842" w14:textId="77777777" w:rsidR="003E58FE" w:rsidRPr="00F4442C" w:rsidRDefault="003E58FE" w:rsidP="00265AB8">
            <w:pPr>
              <w:pStyle w:val="TAL"/>
              <w:jc w:val="center"/>
            </w:pPr>
            <w:r w:rsidRPr="00F4442C">
              <w:t>"0..1", "1", "1..N",  "1..N", or &lt;leave empty&gt;</w:t>
            </w:r>
          </w:p>
        </w:tc>
        <w:tc>
          <w:tcPr>
            <w:tcW w:w="2117" w:type="pct"/>
            <w:shd w:val="clear" w:color="auto" w:fill="auto"/>
            <w:vAlign w:val="center"/>
          </w:tcPr>
          <w:p w14:paraId="171E0239" w14:textId="77777777" w:rsidR="003E58FE" w:rsidRPr="00F4442C" w:rsidRDefault="003E58FE" w:rsidP="00127679">
            <w:pPr>
              <w:pStyle w:val="TAL"/>
            </w:pPr>
            <w:r w:rsidRPr="00F4442C">
              <w:t>&lt;description&gt;</w:t>
            </w:r>
          </w:p>
        </w:tc>
      </w:tr>
    </w:tbl>
    <w:p w14:paraId="656D9038" w14:textId="77777777" w:rsidR="003E58FE" w:rsidRPr="00F4442C" w:rsidRDefault="003E58FE" w:rsidP="003E58FE"/>
    <w:p w14:paraId="37429706" w14:textId="049D306B" w:rsidR="003E58FE" w:rsidRPr="00F4442C" w:rsidRDefault="003E58FE" w:rsidP="003E58FE">
      <w:pPr>
        <w:pStyle w:val="TH"/>
      </w:pPr>
      <w:r w:rsidRPr="00F4442C">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F4442C" w14:paraId="32D4AD10" w14:textId="77777777" w:rsidTr="008675AD">
        <w:trPr>
          <w:jc w:val="center"/>
        </w:trPr>
        <w:tc>
          <w:tcPr>
            <w:tcW w:w="698" w:type="pct"/>
            <w:shd w:val="clear" w:color="auto" w:fill="C0C0C0"/>
            <w:vAlign w:val="center"/>
          </w:tcPr>
          <w:p w14:paraId="10A8A37D" w14:textId="77777777" w:rsidR="003E58FE" w:rsidRPr="00F4442C" w:rsidRDefault="003E58FE" w:rsidP="00F8020A">
            <w:pPr>
              <w:pStyle w:val="TAH"/>
            </w:pPr>
            <w:r w:rsidRPr="00F4442C">
              <w:t>Name</w:t>
            </w:r>
          </w:p>
        </w:tc>
        <w:tc>
          <w:tcPr>
            <w:tcW w:w="904" w:type="pct"/>
            <w:shd w:val="clear" w:color="auto" w:fill="C0C0C0"/>
            <w:vAlign w:val="center"/>
          </w:tcPr>
          <w:p w14:paraId="3094B1E0" w14:textId="77777777" w:rsidR="003E58FE" w:rsidRPr="00F4442C" w:rsidRDefault="003E58FE" w:rsidP="00E66103">
            <w:pPr>
              <w:pStyle w:val="TAH"/>
            </w:pPr>
            <w:r w:rsidRPr="00F4442C">
              <w:t>Resource name</w:t>
            </w:r>
          </w:p>
        </w:tc>
        <w:tc>
          <w:tcPr>
            <w:tcW w:w="679" w:type="pct"/>
            <w:shd w:val="clear" w:color="auto" w:fill="C0C0C0"/>
            <w:vAlign w:val="center"/>
          </w:tcPr>
          <w:p w14:paraId="5378B272" w14:textId="77777777" w:rsidR="003E58FE" w:rsidRPr="00F4442C" w:rsidRDefault="003E58FE">
            <w:pPr>
              <w:pStyle w:val="TAH"/>
            </w:pPr>
            <w:r w:rsidRPr="00F4442C">
              <w:t>HTTP method or custom operation</w:t>
            </w:r>
          </w:p>
        </w:tc>
        <w:tc>
          <w:tcPr>
            <w:tcW w:w="764" w:type="pct"/>
            <w:shd w:val="clear" w:color="auto" w:fill="C0C0C0"/>
            <w:vAlign w:val="center"/>
          </w:tcPr>
          <w:p w14:paraId="5862919C" w14:textId="77777777" w:rsidR="003E58FE" w:rsidRPr="00F4442C" w:rsidRDefault="003E58FE">
            <w:pPr>
              <w:pStyle w:val="TAH"/>
            </w:pPr>
            <w:r w:rsidRPr="00F4442C">
              <w:t>Link parameter(s)</w:t>
            </w:r>
          </w:p>
        </w:tc>
        <w:tc>
          <w:tcPr>
            <w:tcW w:w="1955" w:type="pct"/>
            <w:shd w:val="clear" w:color="auto" w:fill="C0C0C0"/>
            <w:vAlign w:val="center"/>
          </w:tcPr>
          <w:p w14:paraId="5878F17A" w14:textId="77777777" w:rsidR="003E58FE" w:rsidRPr="00F4442C" w:rsidRDefault="003E58FE">
            <w:pPr>
              <w:pStyle w:val="TAH"/>
            </w:pPr>
            <w:r w:rsidRPr="00F4442C">
              <w:t>Description</w:t>
            </w:r>
          </w:p>
        </w:tc>
      </w:tr>
      <w:tr w:rsidR="003E58FE" w:rsidRPr="00F4442C" w14:paraId="66439463" w14:textId="77777777" w:rsidTr="00265AB8">
        <w:trPr>
          <w:jc w:val="center"/>
        </w:trPr>
        <w:tc>
          <w:tcPr>
            <w:tcW w:w="698" w:type="pct"/>
            <w:shd w:val="clear" w:color="auto" w:fill="auto"/>
            <w:vAlign w:val="center"/>
          </w:tcPr>
          <w:p w14:paraId="24000D31" w14:textId="77777777" w:rsidR="003E58FE" w:rsidRPr="00F4442C" w:rsidRDefault="003E58FE" w:rsidP="00265AB8">
            <w:pPr>
              <w:pStyle w:val="TAL"/>
            </w:pPr>
            <w:r w:rsidRPr="00F4442C">
              <w:t>&lt;link name&gt;</w:t>
            </w:r>
          </w:p>
          <w:p w14:paraId="3106C421" w14:textId="77777777" w:rsidR="003E58FE" w:rsidRPr="00F4442C" w:rsidRDefault="003E58FE" w:rsidP="00265AB8">
            <w:pPr>
              <w:pStyle w:val="TAL"/>
            </w:pPr>
            <w:r w:rsidRPr="00F4442C">
              <w:t>e.g. search</w:t>
            </w:r>
          </w:p>
        </w:tc>
        <w:tc>
          <w:tcPr>
            <w:tcW w:w="904" w:type="pct"/>
            <w:vAlign w:val="center"/>
          </w:tcPr>
          <w:p w14:paraId="6B9EE9B9" w14:textId="77777777" w:rsidR="003E58FE" w:rsidRPr="00F4442C" w:rsidRDefault="003E58FE" w:rsidP="00265AB8">
            <w:pPr>
              <w:pStyle w:val="TAL"/>
            </w:pPr>
            <w:r w:rsidRPr="00F4442C">
              <w:t>&lt;resource 1&gt;</w:t>
            </w:r>
          </w:p>
          <w:p w14:paraId="4A793FD7" w14:textId="77777777" w:rsidR="003E58FE" w:rsidRPr="00F4442C" w:rsidRDefault="003E58FE" w:rsidP="00265AB8">
            <w:pPr>
              <w:pStyle w:val="TAL"/>
            </w:pPr>
            <w:r w:rsidRPr="00F4442C">
              <w:t>e.g. Stored Search (Document)</w:t>
            </w:r>
          </w:p>
        </w:tc>
        <w:tc>
          <w:tcPr>
            <w:tcW w:w="679" w:type="pct"/>
            <w:vAlign w:val="center"/>
          </w:tcPr>
          <w:p w14:paraId="2892E8A8" w14:textId="77777777" w:rsidR="003E58FE" w:rsidRPr="00F4442C" w:rsidRDefault="003E58FE" w:rsidP="00265AB8">
            <w:pPr>
              <w:pStyle w:val="TAC"/>
            </w:pPr>
            <w:r w:rsidRPr="00F4442C">
              <w:t>&lt;method 1&gt;</w:t>
            </w:r>
          </w:p>
          <w:p w14:paraId="26F44ECC" w14:textId="77777777" w:rsidR="003E58FE" w:rsidRPr="00F4442C" w:rsidRDefault="003E58FE" w:rsidP="00265AB8">
            <w:pPr>
              <w:pStyle w:val="TAC"/>
            </w:pPr>
            <w:r w:rsidRPr="00F4442C">
              <w:t>e.g. GET</w:t>
            </w:r>
          </w:p>
        </w:tc>
        <w:tc>
          <w:tcPr>
            <w:tcW w:w="764" w:type="pct"/>
            <w:vAlign w:val="center"/>
          </w:tcPr>
          <w:p w14:paraId="057FB2D1" w14:textId="77777777" w:rsidR="003E58FE" w:rsidRPr="00F4442C" w:rsidRDefault="003E58FE" w:rsidP="00265AB8">
            <w:pPr>
              <w:pStyle w:val="TAL"/>
            </w:pPr>
            <w:r w:rsidRPr="00F4442C">
              <w:t>&lt;parameter&gt;</w:t>
            </w:r>
          </w:p>
          <w:p w14:paraId="0EFBB314" w14:textId="77777777" w:rsidR="003E58FE" w:rsidRPr="00F4442C" w:rsidRDefault="003E58FE" w:rsidP="00265AB8">
            <w:pPr>
              <w:pStyle w:val="TAL"/>
            </w:pPr>
            <w:r w:rsidRPr="00F4442C">
              <w:t>e.g. searchId</w:t>
            </w:r>
          </w:p>
        </w:tc>
        <w:tc>
          <w:tcPr>
            <w:tcW w:w="1955" w:type="pct"/>
            <w:shd w:val="clear" w:color="auto" w:fill="auto"/>
            <w:vAlign w:val="center"/>
          </w:tcPr>
          <w:p w14:paraId="6911ADC0" w14:textId="77777777" w:rsidR="003E58FE" w:rsidRPr="00F4442C" w:rsidRDefault="003E58FE" w:rsidP="00265AB8">
            <w:pPr>
              <w:pStyle w:val="TAL"/>
            </w:pPr>
            <w:r w:rsidRPr="00F4442C">
              <w:t>&lt;description of the link&gt;</w:t>
            </w:r>
          </w:p>
        </w:tc>
      </w:tr>
    </w:tbl>
    <w:p w14:paraId="49A07A8C" w14:textId="77777777" w:rsidR="003E58FE" w:rsidRPr="00F4442C" w:rsidRDefault="003E58FE" w:rsidP="003E58FE"/>
    <w:p w14:paraId="2C8A2BDF" w14:textId="77777777" w:rsidR="003E58FE" w:rsidRPr="00F4442C" w:rsidRDefault="003E58FE" w:rsidP="007A4424">
      <w:pPr>
        <w:pStyle w:val="H6"/>
      </w:pPr>
      <w:bookmarkStart w:id="228" w:name="_Toc510696614"/>
      <w:bookmarkStart w:id="229" w:name="_Toc35971405"/>
      <w:r w:rsidRPr="00F4442C">
        <w:t>6.1.3.2.3.2</w:t>
      </w:r>
      <w:r w:rsidRPr="00F4442C">
        <w:tab/>
        <w:t>&lt; method 2 &gt;</w:t>
      </w:r>
      <w:bookmarkEnd w:id="228"/>
      <w:bookmarkEnd w:id="229"/>
    </w:p>
    <w:p w14:paraId="4BC1C9C6" w14:textId="77777777" w:rsidR="003E58FE" w:rsidRPr="00F4442C" w:rsidRDefault="003E58FE" w:rsidP="003E58FE">
      <w:pPr>
        <w:pStyle w:val="Guidance"/>
      </w:pPr>
      <w:r w:rsidRPr="00F4442C">
        <w:t>And so on if there are more than two methods supported by the resource. Same structure as in clause 6.1.3.2.3.1.</w:t>
      </w:r>
    </w:p>
    <w:p w14:paraId="6466A0DF" w14:textId="77777777" w:rsidR="003E58FE" w:rsidRPr="00F4442C" w:rsidRDefault="003E58FE" w:rsidP="007A4424">
      <w:pPr>
        <w:pStyle w:val="51"/>
      </w:pPr>
      <w:bookmarkStart w:id="230" w:name="_Toc510696615"/>
      <w:bookmarkStart w:id="231" w:name="_Toc35971406"/>
      <w:bookmarkStart w:id="232" w:name="_Toc151743337"/>
      <w:r w:rsidRPr="00F4442C">
        <w:t>6.1.3.2.4</w:t>
      </w:r>
      <w:r w:rsidRPr="00F4442C">
        <w:tab/>
        <w:t>Resource Custom Operations</w:t>
      </w:r>
      <w:bookmarkEnd w:id="230"/>
      <w:bookmarkEnd w:id="231"/>
      <w:bookmarkEnd w:id="232"/>
    </w:p>
    <w:p w14:paraId="50367316" w14:textId="77777777" w:rsidR="003E58FE" w:rsidRPr="00F4442C" w:rsidRDefault="003E58FE" w:rsidP="003E58FE">
      <w:pPr>
        <w:pStyle w:val="Guidance"/>
      </w:pPr>
      <w:r w:rsidRPr="00F4442C">
        <w:t>The following clauses will specify the custom operations supported by the resource.</w:t>
      </w:r>
    </w:p>
    <w:p w14:paraId="53E9F84B"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51E74543" w14:textId="77777777" w:rsidR="003E58FE" w:rsidRPr="00F4442C" w:rsidRDefault="003E58FE" w:rsidP="007A4424">
      <w:pPr>
        <w:pStyle w:val="H6"/>
      </w:pPr>
      <w:bookmarkStart w:id="233" w:name="_Toc510696616"/>
      <w:bookmarkStart w:id="234" w:name="_Toc35971407"/>
      <w:r w:rsidRPr="00F4442C">
        <w:lastRenderedPageBreak/>
        <w:t>6.1.3.2.4.1</w:t>
      </w:r>
      <w:r w:rsidRPr="00F4442C">
        <w:tab/>
        <w:t>Overview</w:t>
      </w:r>
      <w:bookmarkEnd w:id="233"/>
      <w:bookmarkEnd w:id="234"/>
    </w:p>
    <w:p w14:paraId="30590A63" w14:textId="03061506" w:rsidR="003E58FE" w:rsidRPr="00F4442C" w:rsidRDefault="003E58FE" w:rsidP="003E58FE">
      <w:pPr>
        <w:pStyle w:val="TH"/>
      </w:pPr>
      <w:bookmarkStart w:id="235" w:name="_Toc510696617"/>
      <w:r w:rsidRPr="00F4442C">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F4442C" w14:paraId="5014AF1D" w14:textId="77777777" w:rsidTr="008675AD">
        <w:trPr>
          <w:jc w:val="center"/>
        </w:trPr>
        <w:tc>
          <w:tcPr>
            <w:tcW w:w="1214" w:type="pct"/>
            <w:shd w:val="clear" w:color="auto" w:fill="C0C0C0"/>
            <w:vAlign w:val="center"/>
          </w:tcPr>
          <w:p w14:paraId="62F032C8" w14:textId="77777777" w:rsidR="003E58FE" w:rsidRPr="00F4442C" w:rsidRDefault="003E58FE" w:rsidP="00F8020A">
            <w:pPr>
              <w:pStyle w:val="TAH"/>
            </w:pPr>
            <w:r w:rsidRPr="00F4442C">
              <w:t>Operation name</w:t>
            </w:r>
          </w:p>
        </w:tc>
        <w:tc>
          <w:tcPr>
            <w:tcW w:w="1214" w:type="pct"/>
            <w:shd w:val="clear" w:color="auto" w:fill="C0C0C0"/>
            <w:vAlign w:val="center"/>
            <w:hideMark/>
          </w:tcPr>
          <w:p w14:paraId="33D9130D" w14:textId="77777777" w:rsidR="003E58FE" w:rsidRPr="00F4442C" w:rsidRDefault="003E58FE" w:rsidP="00E66103">
            <w:pPr>
              <w:pStyle w:val="TAH"/>
            </w:pPr>
            <w:r w:rsidRPr="00F4442C">
              <w:t>Custom operaration URI</w:t>
            </w:r>
          </w:p>
        </w:tc>
        <w:tc>
          <w:tcPr>
            <w:tcW w:w="796" w:type="pct"/>
            <w:shd w:val="clear" w:color="auto" w:fill="C0C0C0"/>
            <w:vAlign w:val="center"/>
            <w:hideMark/>
          </w:tcPr>
          <w:p w14:paraId="29BC9EE2" w14:textId="77777777" w:rsidR="003E58FE" w:rsidRPr="00F4442C" w:rsidRDefault="003E58FE">
            <w:pPr>
              <w:pStyle w:val="TAH"/>
            </w:pPr>
            <w:r w:rsidRPr="00F4442C">
              <w:t>Mapped HTTP method</w:t>
            </w:r>
          </w:p>
        </w:tc>
        <w:tc>
          <w:tcPr>
            <w:tcW w:w="1776" w:type="pct"/>
            <w:shd w:val="clear" w:color="auto" w:fill="C0C0C0"/>
            <w:vAlign w:val="center"/>
            <w:hideMark/>
          </w:tcPr>
          <w:p w14:paraId="442810AE" w14:textId="77777777" w:rsidR="003E58FE" w:rsidRPr="00F4442C" w:rsidRDefault="003E58FE">
            <w:pPr>
              <w:pStyle w:val="TAH"/>
            </w:pPr>
            <w:r w:rsidRPr="00F4442C">
              <w:t>Description</w:t>
            </w:r>
          </w:p>
        </w:tc>
      </w:tr>
      <w:tr w:rsidR="003E58FE" w:rsidRPr="00F4442C" w14:paraId="6CEDE970" w14:textId="77777777" w:rsidTr="00265AB8">
        <w:trPr>
          <w:jc w:val="center"/>
        </w:trPr>
        <w:tc>
          <w:tcPr>
            <w:tcW w:w="1214" w:type="pct"/>
            <w:vAlign w:val="center"/>
          </w:tcPr>
          <w:p w14:paraId="448EC573" w14:textId="77777777" w:rsidR="003E58FE" w:rsidRPr="00F4442C" w:rsidRDefault="003E58FE" w:rsidP="00265AB8">
            <w:pPr>
              <w:pStyle w:val="TAL"/>
            </w:pPr>
            <w:r w:rsidRPr="00F4442C">
              <w:t>&lt;custom operation name&gt;</w:t>
            </w:r>
          </w:p>
        </w:tc>
        <w:tc>
          <w:tcPr>
            <w:tcW w:w="1214" w:type="pct"/>
            <w:vAlign w:val="center"/>
            <w:hideMark/>
          </w:tcPr>
          <w:p w14:paraId="3439A56B" w14:textId="77777777" w:rsidR="003E58FE" w:rsidRPr="00F4442C" w:rsidRDefault="003E58FE" w:rsidP="00265AB8">
            <w:pPr>
              <w:pStyle w:val="TAL"/>
            </w:pPr>
            <w:r w:rsidRPr="00F4442C">
              <w:t>&lt;custom operation URI&gt;</w:t>
            </w:r>
          </w:p>
        </w:tc>
        <w:tc>
          <w:tcPr>
            <w:tcW w:w="796" w:type="pct"/>
            <w:vAlign w:val="center"/>
            <w:hideMark/>
          </w:tcPr>
          <w:p w14:paraId="228BCF24" w14:textId="77777777" w:rsidR="003E58FE" w:rsidRPr="00F4442C" w:rsidRDefault="003E58FE" w:rsidP="00265AB8">
            <w:pPr>
              <w:pStyle w:val="TAC"/>
            </w:pPr>
            <w:r w:rsidRPr="00F4442C">
              <w:t>e.g.POST</w:t>
            </w:r>
          </w:p>
        </w:tc>
        <w:tc>
          <w:tcPr>
            <w:tcW w:w="1776" w:type="pct"/>
            <w:vAlign w:val="center"/>
            <w:hideMark/>
          </w:tcPr>
          <w:p w14:paraId="689666AD" w14:textId="77777777" w:rsidR="003E58FE" w:rsidRPr="00F4442C" w:rsidRDefault="003E58FE" w:rsidP="00265AB8">
            <w:pPr>
              <w:pStyle w:val="TAL"/>
            </w:pPr>
            <w:r w:rsidRPr="00F4442C">
              <w:t>&lt;Operation executed by Custom operation&gt;</w:t>
            </w:r>
          </w:p>
        </w:tc>
      </w:tr>
      <w:tr w:rsidR="003E58FE" w:rsidRPr="00F4442C" w14:paraId="65943B1E" w14:textId="77777777" w:rsidTr="00D569BD">
        <w:trPr>
          <w:jc w:val="center"/>
        </w:trPr>
        <w:tc>
          <w:tcPr>
            <w:tcW w:w="1214" w:type="pct"/>
          </w:tcPr>
          <w:p w14:paraId="7E2171C8" w14:textId="77777777" w:rsidR="003E58FE" w:rsidRPr="00F4442C" w:rsidRDefault="003E58FE" w:rsidP="00127679">
            <w:pPr>
              <w:pStyle w:val="TAL"/>
            </w:pPr>
          </w:p>
        </w:tc>
        <w:tc>
          <w:tcPr>
            <w:tcW w:w="1214" w:type="pct"/>
          </w:tcPr>
          <w:p w14:paraId="64170ED9" w14:textId="77777777" w:rsidR="003E58FE" w:rsidRPr="00F4442C" w:rsidRDefault="003E58FE" w:rsidP="00127679">
            <w:pPr>
              <w:pStyle w:val="TAL"/>
            </w:pPr>
          </w:p>
        </w:tc>
        <w:tc>
          <w:tcPr>
            <w:tcW w:w="796" w:type="pct"/>
          </w:tcPr>
          <w:p w14:paraId="63A18B26" w14:textId="77777777" w:rsidR="003E58FE" w:rsidRPr="00F4442C" w:rsidRDefault="003E58FE" w:rsidP="00127679">
            <w:pPr>
              <w:pStyle w:val="TAL"/>
            </w:pPr>
          </w:p>
        </w:tc>
        <w:tc>
          <w:tcPr>
            <w:tcW w:w="1776" w:type="pct"/>
          </w:tcPr>
          <w:p w14:paraId="4764155C" w14:textId="77777777" w:rsidR="003E58FE" w:rsidRPr="00F4442C" w:rsidRDefault="003E58FE" w:rsidP="00127679">
            <w:pPr>
              <w:pStyle w:val="TAL"/>
            </w:pPr>
          </w:p>
        </w:tc>
      </w:tr>
    </w:tbl>
    <w:p w14:paraId="02ACDFCB" w14:textId="77777777" w:rsidR="003E58FE" w:rsidRPr="00F4442C" w:rsidRDefault="003E58FE" w:rsidP="003E58FE"/>
    <w:p w14:paraId="3D1225D2" w14:textId="77777777" w:rsidR="003E58FE" w:rsidRPr="00F4442C" w:rsidRDefault="003E58FE" w:rsidP="007A4424">
      <w:pPr>
        <w:pStyle w:val="H6"/>
      </w:pPr>
      <w:bookmarkStart w:id="236" w:name="_Toc35971408"/>
      <w:r w:rsidRPr="00F4442C">
        <w:t>6.1.3.2.4.2</w:t>
      </w:r>
      <w:r w:rsidRPr="00F4442C">
        <w:tab/>
        <w:t>Operation: &lt; operation 1 &gt;</w:t>
      </w:r>
      <w:bookmarkEnd w:id="235"/>
      <w:bookmarkEnd w:id="236"/>
    </w:p>
    <w:p w14:paraId="7C41B02C" w14:textId="77777777" w:rsidR="003E58FE" w:rsidRPr="00F4442C" w:rsidRDefault="003E58FE" w:rsidP="003E58FE">
      <w:pPr>
        <w:pStyle w:val="Guidance"/>
      </w:pPr>
      <w:r w:rsidRPr="00F4442C">
        <w:t>This clause will specify the meaning of the operation applied on the resource.</w:t>
      </w:r>
    </w:p>
    <w:p w14:paraId="7F107261" w14:textId="77777777" w:rsidR="003E58FE" w:rsidRPr="00F4442C" w:rsidRDefault="003E58FE" w:rsidP="007A4424">
      <w:pPr>
        <w:pStyle w:val="H6"/>
      </w:pPr>
      <w:bookmarkStart w:id="237" w:name="_Toc510696618"/>
      <w:bookmarkStart w:id="238" w:name="_Toc35971409"/>
      <w:r w:rsidRPr="00F4442C">
        <w:t>6.1.3.2.4.2.1</w:t>
      </w:r>
      <w:r w:rsidRPr="00F4442C">
        <w:tab/>
        <w:t>Description</w:t>
      </w:r>
      <w:bookmarkEnd w:id="237"/>
      <w:bookmarkEnd w:id="238"/>
    </w:p>
    <w:p w14:paraId="3500F0BF" w14:textId="7D98DD13" w:rsidR="003E58FE" w:rsidRPr="00F4442C" w:rsidRDefault="003E58FE" w:rsidP="003E58FE">
      <w:pPr>
        <w:pStyle w:val="Guidance"/>
      </w:pPr>
      <w:r w:rsidRPr="00F4442C">
        <w:t xml:space="preserve">This </w:t>
      </w:r>
      <w:r w:rsidR="008D6F97" w:rsidRPr="00F4442C">
        <w:t>c</w:t>
      </w:r>
      <w:r w:rsidRPr="00F4442C">
        <w:t>lause will describe the custom operation and what it is used for, and the custom operation's URI.</w:t>
      </w:r>
    </w:p>
    <w:p w14:paraId="00208C75" w14:textId="77777777" w:rsidR="003E58FE" w:rsidRPr="00F4442C" w:rsidRDefault="003E58FE" w:rsidP="007A4424">
      <w:pPr>
        <w:pStyle w:val="H6"/>
      </w:pPr>
      <w:bookmarkStart w:id="239" w:name="_Toc510696619"/>
      <w:bookmarkStart w:id="240" w:name="_Toc35971410"/>
      <w:r w:rsidRPr="00F4442C">
        <w:t>6.1.3.2.4.2.2</w:t>
      </w:r>
      <w:r w:rsidRPr="00F4442C">
        <w:tab/>
        <w:t>Operation Definition</w:t>
      </w:r>
      <w:bookmarkEnd w:id="239"/>
      <w:bookmarkEnd w:id="240"/>
    </w:p>
    <w:p w14:paraId="7BB91966" w14:textId="77777777" w:rsidR="003E58FE" w:rsidRPr="00F4442C" w:rsidRDefault="003E58FE" w:rsidP="003E58FE">
      <w:pPr>
        <w:pStyle w:val="Guidance"/>
      </w:pPr>
      <w:r w:rsidRPr="00F4442C">
        <w:t>This clause will specify the custom operation and the HTTP method on which it is mapped.</w:t>
      </w:r>
    </w:p>
    <w:p w14:paraId="07106767" w14:textId="08BAC3FE" w:rsidR="003E58FE" w:rsidRPr="00F4442C" w:rsidRDefault="003E58FE" w:rsidP="003E58FE">
      <w:r w:rsidRPr="00F4442C">
        <w:t>This operation shall support the request data structures specified in table 6.1.3.2.4.2.2-1 and the response data structure and response codes specified in table 6.1.3.2.4.2.2-2.</w:t>
      </w:r>
    </w:p>
    <w:p w14:paraId="1B5B9A56" w14:textId="40A1ACD5" w:rsidR="003E58FE" w:rsidRPr="00F4442C" w:rsidRDefault="003E58FE" w:rsidP="003E58FE">
      <w:pPr>
        <w:pStyle w:val="TH"/>
      </w:pPr>
      <w:r w:rsidRPr="00F4442C">
        <w:t>Table 6.1.3.2.4.2.2-1: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7647E07A" w14:textId="77777777" w:rsidTr="008675AD">
        <w:trPr>
          <w:jc w:val="center"/>
        </w:trPr>
        <w:tc>
          <w:tcPr>
            <w:tcW w:w="1627" w:type="dxa"/>
            <w:shd w:val="clear" w:color="auto" w:fill="C0C0C0"/>
            <w:vAlign w:val="center"/>
          </w:tcPr>
          <w:p w14:paraId="243C8666" w14:textId="77777777" w:rsidR="003E58FE" w:rsidRPr="00F4442C" w:rsidRDefault="003E58FE" w:rsidP="00F8020A">
            <w:pPr>
              <w:pStyle w:val="TAH"/>
            </w:pPr>
            <w:r w:rsidRPr="00F4442C">
              <w:t>Data type</w:t>
            </w:r>
          </w:p>
        </w:tc>
        <w:tc>
          <w:tcPr>
            <w:tcW w:w="425" w:type="dxa"/>
            <w:shd w:val="clear" w:color="auto" w:fill="C0C0C0"/>
            <w:vAlign w:val="center"/>
          </w:tcPr>
          <w:p w14:paraId="40FCB086" w14:textId="77777777" w:rsidR="003E58FE" w:rsidRPr="00F4442C" w:rsidRDefault="003E58FE" w:rsidP="00E66103">
            <w:pPr>
              <w:pStyle w:val="TAH"/>
            </w:pPr>
            <w:r w:rsidRPr="00F4442C">
              <w:t>P</w:t>
            </w:r>
          </w:p>
        </w:tc>
        <w:tc>
          <w:tcPr>
            <w:tcW w:w="1276" w:type="dxa"/>
            <w:shd w:val="clear" w:color="auto" w:fill="C0C0C0"/>
            <w:vAlign w:val="center"/>
          </w:tcPr>
          <w:p w14:paraId="390CEABC" w14:textId="77777777" w:rsidR="003E58FE" w:rsidRPr="00F4442C" w:rsidRDefault="003E58FE">
            <w:pPr>
              <w:pStyle w:val="TAH"/>
            </w:pPr>
            <w:r w:rsidRPr="00F4442C">
              <w:t>Cardinality</w:t>
            </w:r>
          </w:p>
        </w:tc>
        <w:tc>
          <w:tcPr>
            <w:tcW w:w="6447" w:type="dxa"/>
            <w:shd w:val="clear" w:color="auto" w:fill="C0C0C0"/>
            <w:vAlign w:val="center"/>
          </w:tcPr>
          <w:p w14:paraId="3F95F0E9" w14:textId="77777777" w:rsidR="003E58FE" w:rsidRPr="00F4442C" w:rsidRDefault="003E58FE">
            <w:pPr>
              <w:pStyle w:val="TAH"/>
            </w:pPr>
            <w:r w:rsidRPr="00F4442C">
              <w:t>Description</w:t>
            </w:r>
          </w:p>
        </w:tc>
      </w:tr>
      <w:tr w:rsidR="003E58FE" w:rsidRPr="00F4442C" w14:paraId="5E70E3FC" w14:textId="77777777" w:rsidTr="00265AB8">
        <w:trPr>
          <w:jc w:val="center"/>
        </w:trPr>
        <w:tc>
          <w:tcPr>
            <w:tcW w:w="1627" w:type="dxa"/>
            <w:shd w:val="clear" w:color="auto" w:fill="auto"/>
            <w:vAlign w:val="center"/>
          </w:tcPr>
          <w:p w14:paraId="3E7B8D40"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24E69D81" w14:textId="77777777" w:rsidR="003E58FE" w:rsidRPr="00F4442C" w:rsidRDefault="003E58FE" w:rsidP="00265AB8">
            <w:pPr>
              <w:pStyle w:val="TAC"/>
            </w:pPr>
            <w:r w:rsidRPr="00F4442C">
              <w:t>"M", "C" or "O"</w:t>
            </w:r>
          </w:p>
        </w:tc>
        <w:tc>
          <w:tcPr>
            <w:tcW w:w="1276" w:type="dxa"/>
            <w:vAlign w:val="center"/>
          </w:tcPr>
          <w:p w14:paraId="3E351BC1"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676964E" w14:textId="77777777" w:rsidR="003E58FE" w:rsidRPr="00F4442C" w:rsidRDefault="003E58FE" w:rsidP="00265AB8">
            <w:pPr>
              <w:pStyle w:val="TAL"/>
            </w:pPr>
            <w:r w:rsidRPr="00F4442C">
              <w:t>&lt;only if applicable&gt;</w:t>
            </w:r>
          </w:p>
        </w:tc>
      </w:tr>
    </w:tbl>
    <w:p w14:paraId="2BE7167C" w14:textId="77777777" w:rsidR="003E58FE" w:rsidRPr="00F4442C" w:rsidRDefault="003E58FE" w:rsidP="003E58FE"/>
    <w:p w14:paraId="5B566804" w14:textId="5309A345" w:rsidR="003E58FE" w:rsidRPr="00F4442C" w:rsidRDefault="003E58FE" w:rsidP="003E58FE">
      <w:pPr>
        <w:pStyle w:val="TH"/>
      </w:pPr>
      <w:r w:rsidRPr="00F4442C">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F4442C" w:rsidRDefault="003E58FE">
            <w:pPr>
              <w:pStyle w:val="TAH"/>
            </w:pPr>
            <w:r w:rsidRPr="00F4442C">
              <w:t>Response</w:t>
            </w:r>
          </w:p>
          <w:p w14:paraId="27A87A3D"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F4442C" w:rsidRDefault="003E58FE">
            <w:pPr>
              <w:pStyle w:val="TAH"/>
            </w:pPr>
            <w:r w:rsidRPr="00F4442C">
              <w:t>Description</w:t>
            </w:r>
          </w:p>
        </w:tc>
      </w:tr>
      <w:tr w:rsidR="003E58FE" w:rsidRPr="00F4442C"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F4442C" w:rsidRDefault="003E58FE" w:rsidP="00265AB8">
            <w:pPr>
              <w:pStyle w:val="TAL"/>
            </w:pPr>
            <w:r w:rsidRPr="00F4442C">
              <w:t>&lt;Meaning of the success case&gt;</w:t>
            </w:r>
          </w:p>
          <w:p w14:paraId="589F6E39" w14:textId="77777777" w:rsidR="003E58FE" w:rsidRPr="00F4442C" w:rsidRDefault="003E58FE" w:rsidP="00265AB8">
            <w:pPr>
              <w:pStyle w:val="TAL"/>
            </w:pPr>
            <w:r w:rsidRPr="00F4442C">
              <w:t>or</w:t>
            </w:r>
          </w:p>
          <w:p w14:paraId="775468C8" w14:textId="77777777" w:rsidR="003E58FE" w:rsidRPr="00F4442C" w:rsidRDefault="003E58FE" w:rsidP="00265AB8">
            <w:pPr>
              <w:pStyle w:val="TAL"/>
            </w:pPr>
            <w:r w:rsidRPr="00F4442C">
              <w:t>&lt;Meaning of the error case with additional statement regarding error handling&gt;</w:t>
            </w:r>
          </w:p>
        </w:tc>
      </w:tr>
      <w:tr w:rsidR="003E58FE" w:rsidRPr="00F4442C"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9873B3" w:rsidRPr="00F4442C">
              <w:t xml:space="preserve">HTTP </w:t>
            </w:r>
            <w:r w:rsidRPr="00F4442C">
              <w:t xml:space="preserve">POST&gt; method listed in </w:t>
            </w:r>
            <w:r w:rsidR="008D24E0" w:rsidRPr="00F4442C">
              <w:t>table 5.2.6-1 of 3GPP TS 29.122 [2] also apply.</w:t>
            </w:r>
          </w:p>
        </w:tc>
      </w:tr>
    </w:tbl>
    <w:p w14:paraId="1F83470D" w14:textId="77777777" w:rsidR="003E58FE" w:rsidRPr="00F4442C" w:rsidRDefault="003E58FE" w:rsidP="003E58FE"/>
    <w:p w14:paraId="0A498A9A" w14:textId="77777777" w:rsidR="003E58FE" w:rsidRPr="00F4442C" w:rsidRDefault="003E58FE" w:rsidP="007A4424">
      <w:pPr>
        <w:pStyle w:val="H6"/>
      </w:pPr>
      <w:bookmarkStart w:id="241" w:name="_Toc510696620"/>
      <w:bookmarkStart w:id="242" w:name="_Toc35971411"/>
      <w:r w:rsidRPr="00F4442C">
        <w:t>6.1.3.2.4.3</w:t>
      </w:r>
      <w:r w:rsidRPr="00F4442C">
        <w:tab/>
        <w:t>Operation: &lt; operation 2 &gt;</w:t>
      </w:r>
      <w:bookmarkEnd w:id="241"/>
      <w:bookmarkEnd w:id="242"/>
    </w:p>
    <w:p w14:paraId="4256F75C" w14:textId="77777777" w:rsidR="003E58FE" w:rsidRPr="00F4442C" w:rsidRDefault="003E58FE" w:rsidP="003E58FE">
      <w:pPr>
        <w:pStyle w:val="Guidance"/>
      </w:pPr>
      <w:r w:rsidRPr="00F4442C">
        <w:t>And so on if there are more than two operations supported by the resource. Same structure as in clause 6.1.3.2.4.1.</w:t>
      </w:r>
    </w:p>
    <w:p w14:paraId="1D5C4DDB" w14:textId="77777777" w:rsidR="003E58FE" w:rsidRPr="00F4442C" w:rsidRDefault="003E58FE" w:rsidP="007A4424">
      <w:pPr>
        <w:pStyle w:val="41"/>
      </w:pPr>
      <w:bookmarkStart w:id="243" w:name="_Toc510696621"/>
      <w:bookmarkStart w:id="244" w:name="_Toc35971412"/>
      <w:bookmarkStart w:id="245" w:name="_Toc151743338"/>
      <w:r w:rsidRPr="00F4442C">
        <w:t>6.1.3.3</w:t>
      </w:r>
      <w:r w:rsidRPr="00F4442C">
        <w:tab/>
        <w:t>Resource: &lt;resource 2&gt;</w:t>
      </w:r>
      <w:bookmarkEnd w:id="243"/>
      <w:bookmarkEnd w:id="244"/>
      <w:bookmarkEnd w:id="245"/>
    </w:p>
    <w:p w14:paraId="79237E55" w14:textId="77777777" w:rsidR="003E58FE" w:rsidRPr="00F4442C" w:rsidRDefault="003E58FE" w:rsidP="003E58FE">
      <w:pPr>
        <w:pStyle w:val="Guidance"/>
      </w:pPr>
      <w:r w:rsidRPr="00F4442C">
        <w:t>And so on if there are more than two resources supported by the service. Same structure as in clause 6.1.3.2.</w:t>
      </w:r>
    </w:p>
    <w:p w14:paraId="61B2706C" w14:textId="77777777" w:rsidR="003E58FE" w:rsidRPr="00F4442C" w:rsidRDefault="003E58FE" w:rsidP="007A4424">
      <w:pPr>
        <w:pStyle w:val="31"/>
      </w:pPr>
      <w:bookmarkStart w:id="246" w:name="_Toc510696622"/>
      <w:bookmarkStart w:id="247" w:name="_Toc35971413"/>
      <w:bookmarkStart w:id="248" w:name="_Toc151743339"/>
      <w:r w:rsidRPr="00F4442C">
        <w:lastRenderedPageBreak/>
        <w:t>6.1.4</w:t>
      </w:r>
      <w:r w:rsidRPr="00F4442C">
        <w:tab/>
        <w:t>Custom Operations without associated resources</w:t>
      </w:r>
      <w:bookmarkEnd w:id="246"/>
      <w:bookmarkEnd w:id="247"/>
      <w:bookmarkEnd w:id="248"/>
    </w:p>
    <w:p w14:paraId="158FCEA8" w14:textId="77777777" w:rsidR="003E58FE" w:rsidRPr="00F4442C" w:rsidRDefault="003E58FE" w:rsidP="007A4424">
      <w:pPr>
        <w:pStyle w:val="41"/>
      </w:pPr>
      <w:bookmarkStart w:id="249" w:name="_Toc510696623"/>
      <w:bookmarkStart w:id="250" w:name="_Toc35971414"/>
      <w:bookmarkStart w:id="251" w:name="_Toc151743340"/>
      <w:r w:rsidRPr="00F4442C">
        <w:t>6.1.4.1</w:t>
      </w:r>
      <w:r w:rsidRPr="00F4442C">
        <w:tab/>
        <w:t>Overview</w:t>
      </w:r>
      <w:bookmarkEnd w:id="249"/>
      <w:bookmarkEnd w:id="250"/>
      <w:bookmarkEnd w:id="251"/>
    </w:p>
    <w:p w14:paraId="48F7BA54" w14:textId="77777777" w:rsidR="003E58FE" w:rsidRPr="00F4442C" w:rsidRDefault="003E58FE" w:rsidP="003E58FE">
      <w:pPr>
        <w:pStyle w:val="Guidance"/>
      </w:pPr>
      <w:r w:rsidRPr="00F4442C">
        <w:t>This clause will specify custom operations without any associated resource (i.e. RPC) supported by this API.</w:t>
      </w:r>
    </w:p>
    <w:p w14:paraId="62B4044D" w14:textId="49E85ADC" w:rsidR="003E58FE" w:rsidRPr="00F4442C" w:rsidRDefault="003E58FE" w:rsidP="003E58FE">
      <w:pPr>
        <w:pStyle w:val="TH"/>
      </w:pPr>
      <w:r w:rsidRPr="00F4442C">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F4442C" w14:paraId="4F72B7BC" w14:textId="77777777" w:rsidTr="00D569BD">
        <w:trPr>
          <w:jc w:val="center"/>
        </w:trPr>
        <w:tc>
          <w:tcPr>
            <w:tcW w:w="1851" w:type="pct"/>
            <w:shd w:val="clear" w:color="auto" w:fill="C0C0C0"/>
            <w:vAlign w:val="center"/>
            <w:hideMark/>
          </w:tcPr>
          <w:p w14:paraId="2F15EB5F" w14:textId="77777777" w:rsidR="003E58FE" w:rsidRPr="00F4442C" w:rsidRDefault="003E58FE" w:rsidP="00127679">
            <w:pPr>
              <w:pStyle w:val="TAH"/>
            </w:pPr>
            <w:r w:rsidRPr="00F4442C">
              <w:t>Custom operation URI</w:t>
            </w:r>
          </w:p>
        </w:tc>
        <w:tc>
          <w:tcPr>
            <w:tcW w:w="964" w:type="pct"/>
            <w:shd w:val="clear" w:color="auto" w:fill="C0C0C0"/>
            <w:vAlign w:val="center"/>
            <w:hideMark/>
          </w:tcPr>
          <w:p w14:paraId="76F3567A" w14:textId="77777777" w:rsidR="003E58FE" w:rsidRPr="00F4442C" w:rsidRDefault="003E58FE" w:rsidP="00127679">
            <w:pPr>
              <w:pStyle w:val="TAH"/>
            </w:pPr>
            <w:r w:rsidRPr="00F4442C">
              <w:t>Mapped HTTP method</w:t>
            </w:r>
          </w:p>
        </w:tc>
        <w:tc>
          <w:tcPr>
            <w:tcW w:w="2185" w:type="pct"/>
            <w:shd w:val="clear" w:color="auto" w:fill="C0C0C0"/>
            <w:vAlign w:val="center"/>
            <w:hideMark/>
          </w:tcPr>
          <w:p w14:paraId="704984A6" w14:textId="77777777" w:rsidR="003E58FE" w:rsidRPr="00F4442C" w:rsidRDefault="003E58FE" w:rsidP="00127679">
            <w:pPr>
              <w:pStyle w:val="TAH"/>
            </w:pPr>
            <w:r w:rsidRPr="00F4442C">
              <w:t>Description</w:t>
            </w:r>
          </w:p>
        </w:tc>
      </w:tr>
      <w:tr w:rsidR="003E58FE" w:rsidRPr="00F4442C" w14:paraId="43E31D15" w14:textId="77777777" w:rsidTr="00265AB8">
        <w:trPr>
          <w:jc w:val="center"/>
        </w:trPr>
        <w:tc>
          <w:tcPr>
            <w:tcW w:w="1851" w:type="pct"/>
            <w:vAlign w:val="center"/>
            <w:hideMark/>
          </w:tcPr>
          <w:p w14:paraId="7EFF82A2" w14:textId="77777777" w:rsidR="003E58FE" w:rsidRPr="00F4442C" w:rsidRDefault="003E58FE" w:rsidP="00265AB8">
            <w:pPr>
              <w:pStyle w:val="TAL"/>
            </w:pPr>
            <w:r w:rsidRPr="00F4442C">
              <w:t>&lt;custom operation URI&gt;</w:t>
            </w:r>
          </w:p>
        </w:tc>
        <w:tc>
          <w:tcPr>
            <w:tcW w:w="964" w:type="pct"/>
            <w:vAlign w:val="center"/>
            <w:hideMark/>
          </w:tcPr>
          <w:p w14:paraId="2B436ACD" w14:textId="77777777" w:rsidR="003E58FE" w:rsidRPr="00F4442C" w:rsidRDefault="003E58FE" w:rsidP="00265AB8">
            <w:pPr>
              <w:pStyle w:val="TAC"/>
            </w:pPr>
            <w:r w:rsidRPr="00F4442C">
              <w:t>e.g.POST</w:t>
            </w:r>
          </w:p>
        </w:tc>
        <w:tc>
          <w:tcPr>
            <w:tcW w:w="2185" w:type="pct"/>
            <w:vAlign w:val="center"/>
            <w:hideMark/>
          </w:tcPr>
          <w:p w14:paraId="54650E51" w14:textId="77777777" w:rsidR="003E58FE" w:rsidRPr="00F4442C" w:rsidRDefault="003E58FE" w:rsidP="00265AB8">
            <w:pPr>
              <w:pStyle w:val="TAL"/>
            </w:pPr>
            <w:r w:rsidRPr="00F4442C">
              <w:t>&lt;Operation executed by Custom operation&gt;</w:t>
            </w:r>
          </w:p>
        </w:tc>
      </w:tr>
      <w:tr w:rsidR="003E58FE" w:rsidRPr="00F4442C" w14:paraId="38459A8D" w14:textId="77777777" w:rsidTr="00265AB8">
        <w:trPr>
          <w:jc w:val="center"/>
        </w:trPr>
        <w:tc>
          <w:tcPr>
            <w:tcW w:w="1851" w:type="pct"/>
            <w:vAlign w:val="center"/>
          </w:tcPr>
          <w:p w14:paraId="7ADF786E" w14:textId="77777777" w:rsidR="003E58FE" w:rsidRPr="00F4442C" w:rsidRDefault="003E58FE" w:rsidP="00265AB8">
            <w:pPr>
              <w:pStyle w:val="TAL"/>
            </w:pPr>
          </w:p>
        </w:tc>
        <w:tc>
          <w:tcPr>
            <w:tcW w:w="964" w:type="pct"/>
            <w:vAlign w:val="center"/>
          </w:tcPr>
          <w:p w14:paraId="6A1C10F0" w14:textId="77777777" w:rsidR="003E58FE" w:rsidRPr="00F4442C" w:rsidRDefault="003E58FE" w:rsidP="00265AB8">
            <w:pPr>
              <w:pStyle w:val="TAC"/>
            </w:pPr>
          </w:p>
        </w:tc>
        <w:tc>
          <w:tcPr>
            <w:tcW w:w="2185" w:type="pct"/>
            <w:vAlign w:val="center"/>
          </w:tcPr>
          <w:p w14:paraId="51C2C67D" w14:textId="77777777" w:rsidR="003E58FE" w:rsidRPr="00F4442C" w:rsidRDefault="003E58FE" w:rsidP="00265AB8">
            <w:pPr>
              <w:pStyle w:val="TAL"/>
            </w:pPr>
          </w:p>
        </w:tc>
      </w:tr>
    </w:tbl>
    <w:p w14:paraId="6146F7B3" w14:textId="77777777" w:rsidR="003E58FE" w:rsidRPr="00F4442C" w:rsidRDefault="003E58FE" w:rsidP="003E58FE"/>
    <w:p w14:paraId="7A997E1E" w14:textId="77777777" w:rsidR="003E58FE" w:rsidRPr="00F4442C" w:rsidRDefault="003E58FE" w:rsidP="007A4424">
      <w:pPr>
        <w:pStyle w:val="41"/>
      </w:pPr>
      <w:bookmarkStart w:id="252" w:name="_Toc510696624"/>
      <w:bookmarkStart w:id="253" w:name="_Toc35971415"/>
      <w:bookmarkStart w:id="254" w:name="_Toc151743341"/>
      <w:r w:rsidRPr="00F4442C">
        <w:t>6.1.4.2</w:t>
      </w:r>
      <w:r w:rsidRPr="00F4442C">
        <w:tab/>
        <w:t>Operation: &lt;operation 1&gt;</w:t>
      </w:r>
      <w:bookmarkEnd w:id="252"/>
      <w:bookmarkEnd w:id="253"/>
      <w:bookmarkEnd w:id="254"/>
    </w:p>
    <w:p w14:paraId="6D883AE8" w14:textId="0E6158B2" w:rsidR="003E58FE" w:rsidRPr="00F4442C" w:rsidRDefault="003E58FE" w:rsidP="003E58FE">
      <w:pPr>
        <w:pStyle w:val="Guidance"/>
      </w:pPr>
      <w:r w:rsidRPr="00F4442C">
        <w:t xml:space="preserve">Where &lt;operation 1&gt; is to be replaced by the name of the custom operation, e.g. </w:t>
      </w:r>
      <w:r w:rsidR="00253665" w:rsidRPr="00F4442C">
        <w:t>Initiate</w:t>
      </w:r>
      <w:r w:rsidR="00631736" w:rsidRPr="00F4442C">
        <w:t>, Allocate</w:t>
      </w:r>
      <w:r w:rsidRPr="00F4442C">
        <w:t>.</w:t>
      </w:r>
    </w:p>
    <w:p w14:paraId="1E48D9C8"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6BD79F1A" w14:textId="77777777" w:rsidR="003E58FE" w:rsidRPr="00F4442C" w:rsidRDefault="003E58FE" w:rsidP="007A4424">
      <w:pPr>
        <w:pStyle w:val="51"/>
      </w:pPr>
      <w:bookmarkStart w:id="255" w:name="_Toc510696625"/>
      <w:bookmarkStart w:id="256" w:name="_Toc35971416"/>
      <w:bookmarkStart w:id="257" w:name="_Toc151743342"/>
      <w:r w:rsidRPr="00F4442C">
        <w:t>6.1.4.2.1</w:t>
      </w:r>
      <w:r w:rsidRPr="00F4442C">
        <w:tab/>
        <w:t>Description</w:t>
      </w:r>
      <w:bookmarkEnd w:id="255"/>
      <w:bookmarkEnd w:id="256"/>
      <w:bookmarkEnd w:id="257"/>
    </w:p>
    <w:p w14:paraId="49FF934B" w14:textId="0B551A34" w:rsidR="003E58FE" w:rsidRPr="00F4442C" w:rsidRDefault="003E58FE" w:rsidP="003E58FE">
      <w:pPr>
        <w:pStyle w:val="Guidance"/>
      </w:pPr>
      <w:r w:rsidRPr="00F4442C">
        <w:t xml:space="preserve">This </w:t>
      </w:r>
      <w:r w:rsidR="00046ACF" w:rsidRPr="00F4442C">
        <w:t>c</w:t>
      </w:r>
      <w:r w:rsidRPr="00F4442C">
        <w:t>lause will describe the custom operation and what it is used for, and the custom operation's URI.</w:t>
      </w:r>
    </w:p>
    <w:p w14:paraId="6CC27EFB" w14:textId="77777777" w:rsidR="003E58FE" w:rsidRPr="00F4442C" w:rsidRDefault="003E58FE" w:rsidP="007A4424">
      <w:pPr>
        <w:pStyle w:val="51"/>
      </w:pPr>
      <w:bookmarkStart w:id="258" w:name="_Toc510696626"/>
      <w:bookmarkStart w:id="259" w:name="_Toc35971417"/>
      <w:bookmarkStart w:id="260" w:name="_Toc151743343"/>
      <w:r w:rsidRPr="00F4442C">
        <w:t>6.1.4.2.2</w:t>
      </w:r>
      <w:r w:rsidRPr="00F4442C">
        <w:tab/>
        <w:t>Operation Definition</w:t>
      </w:r>
      <w:bookmarkEnd w:id="258"/>
      <w:bookmarkEnd w:id="259"/>
      <w:bookmarkEnd w:id="260"/>
    </w:p>
    <w:p w14:paraId="7C8E621C" w14:textId="77777777" w:rsidR="003E58FE" w:rsidRPr="00F4442C" w:rsidRDefault="003E58FE" w:rsidP="003E58FE">
      <w:pPr>
        <w:pStyle w:val="Guidance"/>
      </w:pPr>
      <w:r w:rsidRPr="00F4442C">
        <w:t>This clause will specify the custom operation and the HTTP method on which it is mapped.</w:t>
      </w:r>
    </w:p>
    <w:p w14:paraId="7D56C0FB" w14:textId="4AA53BE8" w:rsidR="003E58FE" w:rsidRPr="00F4442C" w:rsidRDefault="003E58FE" w:rsidP="003E58FE">
      <w:r w:rsidRPr="00F4442C">
        <w:t>This operation shall support the response data structures and response codes specified in tables 6.1.4.2.2-1 and 6.1.4.2.2-2.</w:t>
      </w:r>
    </w:p>
    <w:p w14:paraId="04366449" w14:textId="170D41C4" w:rsidR="003E58FE" w:rsidRPr="00F4442C" w:rsidRDefault="003E58FE" w:rsidP="003E58FE">
      <w:pPr>
        <w:pStyle w:val="TH"/>
      </w:pPr>
      <w:r w:rsidRPr="00F4442C">
        <w:t>Table 6.1.4.2.2-1: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57F0006B" w14:textId="77777777" w:rsidTr="008675AD">
        <w:trPr>
          <w:jc w:val="center"/>
        </w:trPr>
        <w:tc>
          <w:tcPr>
            <w:tcW w:w="1627" w:type="dxa"/>
            <w:shd w:val="clear" w:color="auto" w:fill="C0C0C0"/>
            <w:vAlign w:val="center"/>
          </w:tcPr>
          <w:p w14:paraId="35B1E4D1" w14:textId="77777777" w:rsidR="003E58FE" w:rsidRPr="00F4442C" w:rsidRDefault="003E58FE" w:rsidP="00F8020A">
            <w:pPr>
              <w:pStyle w:val="TAH"/>
            </w:pPr>
            <w:r w:rsidRPr="00F4442C">
              <w:t>Data type</w:t>
            </w:r>
          </w:p>
        </w:tc>
        <w:tc>
          <w:tcPr>
            <w:tcW w:w="425" w:type="dxa"/>
            <w:shd w:val="clear" w:color="auto" w:fill="C0C0C0"/>
            <w:vAlign w:val="center"/>
          </w:tcPr>
          <w:p w14:paraId="04A3E46C" w14:textId="77777777" w:rsidR="003E58FE" w:rsidRPr="00F4442C" w:rsidRDefault="003E58FE" w:rsidP="00E66103">
            <w:pPr>
              <w:pStyle w:val="TAH"/>
            </w:pPr>
            <w:r w:rsidRPr="00F4442C">
              <w:t>P</w:t>
            </w:r>
          </w:p>
        </w:tc>
        <w:tc>
          <w:tcPr>
            <w:tcW w:w="1276" w:type="dxa"/>
            <w:shd w:val="clear" w:color="auto" w:fill="C0C0C0"/>
            <w:vAlign w:val="center"/>
          </w:tcPr>
          <w:p w14:paraId="1E7EA315" w14:textId="77777777" w:rsidR="003E58FE" w:rsidRPr="00F4442C" w:rsidRDefault="003E58FE">
            <w:pPr>
              <w:pStyle w:val="TAH"/>
            </w:pPr>
            <w:r w:rsidRPr="00F4442C">
              <w:t>Cardinality</w:t>
            </w:r>
          </w:p>
        </w:tc>
        <w:tc>
          <w:tcPr>
            <w:tcW w:w="6447" w:type="dxa"/>
            <w:shd w:val="clear" w:color="auto" w:fill="C0C0C0"/>
            <w:vAlign w:val="center"/>
          </w:tcPr>
          <w:p w14:paraId="7B4317AB" w14:textId="77777777" w:rsidR="003E58FE" w:rsidRPr="00F4442C" w:rsidRDefault="003E58FE">
            <w:pPr>
              <w:pStyle w:val="TAH"/>
            </w:pPr>
            <w:r w:rsidRPr="00F4442C">
              <w:t>Description</w:t>
            </w:r>
          </w:p>
        </w:tc>
      </w:tr>
      <w:tr w:rsidR="003E58FE" w:rsidRPr="00F4442C" w14:paraId="2A5011B9" w14:textId="77777777" w:rsidTr="00265AB8">
        <w:trPr>
          <w:jc w:val="center"/>
        </w:trPr>
        <w:tc>
          <w:tcPr>
            <w:tcW w:w="1627" w:type="dxa"/>
            <w:shd w:val="clear" w:color="auto" w:fill="auto"/>
            <w:vAlign w:val="center"/>
          </w:tcPr>
          <w:p w14:paraId="2D4CE81B"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7A712879" w14:textId="77777777" w:rsidR="003E58FE" w:rsidRPr="00F4442C" w:rsidRDefault="003E58FE" w:rsidP="00265AB8">
            <w:pPr>
              <w:pStyle w:val="TAC"/>
            </w:pPr>
            <w:r w:rsidRPr="00F4442C">
              <w:t>"M", "C" or "O"</w:t>
            </w:r>
          </w:p>
        </w:tc>
        <w:tc>
          <w:tcPr>
            <w:tcW w:w="1276" w:type="dxa"/>
            <w:vAlign w:val="center"/>
          </w:tcPr>
          <w:p w14:paraId="622AB3E6"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B4467D5" w14:textId="77777777" w:rsidR="003E58FE" w:rsidRPr="00F4442C" w:rsidRDefault="003E58FE" w:rsidP="00265AB8">
            <w:pPr>
              <w:pStyle w:val="TAL"/>
            </w:pPr>
            <w:r w:rsidRPr="00F4442C">
              <w:t>&lt;only if applicable&gt;</w:t>
            </w:r>
          </w:p>
        </w:tc>
      </w:tr>
    </w:tbl>
    <w:p w14:paraId="5CC4BAA6" w14:textId="77777777" w:rsidR="003E58FE" w:rsidRPr="00F4442C" w:rsidRDefault="003E58FE" w:rsidP="003E58FE"/>
    <w:p w14:paraId="02396759" w14:textId="11C6AEAB" w:rsidR="003E58FE" w:rsidRPr="00F4442C" w:rsidRDefault="003E58FE" w:rsidP="003E58FE">
      <w:pPr>
        <w:pStyle w:val="TH"/>
      </w:pPr>
      <w:r w:rsidRPr="00F4442C">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F4442C" w:rsidRDefault="003E58FE">
            <w:pPr>
              <w:pStyle w:val="TAH"/>
            </w:pPr>
            <w:r w:rsidRPr="00F4442C">
              <w:t>Response</w:t>
            </w:r>
          </w:p>
          <w:p w14:paraId="7C30E49E"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F4442C" w:rsidRDefault="003E58FE">
            <w:pPr>
              <w:pStyle w:val="TAH"/>
            </w:pPr>
            <w:r w:rsidRPr="00F4442C">
              <w:t>Description</w:t>
            </w:r>
          </w:p>
        </w:tc>
      </w:tr>
      <w:tr w:rsidR="003E58FE" w:rsidRPr="00F4442C"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F4442C" w:rsidRDefault="003E58FE" w:rsidP="00265AB8">
            <w:pPr>
              <w:pStyle w:val="TAL"/>
            </w:pPr>
            <w:r w:rsidRPr="00F4442C">
              <w:t>&lt;Meaning of the success case&gt;</w:t>
            </w:r>
          </w:p>
          <w:p w14:paraId="6E8CF967" w14:textId="77777777" w:rsidR="003E58FE" w:rsidRPr="00F4442C" w:rsidRDefault="003E58FE" w:rsidP="00265AB8">
            <w:pPr>
              <w:pStyle w:val="TAL"/>
            </w:pPr>
            <w:r w:rsidRPr="00F4442C">
              <w:t>or</w:t>
            </w:r>
          </w:p>
          <w:p w14:paraId="3148CFCB" w14:textId="77777777" w:rsidR="003E58FE" w:rsidRPr="00F4442C" w:rsidRDefault="003E58FE" w:rsidP="00265AB8">
            <w:pPr>
              <w:pStyle w:val="TAL"/>
            </w:pPr>
            <w:r w:rsidRPr="00F4442C">
              <w:t>&lt;Meaning of the error case with additional statement regarding error handling&gt;</w:t>
            </w:r>
          </w:p>
        </w:tc>
      </w:tr>
      <w:tr w:rsidR="003E58FE" w:rsidRPr="00F4442C"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D53543" w:rsidRPr="00F4442C">
              <w:t xml:space="preserve">HTTP </w:t>
            </w:r>
            <w:r w:rsidRPr="00F4442C">
              <w:t xml:space="preserve">POST&gt; method listed in </w:t>
            </w:r>
            <w:r w:rsidR="000E50F1" w:rsidRPr="00F4442C">
              <w:t>table 5.2.6-1 of 3GPP TS 29.122 [2] also apply.</w:t>
            </w:r>
          </w:p>
        </w:tc>
      </w:tr>
    </w:tbl>
    <w:p w14:paraId="4CD55D21" w14:textId="77777777" w:rsidR="003E58FE" w:rsidRPr="00F4442C" w:rsidRDefault="003E58FE" w:rsidP="003E58FE"/>
    <w:p w14:paraId="30628FBC" w14:textId="77777777" w:rsidR="003E58FE" w:rsidRPr="00F4442C" w:rsidRDefault="003E58FE" w:rsidP="007A4424">
      <w:pPr>
        <w:pStyle w:val="41"/>
      </w:pPr>
      <w:bookmarkStart w:id="261" w:name="_Toc510696627"/>
      <w:bookmarkStart w:id="262" w:name="_Toc35971418"/>
      <w:bookmarkStart w:id="263" w:name="_Toc151743344"/>
      <w:r w:rsidRPr="00F4442C">
        <w:t>6.1.4.3</w:t>
      </w:r>
      <w:r w:rsidRPr="00F4442C">
        <w:tab/>
        <w:t>Operation: &lt; operation 2&gt;</w:t>
      </w:r>
      <w:bookmarkEnd w:id="261"/>
      <w:bookmarkEnd w:id="262"/>
      <w:bookmarkEnd w:id="263"/>
    </w:p>
    <w:p w14:paraId="5030E37B" w14:textId="77777777" w:rsidR="003E58FE" w:rsidRPr="00F4442C" w:rsidRDefault="003E58FE" w:rsidP="003E58FE">
      <w:pPr>
        <w:pStyle w:val="Guidance"/>
      </w:pPr>
      <w:r w:rsidRPr="00F4442C">
        <w:t>And so on if there are more than one custom operations supported by the service. Same structure as in clause 6.1.4.2.</w:t>
      </w:r>
    </w:p>
    <w:p w14:paraId="7E93CAC2" w14:textId="77777777" w:rsidR="003E58FE" w:rsidRPr="00F4442C" w:rsidRDefault="003E58FE" w:rsidP="007A4424">
      <w:pPr>
        <w:pStyle w:val="31"/>
      </w:pPr>
      <w:bookmarkStart w:id="264" w:name="_Toc510696628"/>
      <w:bookmarkStart w:id="265" w:name="_Toc35971419"/>
      <w:bookmarkStart w:id="266" w:name="_Toc151743345"/>
      <w:r w:rsidRPr="00F4442C">
        <w:lastRenderedPageBreak/>
        <w:t>6.1.5</w:t>
      </w:r>
      <w:r w:rsidRPr="00F4442C">
        <w:tab/>
        <w:t>Notifications</w:t>
      </w:r>
      <w:bookmarkEnd w:id="264"/>
      <w:bookmarkEnd w:id="265"/>
      <w:bookmarkEnd w:id="266"/>
    </w:p>
    <w:p w14:paraId="06D675F5" w14:textId="77777777" w:rsidR="003E58FE" w:rsidRPr="00F4442C" w:rsidRDefault="003E58FE" w:rsidP="007A4424">
      <w:pPr>
        <w:pStyle w:val="41"/>
      </w:pPr>
      <w:bookmarkStart w:id="267" w:name="_Toc510696629"/>
      <w:bookmarkStart w:id="268" w:name="_Toc35971420"/>
      <w:bookmarkStart w:id="269" w:name="_Toc151743346"/>
      <w:r w:rsidRPr="00F4442C">
        <w:t>6.1.5.1</w:t>
      </w:r>
      <w:r w:rsidRPr="00F4442C">
        <w:tab/>
        <w:t>General</w:t>
      </w:r>
      <w:bookmarkEnd w:id="267"/>
      <w:bookmarkEnd w:id="268"/>
      <w:bookmarkEnd w:id="269"/>
    </w:p>
    <w:p w14:paraId="6C77E6AF" w14:textId="25119D81" w:rsidR="003E58FE" w:rsidRPr="00F4442C" w:rsidRDefault="003E58FE" w:rsidP="003E58FE">
      <w:pPr>
        <w:pStyle w:val="Guidance"/>
      </w:pPr>
      <w:r w:rsidRPr="00F4442C">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rsidRPr="00F4442C">
        <w:t>Northbound and Application Layer Interfaces/APIs (NBI)</w:t>
      </w:r>
      <w:r w:rsidRPr="00F4442C">
        <w:t xml:space="preserve"> specified in </w:t>
      </w:r>
      <w:r w:rsidR="001940BE" w:rsidRPr="00F4442C">
        <w:rPr>
          <w:noProof/>
        </w:rPr>
        <w:t>clause 5.2.5 of 3GPP TS 29.122 [2]</w:t>
      </w:r>
      <w:r w:rsidRPr="00F4442C">
        <w:t>.</w:t>
      </w:r>
    </w:p>
    <w:p w14:paraId="138BE634" w14:textId="77777777" w:rsidR="00461EB1" w:rsidRPr="00F4442C" w:rsidRDefault="00461EB1" w:rsidP="00461EB1">
      <w:pPr>
        <w:rPr>
          <w:noProof/>
        </w:rPr>
      </w:pPr>
      <w:bookmarkStart w:id="270" w:name="_Toc510696630"/>
      <w:bookmarkStart w:id="271" w:name="_Toc510696632"/>
      <w:r w:rsidRPr="00F4442C">
        <w:rPr>
          <w:noProof/>
        </w:rPr>
        <w:t>Notifications shall comply to clause 5.2.5 of 3GPP TS 29.122 [2].</w:t>
      </w:r>
    </w:p>
    <w:p w14:paraId="0F00C699" w14:textId="1A0B1032" w:rsidR="003E58FE" w:rsidRPr="00F4442C" w:rsidRDefault="003E58FE" w:rsidP="003E58FE">
      <w:pPr>
        <w:pStyle w:val="TH"/>
      </w:pPr>
      <w:r w:rsidRPr="00F4442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F4442C" w14:paraId="75D8B206" w14:textId="77777777" w:rsidTr="00D569BD">
        <w:trPr>
          <w:jc w:val="center"/>
        </w:trPr>
        <w:tc>
          <w:tcPr>
            <w:tcW w:w="1091" w:type="pct"/>
            <w:shd w:val="clear" w:color="auto" w:fill="C0C0C0"/>
            <w:vAlign w:val="center"/>
            <w:hideMark/>
          </w:tcPr>
          <w:p w14:paraId="2BCF9FC5" w14:textId="77777777" w:rsidR="003E58FE" w:rsidRPr="00F4442C" w:rsidRDefault="003E58FE" w:rsidP="00127679">
            <w:pPr>
              <w:pStyle w:val="TAH"/>
            </w:pPr>
            <w:r w:rsidRPr="00F4442C">
              <w:t>Notification</w:t>
            </w:r>
          </w:p>
        </w:tc>
        <w:tc>
          <w:tcPr>
            <w:tcW w:w="2083" w:type="pct"/>
            <w:shd w:val="clear" w:color="auto" w:fill="C0C0C0"/>
            <w:vAlign w:val="center"/>
            <w:hideMark/>
          </w:tcPr>
          <w:p w14:paraId="57310748" w14:textId="77777777" w:rsidR="003E58FE" w:rsidRPr="00F4442C" w:rsidRDefault="003E58FE" w:rsidP="00127679">
            <w:pPr>
              <w:pStyle w:val="TAH"/>
            </w:pPr>
            <w:r w:rsidRPr="00F4442C">
              <w:t>Callback URI</w:t>
            </w:r>
          </w:p>
        </w:tc>
        <w:tc>
          <w:tcPr>
            <w:tcW w:w="709" w:type="pct"/>
            <w:shd w:val="clear" w:color="auto" w:fill="C0C0C0"/>
            <w:vAlign w:val="center"/>
            <w:hideMark/>
          </w:tcPr>
          <w:p w14:paraId="0EF13046" w14:textId="77777777" w:rsidR="003E58FE" w:rsidRPr="00F4442C" w:rsidRDefault="003E58FE" w:rsidP="00127679">
            <w:pPr>
              <w:pStyle w:val="TAH"/>
            </w:pPr>
            <w:r w:rsidRPr="00F4442C">
              <w:t>HTTP method or custom operation</w:t>
            </w:r>
          </w:p>
        </w:tc>
        <w:tc>
          <w:tcPr>
            <w:tcW w:w="1116" w:type="pct"/>
            <w:shd w:val="clear" w:color="auto" w:fill="C0C0C0"/>
            <w:vAlign w:val="center"/>
            <w:hideMark/>
          </w:tcPr>
          <w:p w14:paraId="55D59C1C" w14:textId="77777777" w:rsidR="003E58FE" w:rsidRPr="00F4442C" w:rsidRDefault="003E58FE" w:rsidP="00127679">
            <w:pPr>
              <w:pStyle w:val="TAH"/>
            </w:pPr>
            <w:r w:rsidRPr="00F4442C">
              <w:t>Description</w:t>
            </w:r>
          </w:p>
          <w:p w14:paraId="7ED2BE3A" w14:textId="77777777" w:rsidR="003E58FE" w:rsidRPr="00F4442C" w:rsidRDefault="003E58FE" w:rsidP="00127679">
            <w:pPr>
              <w:pStyle w:val="TAH"/>
            </w:pPr>
            <w:r w:rsidRPr="00F4442C">
              <w:t>(service operation)</w:t>
            </w:r>
          </w:p>
        </w:tc>
      </w:tr>
      <w:tr w:rsidR="003E58FE" w:rsidRPr="00F4442C" w14:paraId="483F2443" w14:textId="77777777" w:rsidTr="008675AD">
        <w:trPr>
          <w:jc w:val="center"/>
        </w:trPr>
        <w:tc>
          <w:tcPr>
            <w:tcW w:w="1091" w:type="pct"/>
            <w:vAlign w:val="center"/>
          </w:tcPr>
          <w:p w14:paraId="1532933B" w14:textId="77777777" w:rsidR="003E58FE" w:rsidRPr="00F4442C" w:rsidRDefault="003E58FE" w:rsidP="00265AB8">
            <w:pPr>
              <w:pStyle w:val="TAL"/>
              <w:rPr>
                <w:lang w:val="en-US"/>
              </w:rPr>
            </w:pPr>
            <w:r w:rsidRPr="00F4442C">
              <w:rPr>
                <w:lang w:val="en-US"/>
              </w:rPr>
              <w:t>&lt;notification 1&gt;</w:t>
            </w:r>
          </w:p>
          <w:p w14:paraId="50B4DB89" w14:textId="72AC9741" w:rsidR="003E58FE" w:rsidRPr="00F4442C" w:rsidRDefault="003E58FE" w:rsidP="00265AB8">
            <w:pPr>
              <w:pStyle w:val="TAL"/>
              <w:rPr>
                <w:lang w:val="en-US"/>
              </w:rPr>
            </w:pPr>
            <w:r w:rsidRPr="00F4442C">
              <w:rPr>
                <w:lang w:val="en-US"/>
              </w:rPr>
              <w:t>e.g. Status Change Notification</w:t>
            </w:r>
          </w:p>
        </w:tc>
        <w:tc>
          <w:tcPr>
            <w:tcW w:w="2083" w:type="pct"/>
            <w:vAlign w:val="center"/>
          </w:tcPr>
          <w:p w14:paraId="4556EF1C" w14:textId="77777777" w:rsidR="003E58FE" w:rsidRPr="00F4442C" w:rsidRDefault="003E58FE" w:rsidP="00127679">
            <w:pPr>
              <w:pStyle w:val="TAL"/>
              <w:rPr>
                <w:lang w:val="en-US"/>
              </w:rPr>
            </w:pPr>
            <w:r w:rsidRPr="00F4442C">
              <w:rPr>
                <w:lang w:val="en-US"/>
              </w:rPr>
              <w:t>&lt; Callback URI &gt;</w:t>
            </w:r>
          </w:p>
          <w:p w14:paraId="331FE4EE" w14:textId="77777777" w:rsidR="003E58FE" w:rsidRPr="00F4442C" w:rsidDel="005E0502" w:rsidRDefault="003E58FE" w:rsidP="00127679">
            <w:pPr>
              <w:pStyle w:val="TAL"/>
              <w:rPr>
                <w:lang w:val="en-US"/>
              </w:rPr>
            </w:pPr>
            <w:r w:rsidRPr="00F4442C">
              <w:rPr>
                <w:lang w:val="en-US"/>
              </w:rPr>
              <w:t>e.g. {StatusCallbackUri}</w:t>
            </w:r>
          </w:p>
        </w:tc>
        <w:tc>
          <w:tcPr>
            <w:tcW w:w="709" w:type="pct"/>
          </w:tcPr>
          <w:p w14:paraId="699E5D8B" w14:textId="77777777" w:rsidR="003E58FE" w:rsidRPr="00F4442C" w:rsidRDefault="003E58FE" w:rsidP="00127679">
            <w:pPr>
              <w:pStyle w:val="TAC"/>
              <w:rPr>
                <w:lang w:val="en-US"/>
              </w:rPr>
            </w:pPr>
          </w:p>
          <w:p w14:paraId="7B778A97" w14:textId="77777777" w:rsidR="003E58FE" w:rsidRPr="00F4442C" w:rsidRDefault="003E58FE" w:rsidP="00127679">
            <w:pPr>
              <w:pStyle w:val="TAC"/>
              <w:rPr>
                <w:lang w:val="fr-FR"/>
              </w:rPr>
            </w:pPr>
            <w:r w:rsidRPr="00F4442C">
              <w:rPr>
                <w:lang w:val="fr-FR"/>
              </w:rPr>
              <w:t>e.g POST</w:t>
            </w:r>
          </w:p>
        </w:tc>
        <w:tc>
          <w:tcPr>
            <w:tcW w:w="1116" w:type="pct"/>
            <w:vAlign w:val="center"/>
          </w:tcPr>
          <w:p w14:paraId="65960B5F" w14:textId="77777777" w:rsidR="003E58FE" w:rsidRPr="00F4442C" w:rsidRDefault="003E58FE" w:rsidP="00E66103">
            <w:pPr>
              <w:pStyle w:val="TAL"/>
              <w:rPr>
                <w:lang w:val="en-US"/>
              </w:rPr>
            </w:pPr>
            <w:r w:rsidRPr="00F4442C">
              <w:rPr>
                <w:lang w:val="en-US"/>
              </w:rPr>
              <w:t xml:space="preserve">e.g. Notify Event </w:t>
            </w:r>
          </w:p>
        </w:tc>
      </w:tr>
      <w:tr w:rsidR="003E58FE" w:rsidRPr="00F4442C" w14:paraId="381AD3B5" w14:textId="77777777" w:rsidTr="008675AD">
        <w:trPr>
          <w:jc w:val="center"/>
        </w:trPr>
        <w:tc>
          <w:tcPr>
            <w:tcW w:w="1091" w:type="pct"/>
            <w:vAlign w:val="center"/>
          </w:tcPr>
          <w:p w14:paraId="395EF5A2" w14:textId="77777777" w:rsidR="003E58FE" w:rsidRPr="00F4442C" w:rsidRDefault="003E58FE" w:rsidP="00265AB8">
            <w:pPr>
              <w:pStyle w:val="TAL"/>
              <w:rPr>
                <w:lang w:val="en-US"/>
              </w:rPr>
            </w:pPr>
          </w:p>
        </w:tc>
        <w:tc>
          <w:tcPr>
            <w:tcW w:w="2083" w:type="pct"/>
            <w:vAlign w:val="center"/>
          </w:tcPr>
          <w:p w14:paraId="0B0212C9" w14:textId="77777777" w:rsidR="003E58FE" w:rsidRPr="00F4442C" w:rsidRDefault="003E58FE" w:rsidP="00127679">
            <w:pPr>
              <w:pStyle w:val="TAL"/>
              <w:rPr>
                <w:lang w:val="en-US"/>
              </w:rPr>
            </w:pPr>
          </w:p>
        </w:tc>
        <w:tc>
          <w:tcPr>
            <w:tcW w:w="709" w:type="pct"/>
            <w:vAlign w:val="center"/>
          </w:tcPr>
          <w:p w14:paraId="69974EB5" w14:textId="77777777" w:rsidR="003E58FE" w:rsidRPr="00F4442C" w:rsidRDefault="003E58FE" w:rsidP="00F8020A">
            <w:pPr>
              <w:pStyle w:val="TAC"/>
              <w:rPr>
                <w:lang w:val="fr-FR"/>
              </w:rPr>
            </w:pPr>
          </w:p>
        </w:tc>
        <w:tc>
          <w:tcPr>
            <w:tcW w:w="1116" w:type="pct"/>
            <w:vAlign w:val="center"/>
          </w:tcPr>
          <w:p w14:paraId="6CB35D9A" w14:textId="77777777" w:rsidR="003E58FE" w:rsidRPr="00F4442C" w:rsidRDefault="003E58FE" w:rsidP="00F8020A">
            <w:pPr>
              <w:pStyle w:val="TAL"/>
              <w:rPr>
                <w:lang w:val="en-US"/>
              </w:rPr>
            </w:pPr>
          </w:p>
        </w:tc>
      </w:tr>
    </w:tbl>
    <w:p w14:paraId="78389CD8" w14:textId="77777777" w:rsidR="003E58FE" w:rsidRPr="00F4442C" w:rsidRDefault="003E58FE" w:rsidP="003E58FE">
      <w:pPr>
        <w:rPr>
          <w:noProof/>
        </w:rPr>
      </w:pPr>
    </w:p>
    <w:p w14:paraId="2EE5FF5C" w14:textId="77777777" w:rsidR="003E58FE" w:rsidRPr="00F4442C" w:rsidRDefault="003E58FE" w:rsidP="007A4424">
      <w:pPr>
        <w:pStyle w:val="41"/>
      </w:pPr>
      <w:bookmarkStart w:id="272" w:name="_Toc35971421"/>
      <w:bookmarkStart w:id="273" w:name="_Toc151743347"/>
      <w:r w:rsidRPr="00F4442C">
        <w:t>6.1.5.2</w:t>
      </w:r>
      <w:r w:rsidRPr="00F4442C">
        <w:tab/>
        <w:t>&lt;notification 1&gt;</w:t>
      </w:r>
      <w:bookmarkEnd w:id="270"/>
      <w:bookmarkEnd w:id="272"/>
      <w:bookmarkEnd w:id="273"/>
    </w:p>
    <w:p w14:paraId="48822DAF" w14:textId="77777777" w:rsidR="003E58FE" w:rsidRPr="00F4442C" w:rsidRDefault="003E58FE" w:rsidP="007A4424">
      <w:pPr>
        <w:pStyle w:val="51"/>
        <w:rPr>
          <w:noProof/>
        </w:rPr>
      </w:pPr>
      <w:bookmarkStart w:id="274" w:name="_Toc532994455"/>
      <w:bookmarkStart w:id="275" w:name="_Toc35971422"/>
      <w:bookmarkStart w:id="276" w:name="_Toc510696631"/>
      <w:bookmarkStart w:id="277" w:name="_Toc151743348"/>
      <w:r w:rsidRPr="00F4442C">
        <w:t>6.1.5.2</w:t>
      </w:r>
      <w:r w:rsidRPr="00F4442C">
        <w:rPr>
          <w:noProof/>
        </w:rPr>
        <w:t>.1</w:t>
      </w:r>
      <w:r w:rsidRPr="00F4442C">
        <w:rPr>
          <w:noProof/>
        </w:rPr>
        <w:tab/>
        <w:t>Description</w:t>
      </w:r>
      <w:bookmarkEnd w:id="274"/>
      <w:bookmarkEnd w:id="275"/>
      <w:bookmarkEnd w:id="277"/>
    </w:p>
    <w:p w14:paraId="451F746E" w14:textId="77777777" w:rsidR="003E58FE" w:rsidRPr="00F4442C" w:rsidRDefault="003E58FE" w:rsidP="003E58FE">
      <w:pPr>
        <w:rPr>
          <w:noProof/>
        </w:rPr>
      </w:pPr>
      <w:r w:rsidRPr="00F4442C">
        <w:rPr>
          <w:noProof/>
        </w:rPr>
        <w:t>The Event Notification is used by the NF service producer to report one or several observed Events to a NF service consumer that has subscribed to such Notifications.</w:t>
      </w:r>
    </w:p>
    <w:p w14:paraId="62C28257" w14:textId="77777777" w:rsidR="003E58FE" w:rsidRPr="00F4442C" w:rsidRDefault="003E58FE" w:rsidP="007A4424">
      <w:pPr>
        <w:pStyle w:val="51"/>
        <w:rPr>
          <w:noProof/>
        </w:rPr>
      </w:pPr>
      <w:bookmarkStart w:id="278" w:name="_Toc532994456"/>
      <w:bookmarkStart w:id="279" w:name="_Toc35971423"/>
      <w:bookmarkStart w:id="280" w:name="_Toc151743349"/>
      <w:r w:rsidRPr="00F4442C">
        <w:t>6.1.5.2</w:t>
      </w:r>
      <w:r w:rsidRPr="00F4442C">
        <w:rPr>
          <w:noProof/>
        </w:rPr>
        <w:t>.2</w:t>
      </w:r>
      <w:r w:rsidRPr="00F4442C">
        <w:rPr>
          <w:noProof/>
        </w:rPr>
        <w:tab/>
        <w:t>Target URI</w:t>
      </w:r>
      <w:bookmarkEnd w:id="278"/>
      <w:bookmarkEnd w:id="279"/>
      <w:bookmarkEnd w:id="280"/>
    </w:p>
    <w:p w14:paraId="5B0F3066" w14:textId="77777777" w:rsidR="003E58FE" w:rsidRPr="00F4442C" w:rsidRDefault="003E58FE" w:rsidP="003E58FE">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6.1.5.2.2-1.</w:t>
      </w:r>
    </w:p>
    <w:p w14:paraId="70C0AF5D" w14:textId="77777777" w:rsidR="003E58FE" w:rsidRPr="00F4442C" w:rsidRDefault="003E58FE" w:rsidP="003E58FE">
      <w:pPr>
        <w:pStyle w:val="TH"/>
        <w:rPr>
          <w:rFonts w:cs="Arial"/>
          <w:noProof/>
        </w:rPr>
      </w:pPr>
      <w:r w:rsidRPr="00F4442C">
        <w:rPr>
          <w:noProof/>
        </w:rPr>
        <w:t>Table </w:t>
      </w:r>
      <w:r w:rsidRPr="00F4442C">
        <w:t>6.1.5.2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4442C" w14:paraId="30BECEDE" w14:textId="77777777" w:rsidTr="008675AD">
        <w:trPr>
          <w:jc w:val="center"/>
        </w:trPr>
        <w:tc>
          <w:tcPr>
            <w:tcW w:w="1924" w:type="dxa"/>
            <w:shd w:val="clear" w:color="auto" w:fill="C0C0C0"/>
            <w:vAlign w:val="center"/>
            <w:hideMark/>
          </w:tcPr>
          <w:p w14:paraId="2B147BB9" w14:textId="77777777" w:rsidR="003E58FE" w:rsidRPr="00F4442C" w:rsidRDefault="003E58FE" w:rsidP="00F8020A">
            <w:pPr>
              <w:pStyle w:val="TAH"/>
              <w:rPr>
                <w:noProof/>
              </w:rPr>
            </w:pPr>
            <w:r w:rsidRPr="00F4442C">
              <w:rPr>
                <w:noProof/>
              </w:rPr>
              <w:t>Name</w:t>
            </w:r>
          </w:p>
        </w:tc>
        <w:tc>
          <w:tcPr>
            <w:tcW w:w="7814" w:type="dxa"/>
            <w:shd w:val="clear" w:color="auto" w:fill="C0C0C0"/>
            <w:vAlign w:val="center"/>
            <w:hideMark/>
          </w:tcPr>
          <w:p w14:paraId="4BDB2247" w14:textId="77777777" w:rsidR="003E58FE" w:rsidRPr="00F4442C" w:rsidRDefault="003E58FE" w:rsidP="00E66103">
            <w:pPr>
              <w:pStyle w:val="TAH"/>
              <w:rPr>
                <w:noProof/>
              </w:rPr>
            </w:pPr>
            <w:r w:rsidRPr="00F4442C">
              <w:rPr>
                <w:noProof/>
              </w:rPr>
              <w:t>Definition</w:t>
            </w:r>
          </w:p>
        </w:tc>
      </w:tr>
      <w:tr w:rsidR="003E58FE" w:rsidRPr="00F4442C" w14:paraId="33035A0B" w14:textId="77777777" w:rsidTr="00265AB8">
        <w:trPr>
          <w:jc w:val="center"/>
        </w:trPr>
        <w:tc>
          <w:tcPr>
            <w:tcW w:w="1924" w:type="dxa"/>
            <w:vAlign w:val="center"/>
            <w:hideMark/>
          </w:tcPr>
          <w:p w14:paraId="2312E2A8" w14:textId="77777777" w:rsidR="003E58FE" w:rsidRPr="00F4442C" w:rsidRDefault="003E58FE" w:rsidP="00265AB8">
            <w:pPr>
              <w:pStyle w:val="TAL"/>
              <w:rPr>
                <w:noProof/>
              </w:rPr>
            </w:pPr>
            <w:r w:rsidRPr="00F4442C">
              <w:rPr>
                <w:noProof/>
              </w:rPr>
              <w:t>notifUri</w:t>
            </w:r>
          </w:p>
        </w:tc>
        <w:tc>
          <w:tcPr>
            <w:tcW w:w="7814" w:type="dxa"/>
            <w:vAlign w:val="center"/>
            <w:hideMark/>
          </w:tcPr>
          <w:p w14:paraId="268E0FDD" w14:textId="77777777" w:rsidR="003E58FE" w:rsidRPr="00F4442C" w:rsidRDefault="003E58FE" w:rsidP="00265AB8">
            <w:pPr>
              <w:pStyle w:val="TAL"/>
              <w:rPr>
                <w:noProof/>
              </w:rPr>
            </w:pPr>
            <w:r w:rsidRPr="00F4442C">
              <w:rPr>
                <w:noProof/>
              </w:rPr>
              <w:t>String formatted as URI with the Callback Uri</w:t>
            </w:r>
          </w:p>
        </w:tc>
      </w:tr>
    </w:tbl>
    <w:p w14:paraId="22A219C9" w14:textId="77777777" w:rsidR="003E58FE" w:rsidRPr="00F4442C" w:rsidRDefault="003E58FE" w:rsidP="003E58FE">
      <w:pPr>
        <w:rPr>
          <w:noProof/>
        </w:rPr>
      </w:pPr>
    </w:p>
    <w:p w14:paraId="3FC3F9EE" w14:textId="77777777" w:rsidR="003E58FE" w:rsidRPr="00F4442C" w:rsidRDefault="003E58FE" w:rsidP="007A4424">
      <w:pPr>
        <w:pStyle w:val="51"/>
        <w:rPr>
          <w:noProof/>
        </w:rPr>
      </w:pPr>
      <w:bookmarkStart w:id="281" w:name="_Toc532994457"/>
      <w:bookmarkStart w:id="282" w:name="_Toc35971424"/>
      <w:bookmarkStart w:id="283" w:name="_Toc151743350"/>
      <w:r w:rsidRPr="00F4442C">
        <w:t>6.1.5.2</w:t>
      </w:r>
      <w:r w:rsidRPr="00F4442C">
        <w:rPr>
          <w:noProof/>
        </w:rPr>
        <w:t>.3</w:t>
      </w:r>
      <w:r w:rsidRPr="00F4442C">
        <w:rPr>
          <w:noProof/>
        </w:rPr>
        <w:tab/>
        <w:t>Standard Methods</w:t>
      </w:r>
      <w:bookmarkEnd w:id="281"/>
      <w:bookmarkEnd w:id="282"/>
      <w:bookmarkEnd w:id="283"/>
    </w:p>
    <w:p w14:paraId="5C57E4FE" w14:textId="77777777" w:rsidR="003E58FE" w:rsidRPr="00F4442C" w:rsidRDefault="003E58FE" w:rsidP="007A4424">
      <w:pPr>
        <w:pStyle w:val="H6"/>
        <w:rPr>
          <w:noProof/>
        </w:rPr>
      </w:pPr>
      <w:bookmarkStart w:id="284" w:name="_Toc532994458"/>
      <w:bookmarkStart w:id="285" w:name="_Toc35971425"/>
      <w:r w:rsidRPr="00F4442C">
        <w:t>6.1.5.2.3</w:t>
      </w:r>
      <w:r w:rsidRPr="00F4442C">
        <w:rPr>
          <w:noProof/>
        </w:rPr>
        <w:t>.1</w:t>
      </w:r>
      <w:r w:rsidRPr="00F4442C">
        <w:rPr>
          <w:noProof/>
        </w:rPr>
        <w:tab/>
        <w:t>POST</w:t>
      </w:r>
      <w:bookmarkEnd w:id="284"/>
      <w:bookmarkEnd w:id="285"/>
    </w:p>
    <w:p w14:paraId="32F8D3B1" w14:textId="77777777" w:rsidR="003E58FE" w:rsidRPr="00F4442C" w:rsidRDefault="003E58FE" w:rsidP="003E58FE">
      <w:pPr>
        <w:rPr>
          <w:noProof/>
        </w:rPr>
      </w:pPr>
      <w:r w:rsidRPr="00F4442C">
        <w:rPr>
          <w:noProof/>
        </w:rPr>
        <w:t>This method shall support the request data structures specified in table </w:t>
      </w:r>
      <w:r w:rsidRPr="00F4442C">
        <w:t>6.1.5.2</w:t>
      </w:r>
      <w:r w:rsidRPr="00F4442C">
        <w:rPr>
          <w:noProof/>
        </w:rPr>
        <w:t>.3.1-1 and the response data structures and response codes specified in table </w:t>
      </w:r>
      <w:r w:rsidRPr="00F4442C">
        <w:t>6.1.5.2</w:t>
      </w:r>
      <w:r w:rsidRPr="00F4442C">
        <w:rPr>
          <w:noProof/>
        </w:rPr>
        <w:t>.3.1-1.</w:t>
      </w:r>
    </w:p>
    <w:p w14:paraId="0EDE0AF7" w14:textId="77777777" w:rsidR="003E58FE" w:rsidRPr="00F4442C" w:rsidRDefault="003E58FE" w:rsidP="003E58FE">
      <w:pPr>
        <w:pStyle w:val="TH"/>
        <w:rPr>
          <w:noProof/>
        </w:rPr>
      </w:pPr>
      <w:r w:rsidRPr="00F4442C">
        <w:rPr>
          <w:noProof/>
        </w:rPr>
        <w:t>Table </w:t>
      </w:r>
      <w:r w:rsidRPr="00F4442C">
        <w:t>6.1.5.2</w:t>
      </w:r>
      <w:r w:rsidRPr="00F4442C">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F4442C" w14:paraId="1901356F" w14:textId="77777777" w:rsidTr="008675AD">
        <w:trPr>
          <w:jc w:val="center"/>
        </w:trPr>
        <w:tc>
          <w:tcPr>
            <w:tcW w:w="2899" w:type="dxa"/>
            <w:shd w:val="clear" w:color="auto" w:fill="C0C0C0"/>
            <w:vAlign w:val="center"/>
            <w:hideMark/>
          </w:tcPr>
          <w:p w14:paraId="77575B27" w14:textId="77777777" w:rsidR="003E58FE" w:rsidRPr="00F4442C" w:rsidRDefault="003E58FE" w:rsidP="00F8020A">
            <w:pPr>
              <w:pStyle w:val="TAH"/>
              <w:rPr>
                <w:noProof/>
              </w:rPr>
            </w:pPr>
            <w:r w:rsidRPr="00F4442C">
              <w:rPr>
                <w:noProof/>
              </w:rPr>
              <w:t>Data type</w:t>
            </w:r>
          </w:p>
        </w:tc>
        <w:tc>
          <w:tcPr>
            <w:tcW w:w="450" w:type="dxa"/>
            <w:shd w:val="clear" w:color="auto" w:fill="C0C0C0"/>
            <w:vAlign w:val="center"/>
            <w:hideMark/>
          </w:tcPr>
          <w:p w14:paraId="6D50D490" w14:textId="77777777" w:rsidR="003E58FE" w:rsidRPr="00F4442C" w:rsidRDefault="003E58FE" w:rsidP="00E66103">
            <w:pPr>
              <w:pStyle w:val="TAH"/>
              <w:rPr>
                <w:noProof/>
              </w:rPr>
            </w:pPr>
            <w:r w:rsidRPr="00F4442C">
              <w:rPr>
                <w:noProof/>
              </w:rPr>
              <w:t>P</w:t>
            </w:r>
          </w:p>
        </w:tc>
        <w:tc>
          <w:tcPr>
            <w:tcW w:w="1170" w:type="dxa"/>
            <w:shd w:val="clear" w:color="auto" w:fill="C0C0C0"/>
            <w:vAlign w:val="center"/>
            <w:hideMark/>
          </w:tcPr>
          <w:p w14:paraId="50F779A5" w14:textId="77777777" w:rsidR="003E58FE" w:rsidRPr="00F4442C" w:rsidRDefault="003E58FE">
            <w:pPr>
              <w:pStyle w:val="TAH"/>
              <w:rPr>
                <w:noProof/>
              </w:rPr>
            </w:pPr>
            <w:r w:rsidRPr="00F4442C">
              <w:rPr>
                <w:noProof/>
              </w:rPr>
              <w:t>Cardinality</w:t>
            </w:r>
          </w:p>
        </w:tc>
        <w:tc>
          <w:tcPr>
            <w:tcW w:w="5160" w:type="dxa"/>
            <w:shd w:val="clear" w:color="auto" w:fill="C0C0C0"/>
            <w:vAlign w:val="center"/>
            <w:hideMark/>
          </w:tcPr>
          <w:p w14:paraId="410286FB" w14:textId="77777777" w:rsidR="003E58FE" w:rsidRPr="00F4442C" w:rsidRDefault="003E58FE">
            <w:pPr>
              <w:pStyle w:val="TAH"/>
              <w:rPr>
                <w:noProof/>
              </w:rPr>
            </w:pPr>
            <w:r w:rsidRPr="00F4442C">
              <w:rPr>
                <w:noProof/>
              </w:rPr>
              <w:t>Description</w:t>
            </w:r>
          </w:p>
        </w:tc>
      </w:tr>
      <w:tr w:rsidR="003E58FE" w:rsidRPr="00F4442C" w14:paraId="7A2AE011" w14:textId="77777777" w:rsidTr="00265AB8">
        <w:trPr>
          <w:jc w:val="center"/>
        </w:trPr>
        <w:tc>
          <w:tcPr>
            <w:tcW w:w="2899" w:type="dxa"/>
            <w:vAlign w:val="center"/>
            <w:hideMark/>
          </w:tcPr>
          <w:p w14:paraId="5E6BAC87"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50" w:type="dxa"/>
            <w:vAlign w:val="center"/>
            <w:hideMark/>
          </w:tcPr>
          <w:p w14:paraId="63C6A2A3" w14:textId="77777777" w:rsidR="003E58FE" w:rsidRPr="00F4442C" w:rsidRDefault="003E58FE" w:rsidP="00265AB8">
            <w:pPr>
              <w:pStyle w:val="TAC"/>
              <w:rPr>
                <w:noProof/>
              </w:rPr>
            </w:pPr>
            <w:r w:rsidRPr="00F4442C">
              <w:t>"M", "C" or "O"</w:t>
            </w:r>
          </w:p>
        </w:tc>
        <w:tc>
          <w:tcPr>
            <w:tcW w:w="1170" w:type="dxa"/>
            <w:vAlign w:val="center"/>
            <w:hideMark/>
          </w:tcPr>
          <w:p w14:paraId="565A411F" w14:textId="77777777" w:rsidR="003E58FE" w:rsidRPr="00F4442C" w:rsidRDefault="003E58FE" w:rsidP="00265AB8">
            <w:pPr>
              <w:pStyle w:val="TAC"/>
              <w:rPr>
                <w:noProof/>
              </w:rPr>
            </w:pPr>
            <w:r w:rsidRPr="00F4442C">
              <w:t>"0..1", "1", or "M..N", or &lt;leave empty&gt;</w:t>
            </w:r>
          </w:p>
        </w:tc>
        <w:tc>
          <w:tcPr>
            <w:tcW w:w="5160" w:type="dxa"/>
            <w:vAlign w:val="center"/>
            <w:hideMark/>
          </w:tcPr>
          <w:p w14:paraId="5F813068" w14:textId="77777777" w:rsidR="003E58FE" w:rsidRPr="00F4442C" w:rsidRDefault="003E58FE" w:rsidP="00265AB8">
            <w:pPr>
              <w:pStyle w:val="TAL"/>
              <w:rPr>
                <w:noProof/>
              </w:rPr>
            </w:pPr>
            <w:r w:rsidRPr="00F4442C">
              <w:t>&lt;only if applicable&gt;</w:t>
            </w:r>
          </w:p>
        </w:tc>
      </w:tr>
    </w:tbl>
    <w:p w14:paraId="59E2E7A8" w14:textId="77777777" w:rsidR="003E58FE" w:rsidRPr="00F4442C" w:rsidRDefault="003E58FE" w:rsidP="003E58FE">
      <w:pPr>
        <w:rPr>
          <w:noProof/>
        </w:rPr>
      </w:pPr>
    </w:p>
    <w:p w14:paraId="70DDFF0E" w14:textId="77777777" w:rsidR="003E58FE" w:rsidRPr="00F4442C" w:rsidRDefault="003E58FE" w:rsidP="003E58FE">
      <w:pPr>
        <w:pStyle w:val="TH"/>
        <w:rPr>
          <w:noProof/>
        </w:rPr>
      </w:pPr>
      <w:r w:rsidRPr="00F4442C">
        <w:rPr>
          <w:noProof/>
        </w:rPr>
        <w:lastRenderedPageBreak/>
        <w:t>Table </w:t>
      </w:r>
      <w:r w:rsidRPr="00F4442C">
        <w:t>6.1.5.2</w:t>
      </w:r>
      <w:r w:rsidRPr="00F4442C">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4442C"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F4442C" w:rsidRDefault="003E58FE" w:rsidP="00F8020A">
            <w:pPr>
              <w:pStyle w:val="TAH"/>
              <w:rPr>
                <w:noProof/>
              </w:rPr>
            </w:pPr>
            <w:r w:rsidRPr="00F4442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F4442C" w:rsidRDefault="003E58FE" w:rsidP="00E66103">
            <w:pPr>
              <w:pStyle w:val="TAH"/>
              <w:rPr>
                <w:noProof/>
              </w:rPr>
            </w:pPr>
            <w:r w:rsidRPr="00F4442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F4442C" w:rsidRDefault="003E58FE">
            <w:pPr>
              <w:pStyle w:val="TAH"/>
              <w:rPr>
                <w:noProof/>
              </w:rPr>
            </w:pPr>
            <w:r w:rsidRPr="00F4442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F4442C" w:rsidRDefault="003E58FE">
            <w:pPr>
              <w:pStyle w:val="TAH"/>
              <w:rPr>
                <w:noProof/>
              </w:rPr>
            </w:pPr>
            <w:r w:rsidRPr="00F4442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F4442C" w:rsidRDefault="003E58FE">
            <w:pPr>
              <w:pStyle w:val="TAH"/>
              <w:rPr>
                <w:noProof/>
              </w:rPr>
            </w:pPr>
            <w:r w:rsidRPr="00F4442C">
              <w:rPr>
                <w:noProof/>
              </w:rPr>
              <w:t>Description</w:t>
            </w:r>
          </w:p>
        </w:tc>
      </w:tr>
      <w:tr w:rsidR="003E58FE" w:rsidRPr="00F4442C"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F4442C" w:rsidRDefault="003E58FE" w:rsidP="00265AB8">
            <w:pPr>
              <w:pStyle w:val="TAC"/>
              <w:rPr>
                <w:noProof/>
              </w:rPr>
            </w:pPr>
            <w:r w:rsidRPr="00F4442C">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F4442C" w:rsidRDefault="003E58FE" w:rsidP="00265AB8">
            <w:pPr>
              <w:pStyle w:val="TAC"/>
              <w:rPr>
                <w:noProof/>
              </w:rPr>
            </w:pPr>
            <w:r w:rsidRPr="00F4442C">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F4442C" w:rsidRDefault="003E58FE" w:rsidP="00265AB8">
            <w:pPr>
              <w:pStyle w:val="TAL"/>
              <w:rPr>
                <w:noProof/>
              </w:rPr>
            </w:pPr>
            <w:r w:rsidRPr="00F4442C">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F4442C" w:rsidRDefault="003E58FE" w:rsidP="00265AB8">
            <w:pPr>
              <w:pStyle w:val="TAL"/>
            </w:pPr>
            <w:r w:rsidRPr="00F4442C">
              <w:t>&lt;Meaning of the success case&gt;</w:t>
            </w:r>
          </w:p>
          <w:p w14:paraId="1D8507FD" w14:textId="77777777" w:rsidR="003E58FE" w:rsidRPr="00F4442C" w:rsidRDefault="003E58FE" w:rsidP="00265AB8">
            <w:pPr>
              <w:pStyle w:val="TAL"/>
            </w:pPr>
            <w:r w:rsidRPr="00F4442C">
              <w:t>or</w:t>
            </w:r>
          </w:p>
          <w:p w14:paraId="1390332E" w14:textId="77777777" w:rsidR="003E58FE" w:rsidRPr="00F4442C" w:rsidRDefault="003E58FE" w:rsidP="00265AB8">
            <w:pPr>
              <w:pStyle w:val="TAL"/>
              <w:rPr>
                <w:noProof/>
              </w:rPr>
            </w:pPr>
            <w:r w:rsidRPr="00F4442C">
              <w:t>&lt;Meaning of the error case with additional statement regarding error handling&gt;</w:t>
            </w:r>
          </w:p>
        </w:tc>
      </w:tr>
      <w:tr w:rsidR="003E58FE" w:rsidRPr="00F4442C"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F4442C" w:rsidRDefault="003E58FE" w:rsidP="00F8020A">
            <w:pPr>
              <w:pStyle w:val="TAN"/>
              <w:rPr>
                <w:noProof/>
              </w:rPr>
            </w:pPr>
            <w:r w:rsidRPr="00F4442C">
              <w:t>NOTE:</w:t>
            </w:r>
            <w:r w:rsidRPr="00F4442C">
              <w:rPr>
                <w:noProof/>
              </w:rPr>
              <w:tab/>
              <w:t xml:space="preserve">The mandatory </w:t>
            </w:r>
            <w:r w:rsidRPr="00F4442C">
              <w:t xml:space="preserve">HTTP error status codes for the </w:t>
            </w:r>
            <w:r w:rsidR="00CB2AD6" w:rsidRPr="00F4442C">
              <w:t xml:space="preserve">HTTP </w:t>
            </w:r>
            <w:r w:rsidRPr="00F4442C">
              <w:t xml:space="preserve">POST method listed in </w:t>
            </w:r>
            <w:r w:rsidR="004C533C" w:rsidRPr="00F4442C">
              <w:t>table 5.2.6-1 of 3GPP TS 29.122 [2] also apply.</w:t>
            </w:r>
          </w:p>
        </w:tc>
      </w:tr>
    </w:tbl>
    <w:p w14:paraId="599E41A8" w14:textId="77777777" w:rsidR="003E58FE" w:rsidRPr="00F4442C" w:rsidRDefault="003E58FE" w:rsidP="003E58FE">
      <w:pPr>
        <w:rPr>
          <w:noProof/>
        </w:rPr>
      </w:pPr>
    </w:p>
    <w:p w14:paraId="2749AF30" w14:textId="77777777" w:rsidR="003E58FE" w:rsidRPr="00F4442C" w:rsidRDefault="003E58FE" w:rsidP="007A4424">
      <w:pPr>
        <w:pStyle w:val="41"/>
      </w:pPr>
      <w:bookmarkStart w:id="286" w:name="_Toc35971426"/>
      <w:bookmarkStart w:id="287" w:name="_Toc151743351"/>
      <w:r w:rsidRPr="00F4442C">
        <w:t>6.1.5.3</w:t>
      </w:r>
      <w:r w:rsidRPr="00F4442C">
        <w:tab/>
        <w:t>&lt;notification 2&gt;</w:t>
      </w:r>
      <w:bookmarkEnd w:id="276"/>
      <w:bookmarkEnd w:id="286"/>
      <w:bookmarkEnd w:id="287"/>
    </w:p>
    <w:p w14:paraId="50D28028" w14:textId="77777777" w:rsidR="003E58FE" w:rsidRPr="00F4442C" w:rsidRDefault="003E58FE" w:rsidP="003E58FE">
      <w:pPr>
        <w:pStyle w:val="Guidance"/>
      </w:pPr>
      <w:r w:rsidRPr="00F4442C">
        <w:t>And so on if there are more than one notifications supported by the service. Same structure as in clause 6.1.5.2.</w:t>
      </w:r>
    </w:p>
    <w:p w14:paraId="368B4F74" w14:textId="77777777" w:rsidR="003E58FE" w:rsidRPr="00F4442C" w:rsidRDefault="003E58FE" w:rsidP="007A4424">
      <w:pPr>
        <w:pStyle w:val="31"/>
      </w:pPr>
      <w:bookmarkStart w:id="288" w:name="_Toc35971427"/>
      <w:bookmarkStart w:id="289" w:name="_Toc151743352"/>
      <w:r w:rsidRPr="00F4442C">
        <w:t>6.1.6</w:t>
      </w:r>
      <w:r w:rsidRPr="00F4442C">
        <w:tab/>
        <w:t>Data Model</w:t>
      </w:r>
      <w:bookmarkEnd w:id="271"/>
      <w:bookmarkEnd w:id="288"/>
      <w:bookmarkEnd w:id="289"/>
    </w:p>
    <w:p w14:paraId="0E711D33" w14:textId="77777777" w:rsidR="006E186B" w:rsidRPr="00F4442C" w:rsidRDefault="006E186B" w:rsidP="006E186B">
      <w:pPr>
        <w:pStyle w:val="41"/>
      </w:pPr>
      <w:bookmarkStart w:id="290" w:name="_Toc510696633"/>
      <w:bookmarkStart w:id="291" w:name="_Toc35971428"/>
      <w:bookmarkStart w:id="292" w:name="_Toc510696634"/>
      <w:bookmarkStart w:id="293" w:name="_Toc35971429"/>
      <w:bookmarkStart w:id="294" w:name="_Toc151743353"/>
      <w:r w:rsidRPr="00F4442C">
        <w:t>6.1.6.1</w:t>
      </w:r>
      <w:r w:rsidRPr="00F4442C">
        <w:tab/>
        <w:t>General</w:t>
      </w:r>
      <w:bookmarkEnd w:id="290"/>
      <w:bookmarkEnd w:id="291"/>
      <w:bookmarkEnd w:id="294"/>
    </w:p>
    <w:p w14:paraId="2479D517" w14:textId="77777777" w:rsidR="006E186B" w:rsidRPr="00F4442C" w:rsidRDefault="006E186B" w:rsidP="006E186B">
      <w:r w:rsidRPr="00F4442C">
        <w:t>This clause specifies the application data model supported by the API.</w:t>
      </w:r>
    </w:p>
    <w:p w14:paraId="70F0A998" w14:textId="77777777" w:rsidR="006E186B" w:rsidRPr="00F4442C" w:rsidRDefault="006E186B" w:rsidP="006E186B">
      <w:pPr>
        <w:pStyle w:val="Guidance"/>
      </w:pPr>
      <w:r w:rsidRPr="00F4442C">
        <w:t>Data types that may be common to multiple APIs (offered by the same or different NFs) should be specified in a new separate TS (similar approach as for TS 29.230 for Diameter AVPs).</w:t>
      </w:r>
    </w:p>
    <w:p w14:paraId="5BA72F0B" w14:textId="55727A95" w:rsidR="006E186B" w:rsidRPr="00F4442C" w:rsidRDefault="006E186B" w:rsidP="006E186B">
      <w:r w:rsidRPr="00F4442C">
        <w:t xml:space="preserve">Table 6.1.6.1-1 specifies the data types defined for the &lt;Service </w:t>
      </w:r>
      <w:r w:rsidR="005F2BF0" w:rsidRPr="00F4442C">
        <w:t>1</w:t>
      </w:r>
      <w:r w:rsidRPr="00F4442C">
        <w:t xml:space="preserve">&gt; </w:t>
      </w:r>
      <w:r w:rsidR="005F2BF0" w:rsidRPr="00F4442C">
        <w:t>API</w:t>
      </w:r>
      <w:r w:rsidRPr="00F4442C">
        <w:t>.</w:t>
      </w:r>
    </w:p>
    <w:p w14:paraId="0C1C6397" w14:textId="7F4336D7" w:rsidR="006E186B" w:rsidRPr="00F4442C" w:rsidRDefault="006E186B" w:rsidP="006E186B">
      <w:pPr>
        <w:pStyle w:val="TH"/>
      </w:pPr>
      <w:r w:rsidRPr="00F4442C">
        <w:t xml:space="preserve">Table 6.1.6.1-1: &lt;Service </w:t>
      </w:r>
      <w:r w:rsidR="007654CF" w:rsidRPr="00F4442C">
        <w:t>1</w:t>
      </w:r>
      <w:r w:rsidRPr="00F4442C">
        <w:t xml:space="preserve">&gt; </w:t>
      </w:r>
      <w:r w:rsidR="00DB1658" w:rsidRPr="00F4442C">
        <w:t xml:space="preserve">API </w:t>
      </w:r>
      <w:r w:rsidRPr="00F4442C">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4442C" w:rsidRDefault="006E186B" w:rsidP="00E66103">
            <w:pPr>
              <w:pStyle w:val="TAH"/>
            </w:pPr>
            <w:r w:rsidRPr="00F4442C">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4442C" w:rsidRDefault="006E186B">
            <w:pPr>
              <w:pStyle w:val="TAH"/>
            </w:pPr>
            <w:r w:rsidRPr="00F4442C">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4442C" w:rsidRDefault="006E186B">
            <w:pPr>
              <w:pStyle w:val="TAH"/>
            </w:pPr>
            <w:r w:rsidRPr="00F4442C">
              <w:t>Applicability</w:t>
            </w:r>
          </w:p>
        </w:tc>
      </w:tr>
      <w:tr w:rsidR="006E186B" w:rsidRPr="00F4442C"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F4442C" w:rsidRDefault="006E186B" w:rsidP="00265AB8">
            <w:pPr>
              <w:pStyle w:val="TAL"/>
              <w:rPr>
                <w:rFonts w:cs="Arial"/>
                <w:szCs w:val="18"/>
              </w:rPr>
            </w:pPr>
          </w:p>
        </w:tc>
      </w:tr>
    </w:tbl>
    <w:p w14:paraId="4841D80E" w14:textId="77777777" w:rsidR="006E186B" w:rsidRPr="00F4442C" w:rsidRDefault="006E186B" w:rsidP="006E186B"/>
    <w:p w14:paraId="210A5F3D" w14:textId="01382F66" w:rsidR="006E186B" w:rsidRPr="00F4442C" w:rsidRDefault="006E186B" w:rsidP="006E186B">
      <w:r w:rsidRPr="00F4442C">
        <w:t xml:space="preserve">Table 6.1.6.1-2 specifies data types re-used by the &lt;Service </w:t>
      </w:r>
      <w:r w:rsidR="009E4E96" w:rsidRPr="00F4442C">
        <w:t>1</w:t>
      </w:r>
      <w:r w:rsidRPr="00F4442C">
        <w:t xml:space="preserve">&gt; </w:t>
      </w:r>
      <w:r w:rsidR="009E4E96" w:rsidRPr="00F4442C">
        <w:t>API</w:t>
      </w:r>
      <w:r w:rsidRPr="00F4442C">
        <w:t xml:space="preserve"> from other specifications, including a reference to their respective specifications</w:t>
      </w:r>
      <w:r w:rsidR="000D5857" w:rsidRPr="00F4442C">
        <w:t>,</w:t>
      </w:r>
      <w:r w:rsidRPr="00F4442C">
        <w:t xml:space="preserve"> and when needed, a short description of their use within the &lt;Service </w:t>
      </w:r>
      <w:r w:rsidR="000D5857" w:rsidRPr="00F4442C">
        <w:t>1</w:t>
      </w:r>
      <w:r w:rsidRPr="00F4442C">
        <w:t xml:space="preserve">&gt; </w:t>
      </w:r>
      <w:r w:rsidR="000D5857" w:rsidRPr="00F4442C">
        <w:t>API</w:t>
      </w:r>
      <w:r w:rsidRPr="00F4442C">
        <w:t>.</w:t>
      </w:r>
    </w:p>
    <w:p w14:paraId="25F46BF2" w14:textId="1CB2952F" w:rsidR="006E186B" w:rsidRPr="00F4442C" w:rsidRDefault="006E186B" w:rsidP="006E186B">
      <w:pPr>
        <w:pStyle w:val="TH"/>
      </w:pPr>
      <w:r w:rsidRPr="00F4442C">
        <w:t xml:space="preserve">Table 6.1.6.1-2: &lt;Service </w:t>
      </w:r>
      <w:r w:rsidR="00DB1658" w:rsidRPr="00F4442C">
        <w:t>1</w:t>
      </w:r>
      <w:r w:rsidRPr="00F4442C">
        <w:t xml:space="preserve">&gt; </w:t>
      </w:r>
      <w:r w:rsidR="00DB1658" w:rsidRPr="00F4442C">
        <w:t xml:space="preserve">API </w:t>
      </w:r>
      <w:r w:rsidRPr="00F4442C">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4442C" w:rsidRDefault="006E186B" w:rsidP="00E66103">
            <w:pPr>
              <w:pStyle w:val="TAH"/>
            </w:pPr>
            <w:r w:rsidRPr="00F4442C">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4442C" w:rsidRDefault="006E186B">
            <w:pPr>
              <w:pStyle w:val="TAH"/>
            </w:pPr>
            <w:r w:rsidRPr="00F4442C">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4442C" w:rsidRDefault="006E186B">
            <w:pPr>
              <w:pStyle w:val="TAH"/>
            </w:pPr>
            <w:r w:rsidRPr="00F4442C">
              <w:t>Applicability</w:t>
            </w:r>
          </w:p>
        </w:tc>
      </w:tr>
      <w:tr w:rsidR="006E186B" w:rsidRPr="00F4442C"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F4442C" w:rsidRDefault="006E186B" w:rsidP="00265AB8">
            <w:pPr>
              <w:pStyle w:val="TAL"/>
              <w:rPr>
                <w:rFonts w:cs="Arial"/>
                <w:szCs w:val="18"/>
              </w:rPr>
            </w:pPr>
          </w:p>
        </w:tc>
      </w:tr>
    </w:tbl>
    <w:p w14:paraId="1F6C4667" w14:textId="77777777" w:rsidR="006E186B" w:rsidRPr="00F4442C" w:rsidRDefault="006E186B" w:rsidP="006E186B">
      <w:pPr>
        <w:rPr>
          <w:lang w:val="en-US"/>
        </w:rPr>
      </w:pPr>
    </w:p>
    <w:p w14:paraId="38BCB7DE" w14:textId="77777777" w:rsidR="003E58FE" w:rsidRPr="00F4442C" w:rsidRDefault="003E58FE" w:rsidP="007A4424">
      <w:pPr>
        <w:pStyle w:val="41"/>
        <w:rPr>
          <w:lang w:val="en-US"/>
        </w:rPr>
      </w:pPr>
      <w:bookmarkStart w:id="295" w:name="_Toc151743354"/>
      <w:r w:rsidRPr="00F4442C">
        <w:rPr>
          <w:lang w:val="en-US"/>
        </w:rPr>
        <w:t>6.1.6.2</w:t>
      </w:r>
      <w:r w:rsidRPr="00F4442C">
        <w:rPr>
          <w:lang w:val="en-US"/>
        </w:rPr>
        <w:tab/>
        <w:t>Structured data types</w:t>
      </w:r>
      <w:bookmarkEnd w:id="292"/>
      <w:bookmarkEnd w:id="293"/>
      <w:bookmarkEnd w:id="295"/>
    </w:p>
    <w:p w14:paraId="3AE69105" w14:textId="77777777" w:rsidR="003E58FE" w:rsidRPr="00F4442C" w:rsidRDefault="003E58FE" w:rsidP="003E58FE">
      <w:pPr>
        <w:pStyle w:val="Guidance"/>
      </w:pPr>
      <w:r w:rsidRPr="00F4442C">
        <w:t>This clause will specify the structured data types.</w:t>
      </w:r>
    </w:p>
    <w:p w14:paraId="672B9C59" w14:textId="77777777" w:rsidR="008A6D4A" w:rsidRPr="00F4442C" w:rsidRDefault="008A6D4A" w:rsidP="007A4424">
      <w:pPr>
        <w:pStyle w:val="51"/>
      </w:pPr>
      <w:bookmarkStart w:id="296" w:name="_Toc151743355"/>
      <w:r w:rsidRPr="00F4442C">
        <w:t>6.1.6.2.1</w:t>
      </w:r>
      <w:r w:rsidRPr="00F4442C">
        <w:tab/>
        <w:t>Introduction</w:t>
      </w:r>
      <w:bookmarkEnd w:id="226"/>
      <w:bookmarkEnd w:id="227"/>
      <w:bookmarkEnd w:id="296"/>
    </w:p>
    <w:p w14:paraId="0F19E52A" w14:textId="77777777" w:rsidR="008A6D4A" w:rsidRPr="00F4442C" w:rsidRDefault="008A6D4A" w:rsidP="008A6D4A">
      <w:r w:rsidRPr="00F4442C">
        <w:t>This clause defines the structures to be used in resource representations.</w:t>
      </w:r>
    </w:p>
    <w:p w14:paraId="6F794622" w14:textId="77777777" w:rsidR="008A6D4A" w:rsidRPr="00F4442C" w:rsidRDefault="008A6D4A" w:rsidP="007A4424">
      <w:pPr>
        <w:pStyle w:val="51"/>
      </w:pPr>
      <w:bookmarkStart w:id="297" w:name="_Toc510696636"/>
      <w:bookmarkStart w:id="298" w:name="_Toc35971431"/>
      <w:bookmarkStart w:id="299" w:name="_Toc151743356"/>
      <w:r w:rsidRPr="00F4442C">
        <w:lastRenderedPageBreak/>
        <w:t>6.1.6.2.2</w:t>
      </w:r>
      <w:r w:rsidRPr="00F4442C">
        <w:tab/>
        <w:t>Type: &lt;TypeName 1&gt;</w:t>
      </w:r>
      <w:bookmarkEnd w:id="297"/>
      <w:bookmarkEnd w:id="298"/>
      <w:bookmarkEnd w:id="299"/>
    </w:p>
    <w:p w14:paraId="525156BE" w14:textId="77777777" w:rsidR="008A6D4A" w:rsidRPr="00F4442C" w:rsidRDefault="008A6D4A" w:rsidP="008A6D4A">
      <w:pPr>
        <w:pStyle w:val="TH"/>
      </w:pPr>
      <w:r w:rsidRPr="00F4442C">
        <w:rPr>
          <w:noProof/>
        </w:rPr>
        <w:t>Table </w:t>
      </w:r>
      <w:r w:rsidRPr="00F4442C">
        <w:t xml:space="preserve">6.1.6.2.2-1: </w:t>
      </w:r>
      <w:r w:rsidRPr="00F4442C">
        <w:rPr>
          <w:noProof/>
        </w:rPr>
        <w:t xml:space="preserve">Definition of type </w:t>
      </w:r>
      <w:r w:rsidRPr="00F4442C">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F4442C" w14:paraId="4EE40AF1" w14:textId="77777777" w:rsidTr="008675AD">
        <w:trPr>
          <w:jc w:val="center"/>
        </w:trPr>
        <w:tc>
          <w:tcPr>
            <w:tcW w:w="1552" w:type="dxa"/>
            <w:shd w:val="clear" w:color="auto" w:fill="C0C0C0"/>
            <w:vAlign w:val="center"/>
            <w:hideMark/>
          </w:tcPr>
          <w:p w14:paraId="15798F5E" w14:textId="77777777" w:rsidR="008A6D4A" w:rsidRPr="00F4442C" w:rsidRDefault="008A6D4A" w:rsidP="00F8020A">
            <w:pPr>
              <w:pStyle w:val="TAH"/>
            </w:pPr>
            <w:r w:rsidRPr="00F4442C">
              <w:t>Attribute name</w:t>
            </w:r>
          </w:p>
        </w:tc>
        <w:tc>
          <w:tcPr>
            <w:tcW w:w="1417" w:type="dxa"/>
            <w:shd w:val="clear" w:color="auto" w:fill="C0C0C0"/>
            <w:vAlign w:val="center"/>
            <w:hideMark/>
          </w:tcPr>
          <w:p w14:paraId="737DC28A" w14:textId="77777777" w:rsidR="008A6D4A" w:rsidRPr="00F4442C" w:rsidRDefault="008A6D4A" w:rsidP="00E66103">
            <w:pPr>
              <w:pStyle w:val="TAH"/>
            </w:pPr>
            <w:r w:rsidRPr="00F4442C">
              <w:t>Data type</w:t>
            </w:r>
          </w:p>
        </w:tc>
        <w:tc>
          <w:tcPr>
            <w:tcW w:w="425" w:type="dxa"/>
            <w:shd w:val="clear" w:color="auto" w:fill="C0C0C0"/>
            <w:vAlign w:val="center"/>
            <w:hideMark/>
          </w:tcPr>
          <w:p w14:paraId="3A9D2D95" w14:textId="77777777" w:rsidR="008A6D4A" w:rsidRPr="00F4442C" w:rsidRDefault="008A6D4A">
            <w:pPr>
              <w:pStyle w:val="TAH"/>
            </w:pPr>
            <w:r w:rsidRPr="00F4442C">
              <w:t>P</w:t>
            </w:r>
          </w:p>
        </w:tc>
        <w:tc>
          <w:tcPr>
            <w:tcW w:w="1134" w:type="dxa"/>
            <w:shd w:val="clear" w:color="auto" w:fill="C0C0C0"/>
            <w:vAlign w:val="center"/>
          </w:tcPr>
          <w:p w14:paraId="3AEA73F0" w14:textId="77777777" w:rsidR="008A6D4A" w:rsidRPr="00F4442C" w:rsidRDefault="008A6D4A">
            <w:pPr>
              <w:pStyle w:val="TAH"/>
            </w:pPr>
            <w:r w:rsidRPr="00F4442C">
              <w:t>Cardinality</w:t>
            </w:r>
          </w:p>
        </w:tc>
        <w:tc>
          <w:tcPr>
            <w:tcW w:w="3686" w:type="dxa"/>
            <w:shd w:val="clear" w:color="auto" w:fill="C0C0C0"/>
            <w:vAlign w:val="center"/>
            <w:hideMark/>
          </w:tcPr>
          <w:p w14:paraId="4F6E8A9D" w14:textId="77777777" w:rsidR="008A6D4A" w:rsidRPr="00F4442C" w:rsidRDefault="008A6D4A">
            <w:pPr>
              <w:pStyle w:val="TAH"/>
              <w:rPr>
                <w:rFonts w:cs="Arial"/>
                <w:szCs w:val="18"/>
              </w:rPr>
            </w:pPr>
            <w:r w:rsidRPr="00F4442C">
              <w:rPr>
                <w:rFonts w:cs="Arial"/>
                <w:szCs w:val="18"/>
              </w:rPr>
              <w:t>Description</w:t>
            </w:r>
          </w:p>
        </w:tc>
        <w:tc>
          <w:tcPr>
            <w:tcW w:w="1310" w:type="dxa"/>
            <w:shd w:val="clear" w:color="auto" w:fill="C0C0C0"/>
            <w:vAlign w:val="center"/>
          </w:tcPr>
          <w:p w14:paraId="5EC88D5D" w14:textId="77777777" w:rsidR="008A6D4A" w:rsidRPr="00F4442C" w:rsidRDefault="008A6D4A">
            <w:pPr>
              <w:pStyle w:val="TAH"/>
              <w:rPr>
                <w:rFonts w:cs="Arial"/>
                <w:szCs w:val="18"/>
              </w:rPr>
            </w:pPr>
            <w:r w:rsidRPr="00F4442C">
              <w:rPr>
                <w:rFonts w:cs="Arial"/>
                <w:szCs w:val="18"/>
              </w:rPr>
              <w:t>Applicability</w:t>
            </w:r>
          </w:p>
        </w:tc>
      </w:tr>
      <w:tr w:rsidR="008A6D4A" w:rsidRPr="00F4442C" w14:paraId="69B0BB6D" w14:textId="77777777" w:rsidTr="00A806D3">
        <w:trPr>
          <w:jc w:val="center"/>
        </w:trPr>
        <w:tc>
          <w:tcPr>
            <w:tcW w:w="1552" w:type="dxa"/>
            <w:vAlign w:val="center"/>
          </w:tcPr>
          <w:p w14:paraId="1D849772" w14:textId="77777777" w:rsidR="008A6D4A" w:rsidRPr="00F4442C" w:rsidRDefault="008A6D4A" w:rsidP="00265AB8">
            <w:pPr>
              <w:pStyle w:val="TAL"/>
            </w:pPr>
            <w:r w:rsidRPr="00F4442C">
              <w:t>&lt;</w:t>
            </w:r>
            <w:r w:rsidRPr="00F4442C">
              <w:rPr>
                <w:i/>
              </w:rPr>
              <w:t>attribute name</w:t>
            </w:r>
            <w:r w:rsidRPr="00F4442C">
              <w:t>&gt;</w:t>
            </w:r>
          </w:p>
        </w:tc>
        <w:tc>
          <w:tcPr>
            <w:tcW w:w="1417" w:type="dxa"/>
            <w:vAlign w:val="center"/>
          </w:tcPr>
          <w:p w14:paraId="02B2A65E" w14:textId="77777777" w:rsidR="008A6D4A" w:rsidRPr="00F4442C" w:rsidRDefault="008A6D4A"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1AA50F3C" w14:textId="77777777" w:rsidR="008A6D4A" w:rsidRPr="00F4442C" w:rsidRDefault="008A6D4A" w:rsidP="00265AB8">
            <w:pPr>
              <w:pStyle w:val="TAC"/>
            </w:pPr>
            <w:r w:rsidRPr="00F4442C">
              <w:t>"M", "C" or "O"</w:t>
            </w:r>
          </w:p>
        </w:tc>
        <w:tc>
          <w:tcPr>
            <w:tcW w:w="1134" w:type="dxa"/>
            <w:vAlign w:val="center"/>
          </w:tcPr>
          <w:p w14:paraId="49463549" w14:textId="77777777" w:rsidR="008A6D4A" w:rsidRPr="00F4442C" w:rsidRDefault="008A6D4A" w:rsidP="00265AB8">
            <w:pPr>
              <w:pStyle w:val="TAL"/>
              <w:jc w:val="center"/>
            </w:pPr>
            <w:r w:rsidRPr="00F4442C">
              <w:t>"0..1", "1" or "M..N"</w:t>
            </w:r>
          </w:p>
        </w:tc>
        <w:tc>
          <w:tcPr>
            <w:tcW w:w="3686" w:type="dxa"/>
            <w:vAlign w:val="center"/>
          </w:tcPr>
          <w:p w14:paraId="2576FCC0" w14:textId="77777777" w:rsidR="008A6D4A" w:rsidRPr="00F4442C" w:rsidRDefault="008A6D4A" w:rsidP="00265AB8">
            <w:pPr>
              <w:pStyle w:val="TAL"/>
              <w:rPr>
                <w:rFonts w:cs="Arial"/>
                <w:szCs w:val="18"/>
              </w:rPr>
            </w:pPr>
            <w:r w:rsidRPr="00F4442C">
              <w:t>&lt;only if applicable&gt;</w:t>
            </w:r>
          </w:p>
        </w:tc>
        <w:tc>
          <w:tcPr>
            <w:tcW w:w="1310" w:type="dxa"/>
            <w:vAlign w:val="center"/>
          </w:tcPr>
          <w:p w14:paraId="60CB1350" w14:textId="77777777" w:rsidR="008A6D4A" w:rsidRPr="00F4442C" w:rsidRDefault="008A6D4A" w:rsidP="00265AB8">
            <w:pPr>
              <w:pStyle w:val="TAL"/>
              <w:rPr>
                <w:rFonts w:cs="Arial"/>
                <w:szCs w:val="18"/>
              </w:rPr>
            </w:pPr>
          </w:p>
        </w:tc>
      </w:tr>
      <w:tr w:rsidR="008A6D4A" w:rsidRPr="00F4442C" w14:paraId="5584BFE4" w14:textId="77777777" w:rsidTr="00A806D3">
        <w:trPr>
          <w:jc w:val="center"/>
        </w:trPr>
        <w:tc>
          <w:tcPr>
            <w:tcW w:w="1552" w:type="dxa"/>
            <w:vAlign w:val="center"/>
          </w:tcPr>
          <w:p w14:paraId="3C133CDC" w14:textId="77777777" w:rsidR="008A6D4A" w:rsidRPr="00F4442C" w:rsidRDefault="008A6D4A" w:rsidP="00265AB8">
            <w:pPr>
              <w:pStyle w:val="TAL"/>
            </w:pPr>
          </w:p>
        </w:tc>
        <w:tc>
          <w:tcPr>
            <w:tcW w:w="1417" w:type="dxa"/>
            <w:vAlign w:val="center"/>
          </w:tcPr>
          <w:p w14:paraId="49128BDA" w14:textId="77777777" w:rsidR="008A6D4A" w:rsidRPr="00F4442C" w:rsidRDefault="008A6D4A" w:rsidP="00265AB8">
            <w:pPr>
              <w:pStyle w:val="TAL"/>
            </w:pPr>
          </w:p>
        </w:tc>
        <w:tc>
          <w:tcPr>
            <w:tcW w:w="425" w:type="dxa"/>
            <w:vAlign w:val="center"/>
          </w:tcPr>
          <w:p w14:paraId="678C126B" w14:textId="77777777" w:rsidR="008A6D4A" w:rsidRPr="00F4442C" w:rsidRDefault="008A6D4A" w:rsidP="00265AB8">
            <w:pPr>
              <w:pStyle w:val="TAC"/>
            </w:pPr>
          </w:p>
        </w:tc>
        <w:tc>
          <w:tcPr>
            <w:tcW w:w="1134" w:type="dxa"/>
            <w:vAlign w:val="center"/>
          </w:tcPr>
          <w:p w14:paraId="03AB861D" w14:textId="77777777" w:rsidR="008A6D4A" w:rsidRPr="00F4442C" w:rsidRDefault="008A6D4A" w:rsidP="00265AB8">
            <w:pPr>
              <w:pStyle w:val="TAL"/>
              <w:jc w:val="center"/>
            </w:pPr>
          </w:p>
        </w:tc>
        <w:tc>
          <w:tcPr>
            <w:tcW w:w="3686" w:type="dxa"/>
            <w:vAlign w:val="center"/>
          </w:tcPr>
          <w:p w14:paraId="6644C7F2" w14:textId="77777777" w:rsidR="008A6D4A" w:rsidRPr="00F4442C" w:rsidRDefault="008A6D4A" w:rsidP="00265AB8">
            <w:pPr>
              <w:pStyle w:val="TAL"/>
              <w:rPr>
                <w:rFonts w:cs="Arial"/>
                <w:szCs w:val="18"/>
              </w:rPr>
            </w:pPr>
          </w:p>
        </w:tc>
        <w:tc>
          <w:tcPr>
            <w:tcW w:w="1310" w:type="dxa"/>
            <w:vAlign w:val="center"/>
          </w:tcPr>
          <w:p w14:paraId="77B77EB4" w14:textId="77777777" w:rsidR="008A6D4A" w:rsidRPr="00F4442C" w:rsidRDefault="008A6D4A" w:rsidP="00265AB8">
            <w:pPr>
              <w:pStyle w:val="TAL"/>
              <w:rPr>
                <w:rFonts w:cs="Arial"/>
                <w:szCs w:val="18"/>
              </w:rPr>
            </w:pPr>
          </w:p>
        </w:tc>
      </w:tr>
      <w:tr w:rsidR="008A6D4A" w:rsidRPr="00F4442C" w14:paraId="204A20AB" w14:textId="77777777" w:rsidTr="00A806D3">
        <w:trPr>
          <w:jc w:val="center"/>
        </w:trPr>
        <w:tc>
          <w:tcPr>
            <w:tcW w:w="1552" w:type="dxa"/>
            <w:vAlign w:val="center"/>
          </w:tcPr>
          <w:p w14:paraId="60C27B72" w14:textId="77777777" w:rsidR="008A6D4A" w:rsidRPr="00F4442C" w:rsidRDefault="008A6D4A" w:rsidP="00265AB8">
            <w:pPr>
              <w:pStyle w:val="TAL"/>
            </w:pPr>
          </w:p>
        </w:tc>
        <w:tc>
          <w:tcPr>
            <w:tcW w:w="1417" w:type="dxa"/>
            <w:vAlign w:val="center"/>
          </w:tcPr>
          <w:p w14:paraId="2006BAA7" w14:textId="77777777" w:rsidR="008A6D4A" w:rsidRPr="00F4442C" w:rsidRDefault="008A6D4A" w:rsidP="00265AB8">
            <w:pPr>
              <w:pStyle w:val="TAL"/>
            </w:pPr>
          </w:p>
        </w:tc>
        <w:tc>
          <w:tcPr>
            <w:tcW w:w="425" w:type="dxa"/>
            <w:vAlign w:val="center"/>
          </w:tcPr>
          <w:p w14:paraId="3D336445" w14:textId="77777777" w:rsidR="008A6D4A" w:rsidRPr="00F4442C" w:rsidRDefault="008A6D4A" w:rsidP="00265AB8">
            <w:pPr>
              <w:pStyle w:val="TAC"/>
            </w:pPr>
          </w:p>
        </w:tc>
        <w:tc>
          <w:tcPr>
            <w:tcW w:w="1134" w:type="dxa"/>
            <w:vAlign w:val="center"/>
          </w:tcPr>
          <w:p w14:paraId="779A8F78" w14:textId="77777777" w:rsidR="008A6D4A" w:rsidRPr="00F4442C" w:rsidRDefault="008A6D4A" w:rsidP="00265AB8">
            <w:pPr>
              <w:pStyle w:val="TAL"/>
              <w:jc w:val="center"/>
            </w:pPr>
          </w:p>
        </w:tc>
        <w:tc>
          <w:tcPr>
            <w:tcW w:w="3686" w:type="dxa"/>
            <w:vAlign w:val="center"/>
          </w:tcPr>
          <w:p w14:paraId="7F7ED7B7" w14:textId="77777777" w:rsidR="008A6D4A" w:rsidRPr="00F4442C" w:rsidRDefault="008A6D4A" w:rsidP="00265AB8">
            <w:pPr>
              <w:pStyle w:val="TAL"/>
              <w:rPr>
                <w:rFonts w:cs="Arial"/>
                <w:szCs w:val="18"/>
              </w:rPr>
            </w:pPr>
          </w:p>
        </w:tc>
        <w:tc>
          <w:tcPr>
            <w:tcW w:w="1310" w:type="dxa"/>
            <w:vAlign w:val="center"/>
          </w:tcPr>
          <w:p w14:paraId="402681B0" w14:textId="77777777" w:rsidR="008A6D4A" w:rsidRPr="00F4442C" w:rsidRDefault="008A6D4A" w:rsidP="00265AB8">
            <w:pPr>
              <w:pStyle w:val="TAL"/>
              <w:rPr>
                <w:rFonts w:cs="Arial"/>
                <w:szCs w:val="18"/>
              </w:rPr>
            </w:pPr>
          </w:p>
        </w:tc>
      </w:tr>
    </w:tbl>
    <w:p w14:paraId="56D410E5" w14:textId="77777777" w:rsidR="008A6D4A" w:rsidRPr="00F4442C" w:rsidRDefault="008A6D4A" w:rsidP="000602BD">
      <w:pPr>
        <w:rPr>
          <w:lang w:val="en-US"/>
        </w:rPr>
      </w:pPr>
    </w:p>
    <w:p w14:paraId="2098F3B1" w14:textId="77777777" w:rsidR="008A6D4A" w:rsidRPr="00F4442C" w:rsidRDefault="008A6D4A" w:rsidP="007A4424">
      <w:pPr>
        <w:pStyle w:val="51"/>
      </w:pPr>
      <w:bookmarkStart w:id="300" w:name="_Toc510696637"/>
      <w:bookmarkStart w:id="301" w:name="_Toc35971432"/>
      <w:bookmarkStart w:id="302" w:name="_Toc151743357"/>
      <w:r w:rsidRPr="00F4442C">
        <w:t>6.1.6.2.3</w:t>
      </w:r>
      <w:r w:rsidRPr="00F4442C">
        <w:tab/>
        <w:t>Type: &lt;TypeName 2&gt;</w:t>
      </w:r>
      <w:bookmarkEnd w:id="300"/>
      <w:bookmarkEnd w:id="301"/>
      <w:bookmarkEnd w:id="302"/>
    </w:p>
    <w:p w14:paraId="26C98041" w14:textId="77777777" w:rsidR="008A6D4A" w:rsidRPr="00F4442C" w:rsidRDefault="008A6D4A" w:rsidP="008A6D4A">
      <w:pPr>
        <w:pStyle w:val="Guidance"/>
      </w:pPr>
      <w:r w:rsidRPr="00F4442C">
        <w:t>And so on if there are more types to specify.</w:t>
      </w:r>
    </w:p>
    <w:p w14:paraId="1B4A04DF" w14:textId="77777777" w:rsidR="008A6D4A" w:rsidRPr="00F4442C" w:rsidRDefault="008A6D4A" w:rsidP="007A4424">
      <w:pPr>
        <w:pStyle w:val="41"/>
        <w:rPr>
          <w:lang w:val="en-US"/>
        </w:rPr>
      </w:pPr>
      <w:bookmarkStart w:id="303" w:name="_Toc510696638"/>
      <w:bookmarkStart w:id="304" w:name="_Toc35971433"/>
      <w:bookmarkStart w:id="305" w:name="_Toc151743358"/>
      <w:r w:rsidRPr="00F4442C">
        <w:rPr>
          <w:lang w:val="en-US"/>
        </w:rPr>
        <w:t>6.1.6.3</w:t>
      </w:r>
      <w:r w:rsidRPr="00F4442C">
        <w:rPr>
          <w:lang w:val="en-US"/>
        </w:rPr>
        <w:tab/>
        <w:t>Simple data types and enumerations</w:t>
      </w:r>
      <w:bookmarkEnd w:id="303"/>
      <w:bookmarkEnd w:id="304"/>
      <w:bookmarkEnd w:id="305"/>
    </w:p>
    <w:p w14:paraId="01A9AEE4" w14:textId="77777777" w:rsidR="008A6D4A" w:rsidRPr="00F4442C" w:rsidRDefault="008A6D4A" w:rsidP="008A6D4A">
      <w:pPr>
        <w:pStyle w:val="Guidance"/>
      </w:pPr>
      <w:r w:rsidRPr="00F4442C">
        <w:t>This clause will define simple data types and enumerations that can be referenced from data structures defined in the previous clauses.</w:t>
      </w:r>
    </w:p>
    <w:p w14:paraId="65A70611" w14:textId="77777777" w:rsidR="008A6D4A" w:rsidRPr="00F4442C" w:rsidRDefault="008A6D4A" w:rsidP="007A4424">
      <w:pPr>
        <w:pStyle w:val="51"/>
      </w:pPr>
      <w:bookmarkStart w:id="306" w:name="_Toc510696639"/>
      <w:bookmarkStart w:id="307" w:name="_Toc35971434"/>
      <w:bookmarkStart w:id="308" w:name="_Toc151743359"/>
      <w:r w:rsidRPr="00F4442C">
        <w:t>6.1.6.3.1</w:t>
      </w:r>
      <w:r w:rsidRPr="00F4442C">
        <w:tab/>
        <w:t>Introduction</w:t>
      </w:r>
      <w:bookmarkEnd w:id="306"/>
      <w:bookmarkEnd w:id="307"/>
      <w:bookmarkEnd w:id="308"/>
    </w:p>
    <w:p w14:paraId="53A09E94" w14:textId="77777777" w:rsidR="008A6D4A" w:rsidRPr="00F4442C" w:rsidRDefault="008A6D4A" w:rsidP="008A6D4A">
      <w:r w:rsidRPr="00F4442C">
        <w:t>This clause defines simple data types and enumerations that can be referenced from data structures defined in the previous clauses.</w:t>
      </w:r>
    </w:p>
    <w:p w14:paraId="53F0885A" w14:textId="77777777" w:rsidR="008A6D4A" w:rsidRPr="00F4442C" w:rsidRDefault="008A6D4A" w:rsidP="007A4424">
      <w:pPr>
        <w:pStyle w:val="51"/>
      </w:pPr>
      <w:bookmarkStart w:id="309" w:name="_Toc510696640"/>
      <w:bookmarkStart w:id="310" w:name="_Toc35971435"/>
      <w:bookmarkStart w:id="311" w:name="_Toc151743360"/>
      <w:r w:rsidRPr="00F4442C">
        <w:t>6.1.6.3.2</w:t>
      </w:r>
      <w:r w:rsidRPr="00F4442C">
        <w:tab/>
        <w:t>Simple data types</w:t>
      </w:r>
      <w:bookmarkEnd w:id="309"/>
      <w:bookmarkEnd w:id="310"/>
      <w:bookmarkEnd w:id="311"/>
    </w:p>
    <w:p w14:paraId="3E57B034" w14:textId="5EA329D5" w:rsidR="003E58FE" w:rsidRPr="00F4442C" w:rsidRDefault="003E58FE" w:rsidP="003E58FE">
      <w:bookmarkStart w:id="312" w:name="_Toc510696641"/>
      <w:bookmarkStart w:id="313" w:name="_Toc35971436"/>
      <w:r w:rsidRPr="00F4442C">
        <w:t>The simple data types defined in table 6.1.6.3.2-1 shall be supported.</w:t>
      </w:r>
    </w:p>
    <w:p w14:paraId="450F994D" w14:textId="459D42C3" w:rsidR="003E58FE" w:rsidRPr="00F4442C" w:rsidRDefault="003E58FE" w:rsidP="003E58FE">
      <w:pPr>
        <w:pStyle w:val="TH"/>
      </w:pPr>
      <w:r w:rsidRPr="00F4442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F4442C"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F4442C" w:rsidRDefault="003E58FE" w:rsidP="00F8020A">
            <w:pPr>
              <w:pStyle w:val="TAH"/>
            </w:pPr>
            <w:r w:rsidRPr="00F4442C">
              <w:t>Type Name</w:t>
            </w:r>
          </w:p>
        </w:tc>
        <w:tc>
          <w:tcPr>
            <w:tcW w:w="883" w:type="pct"/>
            <w:shd w:val="clear" w:color="auto" w:fill="C0C0C0"/>
            <w:tcMar>
              <w:top w:w="0" w:type="dxa"/>
              <w:left w:w="108" w:type="dxa"/>
              <w:bottom w:w="0" w:type="dxa"/>
              <w:right w:w="108" w:type="dxa"/>
            </w:tcMar>
            <w:vAlign w:val="center"/>
          </w:tcPr>
          <w:p w14:paraId="752A9E07" w14:textId="77777777" w:rsidR="003E58FE" w:rsidRPr="00F4442C" w:rsidRDefault="003E58FE" w:rsidP="00E66103">
            <w:pPr>
              <w:pStyle w:val="TAH"/>
            </w:pPr>
            <w:r w:rsidRPr="00F4442C">
              <w:t>Type Definition</w:t>
            </w:r>
          </w:p>
        </w:tc>
        <w:tc>
          <w:tcPr>
            <w:tcW w:w="2872" w:type="pct"/>
            <w:shd w:val="clear" w:color="auto" w:fill="C0C0C0"/>
            <w:vAlign w:val="center"/>
          </w:tcPr>
          <w:p w14:paraId="7EFD579F" w14:textId="77777777" w:rsidR="003E58FE" w:rsidRPr="00F4442C" w:rsidRDefault="003E58FE">
            <w:pPr>
              <w:pStyle w:val="TAH"/>
            </w:pPr>
            <w:r w:rsidRPr="00F4442C">
              <w:t>Description</w:t>
            </w:r>
          </w:p>
        </w:tc>
        <w:tc>
          <w:tcPr>
            <w:tcW w:w="586" w:type="pct"/>
            <w:shd w:val="clear" w:color="auto" w:fill="C0C0C0"/>
            <w:vAlign w:val="center"/>
          </w:tcPr>
          <w:p w14:paraId="581760E0" w14:textId="77777777" w:rsidR="003E58FE" w:rsidRPr="00F4442C" w:rsidRDefault="003E58FE">
            <w:pPr>
              <w:pStyle w:val="TAH"/>
            </w:pPr>
            <w:r w:rsidRPr="00F4442C">
              <w:t>Applicability</w:t>
            </w:r>
          </w:p>
        </w:tc>
      </w:tr>
      <w:tr w:rsidR="003E58FE" w:rsidRPr="00F4442C"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F4442C"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F4442C" w:rsidRDefault="003E58FE" w:rsidP="004677D3">
            <w:pPr>
              <w:pStyle w:val="TAL"/>
            </w:pPr>
            <w:r w:rsidRPr="00F4442C">
              <w:t>&lt;one simple data type, i.e. boolean, integer, number, or string&gt;</w:t>
            </w:r>
          </w:p>
        </w:tc>
        <w:tc>
          <w:tcPr>
            <w:tcW w:w="2872" w:type="pct"/>
            <w:vAlign w:val="center"/>
          </w:tcPr>
          <w:p w14:paraId="20A96E42" w14:textId="77777777" w:rsidR="003E58FE" w:rsidRPr="00F4442C" w:rsidRDefault="003E58FE" w:rsidP="004677D3">
            <w:pPr>
              <w:pStyle w:val="TAL"/>
            </w:pPr>
          </w:p>
        </w:tc>
        <w:tc>
          <w:tcPr>
            <w:tcW w:w="586" w:type="pct"/>
            <w:vAlign w:val="center"/>
          </w:tcPr>
          <w:p w14:paraId="1EF7A881" w14:textId="77777777" w:rsidR="003E58FE" w:rsidRPr="00F4442C" w:rsidRDefault="003E58FE" w:rsidP="004677D3">
            <w:pPr>
              <w:pStyle w:val="TAL"/>
            </w:pPr>
          </w:p>
        </w:tc>
      </w:tr>
    </w:tbl>
    <w:p w14:paraId="3878937B" w14:textId="77777777" w:rsidR="003E58FE" w:rsidRPr="00F4442C" w:rsidRDefault="003E58FE" w:rsidP="003E58FE"/>
    <w:p w14:paraId="38A1B740" w14:textId="77777777" w:rsidR="008A6D4A" w:rsidRPr="00F4442C" w:rsidRDefault="008A6D4A" w:rsidP="007A4424">
      <w:pPr>
        <w:pStyle w:val="51"/>
      </w:pPr>
      <w:bookmarkStart w:id="314" w:name="_Toc151743361"/>
      <w:r w:rsidRPr="00F4442C">
        <w:t>6.1.6.3.3</w:t>
      </w:r>
      <w:r w:rsidRPr="00F4442C">
        <w:tab/>
        <w:t>Enumeration: &lt;EnumType1&gt;</w:t>
      </w:r>
      <w:bookmarkEnd w:id="312"/>
      <w:bookmarkEnd w:id="313"/>
      <w:bookmarkEnd w:id="314"/>
    </w:p>
    <w:p w14:paraId="2EFFD90F" w14:textId="718F5AA9" w:rsidR="008A6D4A" w:rsidRPr="00F4442C" w:rsidRDefault="008A6D4A" w:rsidP="008A6D4A">
      <w:r w:rsidRPr="00F4442C">
        <w:t>The enumeration &lt;EnumType1&gt; represents &lt;something&gt;. It shall comply with the provisions defined in table</w:t>
      </w:r>
      <w:r w:rsidR="00FF0335" w:rsidRPr="00F4442C">
        <w:t> </w:t>
      </w:r>
      <w:r w:rsidRPr="00F4442C">
        <w:t>6.1.</w:t>
      </w:r>
      <w:r w:rsidR="00355B47" w:rsidRPr="00F4442C">
        <w:t>6.</w:t>
      </w:r>
      <w:r w:rsidRPr="00F4442C">
        <w:t>3.3-1.</w:t>
      </w:r>
    </w:p>
    <w:p w14:paraId="2836E0E1" w14:textId="77777777" w:rsidR="008A6D4A" w:rsidRPr="00F4442C" w:rsidRDefault="008A6D4A" w:rsidP="008A6D4A">
      <w:pPr>
        <w:pStyle w:val="TH"/>
      </w:pPr>
      <w:r w:rsidRPr="00F4442C">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F4442C"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F4442C" w:rsidRDefault="008A6D4A" w:rsidP="00F8020A">
            <w:pPr>
              <w:pStyle w:val="TAH"/>
            </w:pPr>
            <w:r w:rsidRPr="00F4442C">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F4442C" w:rsidRDefault="008A6D4A" w:rsidP="00E66103">
            <w:pPr>
              <w:pStyle w:val="TAH"/>
            </w:pPr>
            <w:r w:rsidRPr="00F4442C">
              <w:t>Description</w:t>
            </w:r>
          </w:p>
        </w:tc>
        <w:tc>
          <w:tcPr>
            <w:tcW w:w="630" w:type="pct"/>
            <w:shd w:val="clear" w:color="auto" w:fill="C0C0C0"/>
            <w:vAlign w:val="center"/>
          </w:tcPr>
          <w:p w14:paraId="1A0B9EC1" w14:textId="77777777" w:rsidR="008A6D4A" w:rsidRPr="00F4442C" w:rsidRDefault="008A6D4A">
            <w:pPr>
              <w:pStyle w:val="TAH"/>
            </w:pPr>
            <w:r w:rsidRPr="00F4442C">
              <w:t>Applicability</w:t>
            </w:r>
          </w:p>
        </w:tc>
      </w:tr>
      <w:tr w:rsidR="008A6D4A" w:rsidRPr="00F4442C" w14:paraId="566A633A" w14:textId="77777777" w:rsidTr="000C7405">
        <w:tc>
          <w:tcPr>
            <w:tcW w:w="1309" w:type="pct"/>
            <w:tcMar>
              <w:top w:w="0" w:type="dxa"/>
              <w:left w:w="108" w:type="dxa"/>
              <w:bottom w:w="0" w:type="dxa"/>
              <w:right w:w="108" w:type="dxa"/>
            </w:tcMar>
            <w:vAlign w:val="center"/>
          </w:tcPr>
          <w:p w14:paraId="10001F43" w14:textId="77777777" w:rsidR="008A6D4A" w:rsidRPr="00F4442C"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F4442C" w:rsidRDefault="008A6D4A" w:rsidP="000C7405">
            <w:pPr>
              <w:pStyle w:val="TAL"/>
            </w:pPr>
          </w:p>
        </w:tc>
        <w:tc>
          <w:tcPr>
            <w:tcW w:w="630" w:type="pct"/>
            <w:vAlign w:val="center"/>
          </w:tcPr>
          <w:p w14:paraId="1D04A63E" w14:textId="77777777" w:rsidR="008A6D4A" w:rsidRPr="00F4442C" w:rsidRDefault="008A6D4A" w:rsidP="000C7405">
            <w:pPr>
              <w:pStyle w:val="TAL"/>
            </w:pPr>
          </w:p>
        </w:tc>
      </w:tr>
    </w:tbl>
    <w:p w14:paraId="4A6D8595" w14:textId="77777777" w:rsidR="008A6D4A" w:rsidRPr="00F4442C" w:rsidRDefault="008A6D4A" w:rsidP="008A6D4A">
      <w:pPr>
        <w:rPr>
          <w:lang w:val="en-US"/>
        </w:rPr>
      </w:pPr>
    </w:p>
    <w:p w14:paraId="66AA72FA" w14:textId="77777777" w:rsidR="008A6D4A" w:rsidRPr="00F4442C" w:rsidRDefault="008A6D4A" w:rsidP="007A4424">
      <w:pPr>
        <w:pStyle w:val="51"/>
      </w:pPr>
      <w:bookmarkStart w:id="315" w:name="_Toc510696642"/>
      <w:bookmarkStart w:id="316" w:name="_Toc35971437"/>
      <w:bookmarkStart w:id="317" w:name="_Toc151743362"/>
      <w:r w:rsidRPr="00F4442C">
        <w:t>6.1.6.3.4</w:t>
      </w:r>
      <w:r w:rsidRPr="00F4442C">
        <w:tab/>
        <w:t>Enumeration: &lt;EnumType2&gt;</w:t>
      </w:r>
      <w:bookmarkEnd w:id="315"/>
      <w:bookmarkEnd w:id="316"/>
      <w:bookmarkEnd w:id="317"/>
    </w:p>
    <w:p w14:paraId="3409D675" w14:textId="77777777" w:rsidR="008A6D4A" w:rsidRPr="00F4442C" w:rsidRDefault="008A6D4A" w:rsidP="008A6D4A">
      <w:pPr>
        <w:pStyle w:val="Guidance"/>
      </w:pPr>
      <w:r w:rsidRPr="00F4442C">
        <w:t>And so on if there are more enumerations to define.</w:t>
      </w:r>
    </w:p>
    <w:p w14:paraId="78752715" w14:textId="77777777" w:rsidR="008A6D4A" w:rsidRPr="00F4442C" w:rsidRDefault="008A6D4A" w:rsidP="007A4424">
      <w:pPr>
        <w:pStyle w:val="41"/>
        <w:rPr>
          <w:lang w:val="en-US"/>
        </w:rPr>
      </w:pPr>
      <w:bookmarkStart w:id="318" w:name="_Toc510696643"/>
      <w:bookmarkStart w:id="319" w:name="_Toc35971438"/>
      <w:bookmarkStart w:id="320" w:name="_Toc151743363"/>
      <w:r w:rsidRPr="00F4442C">
        <w:rPr>
          <w:lang w:val="en-US"/>
        </w:rPr>
        <w:lastRenderedPageBreak/>
        <w:t>6.1.6.4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318"/>
      <w:bookmarkEnd w:id="319"/>
      <w:bookmarkEnd w:id="320"/>
    </w:p>
    <w:p w14:paraId="41695600" w14:textId="77777777" w:rsidR="008A6D4A" w:rsidRPr="00F4442C" w:rsidRDefault="008A6D4A" w:rsidP="007A4424">
      <w:pPr>
        <w:pStyle w:val="51"/>
      </w:pPr>
      <w:bookmarkStart w:id="321" w:name="_Toc510696644"/>
      <w:bookmarkStart w:id="322" w:name="_Toc35971439"/>
      <w:bookmarkStart w:id="323" w:name="_Toc151743364"/>
      <w:r w:rsidRPr="00F4442C">
        <w:t>6.1.6.4.1</w:t>
      </w:r>
      <w:r w:rsidRPr="00F4442C">
        <w:tab/>
        <w:t>Type: &lt;TypeName 1&gt;</w:t>
      </w:r>
      <w:bookmarkEnd w:id="321"/>
      <w:bookmarkEnd w:id="322"/>
      <w:bookmarkEnd w:id="323"/>
    </w:p>
    <w:p w14:paraId="01152422" w14:textId="1290CD8A" w:rsidR="008A6D4A" w:rsidRPr="00F4442C" w:rsidRDefault="008A6D4A" w:rsidP="008A6D4A">
      <w:pPr>
        <w:pStyle w:val="Guidance"/>
      </w:pPr>
      <w:r w:rsidRPr="00F4442C">
        <w:t>The data types describing alternative data types or combinations of data types shall represent an OpenAPI schema object using the "oneOf", "anyOf" or "allOf"  keyword to list alternative or to be combined data types (see the OpenAPI specification</w:t>
      </w:r>
      <w:r w:rsidR="003E58FE" w:rsidRPr="00F4442C">
        <w:t> [</w:t>
      </w:r>
      <w:r w:rsidRPr="00F4442C">
        <w:t>4] and https://swagger.io/docs/specification/data-models/oneof-anyof-allof-not/).</w:t>
      </w:r>
    </w:p>
    <w:p w14:paraId="2317CF92" w14:textId="77777777" w:rsidR="008A6D4A" w:rsidRPr="00F4442C" w:rsidRDefault="008A6D4A" w:rsidP="008A6D4A">
      <w:pPr>
        <w:pStyle w:val="Guidance"/>
      </w:pPr>
      <w:r w:rsidRPr="00F4442C">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Pr="00F4442C" w:rsidRDefault="008A6D4A" w:rsidP="008A6D4A">
      <w:pPr>
        <w:pStyle w:val="Guidance"/>
      </w:pPr>
      <w:r w:rsidRPr="00F4442C">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4442C" w:rsidRDefault="008A6D4A" w:rsidP="008A6D4A">
      <w:pPr>
        <w:pStyle w:val="Guidance"/>
      </w:pPr>
      <w:r w:rsidRPr="00F4442C">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Pr="00F4442C" w:rsidRDefault="008A6D4A" w:rsidP="008A6D4A">
      <w:pPr>
        <w:pStyle w:val="TH"/>
      </w:pPr>
      <w:r w:rsidRPr="00F4442C">
        <w:rPr>
          <w:noProof/>
        </w:rPr>
        <w:t>Table </w:t>
      </w:r>
      <w:r w:rsidRPr="00F4442C">
        <w:t xml:space="preserve">6.1.6.4.1-1: </w:t>
      </w:r>
      <w:r w:rsidRPr="00F4442C">
        <w:rPr>
          <w:noProof/>
        </w:rPr>
        <w:t xml:space="preserve">Definition of type </w:t>
      </w:r>
      <w:r w:rsidRPr="00F4442C">
        <w:t xml:space="preserve">&lt;Type name 1&gt; </w:t>
      </w:r>
      <w:r w:rsidRPr="00F4442C">
        <w:rPr>
          <w:noProof/>
        </w:rPr>
        <w:t>as a list of &lt;"mutually exclusive alternatives" / "non-exclusive alternatives" / "</w:t>
      </w:r>
      <w:r w:rsidRPr="00F4442C">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F4442C" w14:paraId="1FB44AD3" w14:textId="77777777" w:rsidTr="008675AD">
        <w:trPr>
          <w:jc w:val="center"/>
        </w:trPr>
        <w:tc>
          <w:tcPr>
            <w:tcW w:w="2482" w:type="dxa"/>
            <w:shd w:val="clear" w:color="auto" w:fill="C0C0C0"/>
            <w:vAlign w:val="center"/>
            <w:hideMark/>
          </w:tcPr>
          <w:p w14:paraId="239F94C1" w14:textId="77777777" w:rsidR="008A6D4A" w:rsidRPr="00F4442C" w:rsidRDefault="008A6D4A" w:rsidP="00F8020A">
            <w:pPr>
              <w:pStyle w:val="TAH"/>
            </w:pPr>
            <w:r w:rsidRPr="00F4442C">
              <w:t>Data type</w:t>
            </w:r>
          </w:p>
        </w:tc>
        <w:tc>
          <w:tcPr>
            <w:tcW w:w="1169" w:type="dxa"/>
            <w:shd w:val="clear" w:color="auto" w:fill="C0C0C0"/>
            <w:vAlign w:val="center"/>
          </w:tcPr>
          <w:p w14:paraId="3C1A658A" w14:textId="77777777" w:rsidR="008A6D4A" w:rsidRPr="00F4442C" w:rsidRDefault="008A6D4A" w:rsidP="00E66103">
            <w:pPr>
              <w:pStyle w:val="TAH"/>
            </w:pPr>
            <w:r w:rsidRPr="00F4442C">
              <w:t>Cardinality</w:t>
            </w:r>
          </w:p>
        </w:tc>
        <w:tc>
          <w:tcPr>
            <w:tcW w:w="3827" w:type="dxa"/>
            <w:shd w:val="clear" w:color="auto" w:fill="C0C0C0"/>
            <w:vAlign w:val="center"/>
            <w:hideMark/>
          </w:tcPr>
          <w:p w14:paraId="5BB6262A" w14:textId="77777777" w:rsidR="008A6D4A" w:rsidRPr="00F4442C" w:rsidRDefault="008A6D4A">
            <w:pPr>
              <w:pStyle w:val="TAH"/>
              <w:rPr>
                <w:rFonts w:cs="Arial"/>
                <w:szCs w:val="18"/>
              </w:rPr>
            </w:pPr>
            <w:r w:rsidRPr="00F4442C">
              <w:rPr>
                <w:rFonts w:cs="Arial"/>
                <w:szCs w:val="18"/>
              </w:rPr>
              <w:t>Description</w:t>
            </w:r>
          </w:p>
        </w:tc>
        <w:tc>
          <w:tcPr>
            <w:tcW w:w="2092" w:type="dxa"/>
            <w:shd w:val="clear" w:color="auto" w:fill="C0C0C0"/>
            <w:vAlign w:val="center"/>
          </w:tcPr>
          <w:p w14:paraId="75E2FA96" w14:textId="77777777" w:rsidR="008A6D4A" w:rsidRPr="00F4442C" w:rsidRDefault="008A6D4A">
            <w:pPr>
              <w:pStyle w:val="TAH"/>
              <w:rPr>
                <w:rFonts w:cs="Arial"/>
                <w:szCs w:val="18"/>
              </w:rPr>
            </w:pPr>
            <w:r w:rsidRPr="00F4442C">
              <w:rPr>
                <w:rFonts w:cs="Arial"/>
                <w:szCs w:val="18"/>
              </w:rPr>
              <w:t>Applicability</w:t>
            </w:r>
          </w:p>
        </w:tc>
      </w:tr>
      <w:tr w:rsidR="008A6D4A" w:rsidRPr="00F4442C" w14:paraId="6DDAD3DE" w14:textId="77777777" w:rsidTr="000C7405">
        <w:trPr>
          <w:jc w:val="center"/>
        </w:trPr>
        <w:tc>
          <w:tcPr>
            <w:tcW w:w="2482" w:type="dxa"/>
            <w:vAlign w:val="center"/>
          </w:tcPr>
          <w:p w14:paraId="62A73DB8" w14:textId="77777777" w:rsidR="008A6D4A" w:rsidRPr="00F4442C" w:rsidRDefault="008A6D4A" w:rsidP="000C7405">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1169" w:type="dxa"/>
            <w:vAlign w:val="center"/>
          </w:tcPr>
          <w:p w14:paraId="44F7971B" w14:textId="77777777" w:rsidR="008A6D4A" w:rsidRPr="00F4442C" w:rsidRDefault="008A6D4A" w:rsidP="000C7405">
            <w:pPr>
              <w:pStyle w:val="TAC"/>
            </w:pPr>
            <w:r w:rsidRPr="00F4442C">
              <w:t>"1" or "</w:t>
            </w:r>
            <w:r w:rsidRPr="00F4442C">
              <w:rPr>
                <w:i/>
              </w:rPr>
              <w:t>M</w:t>
            </w:r>
            <w:r w:rsidRPr="00F4442C">
              <w:t>..</w:t>
            </w:r>
            <w:r w:rsidRPr="00F4442C">
              <w:rPr>
                <w:i/>
              </w:rPr>
              <w:t>N</w:t>
            </w:r>
            <w:r w:rsidRPr="00F4442C">
              <w:t>"</w:t>
            </w:r>
          </w:p>
        </w:tc>
        <w:tc>
          <w:tcPr>
            <w:tcW w:w="3827" w:type="dxa"/>
            <w:vAlign w:val="center"/>
          </w:tcPr>
          <w:p w14:paraId="696CC9C9" w14:textId="77777777" w:rsidR="008A6D4A" w:rsidRPr="00F4442C" w:rsidRDefault="008A6D4A" w:rsidP="000C7405">
            <w:pPr>
              <w:pStyle w:val="TAL"/>
              <w:rPr>
                <w:rFonts w:cs="Arial"/>
                <w:szCs w:val="18"/>
              </w:rPr>
            </w:pPr>
            <w:r w:rsidRPr="00F4442C">
              <w:t>&lt;only if applicable&gt;</w:t>
            </w:r>
          </w:p>
        </w:tc>
        <w:tc>
          <w:tcPr>
            <w:tcW w:w="2092" w:type="dxa"/>
            <w:vAlign w:val="center"/>
          </w:tcPr>
          <w:p w14:paraId="0D862234" w14:textId="77777777" w:rsidR="008A6D4A" w:rsidRPr="00F4442C" w:rsidRDefault="008A6D4A" w:rsidP="000C7405">
            <w:pPr>
              <w:pStyle w:val="TAL"/>
            </w:pPr>
          </w:p>
        </w:tc>
      </w:tr>
    </w:tbl>
    <w:p w14:paraId="7EFEE794" w14:textId="77777777" w:rsidR="008A6D4A" w:rsidRPr="00F4442C" w:rsidRDefault="008A6D4A" w:rsidP="008A6D4A"/>
    <w:p w14:paraId="14070364" w14:textId="77777777" w:rsidR="008A6D4A" w:rsidRPr="00F4442C" w:rsidRDefault="008A6D4A" w:rsidP="007A4424">
      <w:pPr>
        <w:pStyle w:val="51"/>
      </w:pPr>
      <w:bookmarkStart w:id="324" w:name="_Toc510696645"/>
      <w:bookmarkStart w:id="325" w:name="_Toc35971440"/>
      <w:bookmarkStart w:id="326" w:name="_Toc151743365"/>
      <w:r w:rsidRPr="00F4442C">
        <w:t>6.1.6.4.2</w:t>
      </w:r>
      <w:r w:rsidRPr="00F4442C">
        <w:tab/>
        <w:t>Type: &lt;TypeName 2&gt;</w:t>
      </w:r>
      <w:bookmarkEnd w:id="324"/>
      <w:bookmarkEnd w:id="325"/>
      <w:bookmarkEnd w:id="326"/>
    </w:p>
    <w:p w14:paraId="6C19D916" w14:textId="77777777" w:rsidR="008A6D4A" w:rsidRPr="00F4442C" w:rsidRDefault="008A6D4A" w:rsidP="008A6D4A">
      <w:pPr>
        <w:pStyle w:val="Guidance"/>
      </w:pPr>
      <w:r w:rsidRPr="00F4442C">
        <w:t>And so on if there are more types to specify.</w:t>
      </w:r>
    </w:p>
    <w:p w14:paraId="36A9FEF4" w14:textId="77777777" w:rsidR="008A6D4A" w:rsidRPr="00F4442C" w:rsidRDefault="008A6D4A" w:rsidP="007A4424">
      <w:pPr>
        <w:pStyle w:val="41"/>
      </w:pPr>
      <w:bookmarkStart w:id="327" w:name="_Toc510696646"/>
      <w:bookmarkStart w:id="328" w:name="_Toc35971441"/>
      <w:bookmarkStart w:id="329" w:name="_Toc151743366"/>
      <w:r w:rsidRPr="00F4442C">
        <w:t>6.1.6.5</w:t>
      </w:r>
      <w:r w:rsidRPr="00F4442C">
        <w:tab/>
        <w:t>Binary data</w:t>
      </w:r>
      <w:bookmarkEnd w:id="327"/>
      <w:bookmarkEnd w:id="328"/>
      <w:bookmarkEnd w:id="329"/>
    </w:p>
    <w:p w14:paraId="3E8B3ED7" w14:textId="77777777" w:rsidR="008A6D4A" w:rsidRPr="00F4442C" w:rsidRDefault="008A6D4A" w:rsidP="007A4424">
      <w:pPr>
        <w:pStyle w:val="51"/>
      </w:pPr>
      <w:bookmarkStart w:id="330" w:name="_Toc35971442"/>
      <w:bookmarkStart w:id="331" w:name="_Toc151743367"/>
      <w:r w:rsidRPr="00F4442C">
        <w:t>6.1.6.5.1</w:t>
      </w:r>
      <w:r w:rsidRPr="00F4442C">
        <w:tab/>
        <w:t>Binary Data Types</w:t>
      </w:r>
      <w:bookmarkEnd w:id="330"/>
      <w:bookmarkEnd w:id="331"/>
    </w:p>
    <w:p w14:paraId="3F3349B8" w14:textId="2B29677F" w:rsidR="003E58FE" w:rsidRPr="00F4442C" w:rsidRDefault="003E58FE" w:rsidP="003E58FE">
      <w:pPr>
        <w:pStyle w:val="TH"/>
      </w:pPr>
      <w:bookmarkStart w:id="332" w:name="_Toc20131002"/>
      <w:r w:rsidRPr="00F4442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F4442C" w14:paraId="44B24785" w14:textId="77777777" w:rsidTr="008675AD">
        <w:trPr>
          <w:jc w:val="center"/>
        </w:trPr>
        <w:tc>
          <w:tcPr>
            <w:tcW w:w="1977" w:type="dxa"/>
            <w:shd w:val="clear" w:color="auto" w:fill="C0C0C0"/>
            <w:vAlign w:val="center"/>
          </w:tcPr>
          <w:p w14:paraId="2D9FE432" w14:textId="77777777" w:rsidR="003E58FE" w:rsidRPr="00F4442C" w:rsidRDefault="003E58FE" w:rsidP="00F8020A">
            <w:pPr>
              <w:pStyle w:val="TAH"/>
            </w:pPr>
            <w:r w:rsidRPr="00F4442C">
              <w:t>Name</w:t>
            </w:r>
          </w:p>
        </w:tc>
        <w:tc>
          <w:tcPr>
            <w:tcW w:w="1417" w:type="dxa"/>
            <w:shd w:val="clear" w:color="auto" w:fill="C0C0C0"/>
            <w:vAlign w:val="center"/>
          </w:tcPr>
          <w:p w14:paraId="6A022F86" w14:textId="77777777" w:rsidR="003E58FE" w:rsidRPr="00F4442C" w:rsidRDefault="003E58FE" w:rsidP="00E66103">
            <w:pPr>
              <w:pStyle w:val="TAH"/>
            </w:pPr>
            <w:r w:rsidRPr="00F4442C">
              <w:t>Clause defined</w:t>
            </w:r>
          </w:p>
        </w:tc>
        <w:tc>
          <w:tcPr>
            <w:tcW w:w="5083" w:type="dxa"/>
            <w:shd w:val="clear" w:color="auto" w:fill="C0C0C0"/>
            <w:vAlign w:val="center"/>
          </w:tcPr>
          <w:p w14:paraId="70E60DF4" w14:textId="77777777" w:rsidR="003E58FE" w:rsidRPr="00F4442C" w:rsidRDefault="003E58FE">
            <w:pPr>
              <w:pStyle w:val="TAH"/>
            </w:pPr>
            <w:r w:rsidRPr="00F4442C">
              <w:t>Content type</w:t>
            </w:r>
          </w:p>
        </w:tc>
      </w:tr>
      <w:tr w:rsidR="003E58FE" w:rsidRPr="00F4442C" w14:paraId="7151A188" w14:textId="77777777" w:rsidTr="000C7405">
        <w:trPr>
          <w:jc w:val="center"/>
        </w:trPr>
        <w:tc>
          <w:tcPr>
            <w:tcW w:w="1977" w:type="dxa"/>
            <w:vAlign w:val="center"/>
          </w:tcPr>
          <w:p w14:paraId="066E9927" w14:textId="77777777" w:rsidR="003E58FE" w:rsidRPr="00F4442C" w:rsidRDefault="003E58FE" w:rsidP="000C7405">
            <w:pPr>
              <w:pStyle w:val="TAL"/>
            </w:pPr>
            <w:r w:rsidRPr="00F4442C">
              <w:t>&lt; Binary Data 1 &gt;</w:t>
            </w:r>
          </w:p>
          <w:p w14:paraId="0E23B689" w14:textId="44BD0B97" w:rsidR="003E58FE" w:rsidRPr="00F4442C" w:rsidRDefault="003E58FE" w:rsidP="000C7405">
            <w:pPr>
              <w:pStyle w:val="TAL"/>
            </w:pPr>
            <w:r w:rsidRPr="00F4442C">
              <w:t>e.g. N1 SM Message</w:t>
            </w:r>
          </w:p>
        </w:tc>
        <w:tc>
          <w:tcPr>
            <w:tcW w:w="1417" w:type="dxa"/>
            <w:vAlign w:val="center"/>
          </w:tcPr>
          <w:p w14:paraId="0B1E6B9B" w14:textId="77777777" w:rsidR="003E58FE" w:rsidRPr="00F4442C" w:rsidRDefault="003E58FE" w:rsidP="000C7405">
            <w:pPr>
              <w:pStyle w:val="TAC"/>
            </w:pPr>
            <w:r w:rsidRPr="00F4442C">
              <w:t>&lt; clause &gt;</w:t>
            </w:r>
          </w:p>
          <w:p w14:paraId="2912D7E0" w14:textId="77777777" w:rsidR="003E58FE" w:rsidRPr="00F4442C" w:rsidRDefault="003E58FE" w:rsidP="000C7405">
            <w:pPr>
              <w:pStyle w:val="TAC"/>
            </w:pPr>
            <w:r w:rsidRPr="00F4442C">
              <w:t>e.g. 6.1.6.5.2</w:t>
            </w:r>
          </w:p>
        </w:tc>
        <w:tc>
          <w:tcPr>
            <w:tcW w:w="5083" w:type="dxa"/>
            <w:vAlign w:val="center"/>
          </w:tcPr>
          <w:p w14:paraId="52F0798D" w14:textId="77777777" w:rsidR="003E58FE" w:rsidRPr="00F4442C" w:rsidRDefault="003E58FE" w:rsidP="000C7405">
            <w:pPr>
              <w:pStyle w:val="TAL"/>
              <w:rPr>
                <w:rFonts w:cs="Arial"/>
                <w:szCs w:val="18"/>
              </w:rPr>
            </w:pPr>
            <w:r w:rsidRPr="00F4442C">
              <w:rPr>
                <w:rFonts w:cs="Arial"/>
                <w:szCs w:val="18"/>
              </w:rPr>
              <w:t>&lt;content type&gt;</w:t>
            </w:r>
          </w:p>
          <w:p w14:paraId="6E73F382" w14:textId="77777777" w:rsidR="003E58FE" w:rsidRPr="00F4442C" w:rsidRDefault="003E58FE" w:rsidP="000C7405">
            <w:pPr>
              <w:pStyle w:val="TAL"/>
              <w:rPr>
                <w:rFonts w:cs="Arial"/>
                <w:szCs w:val="18"/>
              </w:rPr>
            </w:pPr>
            <w:r w:rsidRPr="00F4442C">
              <w:rPr>
                <w:rFonts w:cs="Arial"/>
                <w:szCs w:val="18"/>
              </w:rPr>
              <w:t>e.g. vnd.3gpp.5gnas</w:t>
            </w:r>
          </w:p>
        </w:tc>
      </w:tr>
      <w:tr w:rsidR="003E58FE" w:rsidRPr="00F4442C" w14:paraId="6E836367" w14:textId="77777777" w:rsidTr="000C7405">
        <w:trPr>
          <w:jc w:val="center"/>
        </w:trPr>
        <w:tc>
          <w:tcPr>
            <w:tcW w:w="1977" w:type="dxa"/>
            <w:vAlign w:val="center"/>
          </w:tcPr>
          <w:p w14:paraId="63AEE068" w14:textId="77777777" w:rsidR="003E58FE" w:rsidRPr="00F4442C" w:rsidRDefault="003E58FE" w:rsidP="000C7405">
            <w:pPr>
              <w:pStyle w:val="TAL"/>
            </w:pPr>
          </w:p>
        </w:tc>
        <w:tc>
          <w:tcPr>
            <w:tcW w:w="1417" w:type="dxa"/>
            <w:vAlign w:val="center"/>
          </w:tcPr>
          <w:p w14:paraId="46E3D551" w14:textId="77777777" w:rsidR="003E58FE" w:rsidRPr="00F4442C" w:rsidRDefault="003E58FE" w:rsidP="000C7405">
            <w:pPr>
              <w:pStyle w:val="TAC"/>
            </w:pPr>
          </w:p>
        </w:tc>
        <w:tc>
          <w:tcPr>
            <w:tcW w:w="5083" w:type="dxa"/>
            <w:vAlign w:val="center"/>
          </w:tcPr>
          <w:p w14:paraId="2D7B4E9B" w14:textId="77777777" w:rsidR="003E58FE" w:rsidRPr="00F4442C" w:rsidRDefault="003E58FE" w:rsidP="000C7405">
            <w:pPr>
              <w:pStyle w:val="TAL"/>
              <w:rPr>
                <w:rFonts w:cs="Arial"/>
                <w:szCs w:val="18"/>
              </w:rPr>
            </w:pPr>
          </w:p>
        </w:tc>
      </w:tr>
    </w:tbl>
    <w:p w14:paraId="4189511E" w14:textId="77777777" w:rsidR="003E58FE" w:rsidRPr="00F4442C" w:rsidRDefault="003E58FE" w:rsidP="003E58FE"/>
    <w:p w14:paraId="137F2DF1" w14:textId="5DA62952" w:rsidR="008A6D4A" w:rsidRPr="00F4442C" w:rsidRDefault="008A6D4A" w:rsidP="007A4424">
      <w:pPr>
        <w:pStyle w:val="51"/>
      </w:pPr>
      <w:bookmarkStart w:id="333" w:name="_Toc151743368"/>
      <w:r w:rsidRPr="00F4442C">
        <w:t>6.1.6.5.2</w:t>
      </w:r>
      <w:r w:rsidRPr="00F4442C">
        <w:tab/>
      </w:r>
      <w:bookmarkEnd w:id="332"/>
      <w:r w:rsidRPr="00F4442C">
        <w:t>&lt; Binary Data 1 &gt;</w:t>
      </w:r>
      <w:bookmarkEnd w:id="333"/>
    </w:p>
    <w:p w14:paraId="11124561" w14:textId="77777777" w:rsidR="008A6D4A" w:rsidRPr="00F4442C" w:rsidRDefault="008A6D4A" w:rsidP="000602BD">
      <w:pPr>
        <w:pStyle w:val="Guidance"/>
      </w:pPr>
      <w:r w:rsidRPr="00F4442C">
        <w:t>And so on if there are more binary data to specify</w:t>
      </w:r>
    </w:p>
    <w:p w14:paraId="04FC5104" w14:textId="77777777" w:rsidR="008A6D4A" w:rsidRPr="00F4442C" w:rsidRDefault="008A6D4A" w:rsidP="007A4424">
      <w:pPr>
        <w:pStyle w:val="31"/>
      </w:pPr>
      <w:bookmarkStart w:id="334" w:name="_Toc510696647"/>
      <w:bookmarkStart w:id="335" w:name="_Toc35971443"/>
      <w:bookmarkStart w:id="336" w:name="_Toc151743369"/>
      <w:r w:rsidRPr="00F4442C">
        <w:t>6.1.7</w:t>
      </w:r>
      <w:r w:rsidRPr="00F4442C">
        <w:tab/>
        <w:t>Error Handling</w:t>
      </w:r>
      <w:bookmarkEnd w:id="334"/>
      <w:bookmarkEnd w:id="335"/>
      <w:bookmarkEnd w:id="336"/>
    </w:p>
    <w:p w14:paraId="5EBCB176" w14:textId="04CE3F2B" w:rsidR="008A6D4A" w:rsidRPr="00F4442C" w:rsidRDefault="008A6D4A" w:rsidP="008A6D4A">
      <w:pPr>
        <w:pStyle w:val="Guidance"/>
      </w:pPr>
      <w:r w:rsidRPr="00F4442C">
        <w:t xml:space="preserve">This clause will include a reference to the general error handling principles specified in </w:t>
      </w:r>
      <w:r w:rsidR="003E58FE" w:rsidRPr="00F4442C">
        <w:t>TS 2</w:t>
      </w:r>
      <w:r w:rsidRPr="00F4442C">
        <w:t>9.</w:t>
      </w:r>
      <w:r w:rsidR="00A22900" w:rsidRPr="00F4442C">
        <w:t>122</w:t>
      </w:r>
      <w:r w:rsidRPr="00F4442C">
        <w:t>, and further specify any general error handling aspect specific to the API, if any Error handling specific to each method (and resource) is specified in clauses 6.1.3. and 6.1.4.</w:t>
      </w:r>
    </w:p>
    <w:p w14:paraId="07F0DFC0" w14:textId="77777777" w:rsidR="008A6D4A" w:rsidRPr="00F4442C" w:rsidRDefault="008A6D4A" w:rsidP="007A4424">
      <w:pPr>
        <w:pStyle w:val="41"/>
      </w:pPr>
      <w:bookmarkStart w:id="337" w:name="_Toc35971444"/>
      <w:bookmarkStart w:id="338" w:name="_Toc151743370"/>
      <w:r w:rsidRPr="00F4442C">
        <w:lastRenderedPageBreak/>
        <w:t>6.1.7.1</w:t>
      </w:r>
      <w:r w:rsidRPr="00F4442C">
        <w:tab/>
        <w:t>General</w:t>
      </w:r>
      <w:bookmarkEnd w:id="337"/>
      <w:bookmarkEnd w:id="338"/>
    </w:p>
    <w:p w14:paraId="3EC48119" w14:textId="5399EC8B" w:rsidR="008A6D4A" w:rsidRPr="00F4442C" w:rsidRDefault="008A6D4A" w:rsidP="008A6D4A">
      <w:r w:rsidRPr="00F4442C">
        <w:t xml:space="preserve">For the </w:t>
      </w:r>
      <w:r w:rsidRPr="00F4442C">
        <w:rPr>
          <w:noProof/>
        </w:rPr>
        <w:t>&lt;API Name&gt;</w:t>
      </w:r>
      <w:r w:rsidRPr="00F4442C">
        <w:t xml:space="preserve"> API, </w:t>
      </w:r>
      <w:r w:rsidR="00A22900" w:rsidRPr="00F4442C">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F4442C" w:rsidRDefault="008A6D4A" w:rsidP="008A6D4A">
      <w:pPr>
        <w:rPr>
          <w:rFonts w:eastAsia="Calibri"/>
        </w:rPr>
      </w:pPr>
      <w:r w:rsidRPr="00F4442C">
        <w:t xml:space="preserve">In addition, the requirements in the following clauses are applicable for the </w:t>
      </w:r>
      <w:r w:rsidRPr="00F4442C">
        <w:rPr>
          <w:noProof/>
        </w:rPr>
        <w:t>&lt;API Name&gt;</w:t>
      </w:r>
      <w:r w:rsidRPr="00F4442C">
        <w:t xml:space="preserve"> API.</w:t>
      </w:r>
    </w:p>
    <w:p w14:paraId="7EF7CB4D" w14:textId="77777777" w:rsidR="008A6D4A" w:rsidRPr="00F4442C" w:rsidRDefault="008A6D4A" w:rsidP="007A4424">
      <w:pPr>
        <w:pStyle w:val="41"/>
      </w:pPr>
      <w:bookmarkStart w:id="339" w:name="_Toc35971445"/>
      <w:bookmarkStart w:id="340" w:name="_Toc151743371"/>
      <w:r w:rsidRPr="00F4442C">
        <w:t>6.1.7.2</w:t>
      </w:r>
      <w:r w:rsidRPr="00F4442C">
        <w:tab/>
        <w:t>Protocol Errors</w:t>
      </w:r>
      <w:bookmarkEnd w:id="339"/>
      <w:bookmarkEnd w:id="340"/>
    </w:p>
    <w:p w14:paraId="033F55EB" w14:textId="34320329" w:rsidR="008A6D4A" w:rsidRPr="00F4442C" w:rsidRDefault="008A6D4A" w:rsidP="008A6D4A">
      <w:r w:rsidRPr="00F4442C">
        <w:t xml:space="preserve">No specific procedures for the </w:t>
      </w:r>
      <w:r w:rsidRPr="00F4442C">
        <w:rPr>
          <w:noProof/>
        </w:rPr>
        <w:t>&lt;API name&gt;</w:t>
      </w:r>
      <w:r w:rsidRPr="00F4442C">
        <w:t xml:space="preserve"> </w:t>
      </w:r>
      <w:r w:rsidR="00BF427A" w:rsidRPr="00F4442C">
        <w:t>API</w:t>
      </w:r>
      <w:r w:rsidRPr="00F4442C">
        <w:t xml:space="preserve"> are specified.</w:t>
      </w:r>
    </w:p>
    <w:p w14:paraId="2FCFBF1C" w14:textId="77777777" w:rsidR="008A6D4A" w:rsidRPr="00F4442C" w:rsidRDefault="008A6D4A" w:rsidP="008A6D4A">
      <w:pPr>
        <w:pStyle w:val="Guidance"/>
      </w:pPr>
      <w:r w:rsidRPr="00F4442C">
        <w:t>Or add specific information for the API if applicable.</w:t>
      </w:r>
    </w:p>
    <w:p w14:paraId="4FE36B7E" w14:textId="77777777" w:rsidR="008A6D4A" w:rsidRPr="00F4442C" w:rsidRDefault="008A6D4A" w:rsidP="007A4424">
      <w:pPr>
        <w:pStyle w:val="41"/>
      </w:pPr>
      <w:bookmarkStart w:id="341" w:name="_Toc35971446"/>
      <w:bookmarkStart w:id="342" w:name="_Toc151743372"/>
      <w:r w:rsidRPr="00F4442C">
        <w:t>6.1.7.3</w:t>
      </w:r>
      <w:r w:rsidRPr="00F4442C">
        <w:tab/>
        <w:t>Application Errors</w:t>
      </w:r>
      <w:bookmarkEnd w:id="341"/>
      <w:bookmarkEnd w:id="342"/>
    </w:p>
    <w:p w14:paraId="5079977D" w14:textId="6D4F1594" w:rsidR="003E58FE" w:rsidRPr="00F4442C" w:rsidRDefault="003E58FE" w:rsidP="00127679">
      <w:r w:rsidRPr="00F4442C">
        <w:t>The application errors defined for the &lt;API name&gt;</w:t>
      </w:r>
      <w:r w:rsidRPr="00F4442C">
        <w:rPr>
          <w:lang w:eastAsia="zh-CN"/>
        </w:rPr>
        <w:t xml:space="preserve"> </w:t>
      </w:r>
      <w:r w:rsidR="00BF427A" w:rsidRPr="00F4442C">
        <w:t>API</w:t>
      </w:r>
      <w:r w:rsidRPr="00F4442C">
        <w:t xml:space="preserve"> are listed in Table 6.1.7.3-1.</w:t>
      </w:r>
    </w:p>
    <w:p w14:paraId="63B57006" w14:textId="0D53C23C" w:rsidR="003E58FE" w:rsidRPr="00F4442C" w:rsidRDefault="003E58FE" w:rsidP="00127679">
      <w:pPr>
        <w:pStyle w:val="TH"/>
      </w:pPr>
      <w:r w:rsidRPr="00F4442C">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F4442C" w14:paraId="1BBC2CD8" w14:textId="6884233F" w:rsidTr="008675AD">
        <w:trPr>
          <w:jc w:val="center"/>
        </w:trPr>
        <w:tc>
          <w:tcPr>
            <w:tcW w:w="1790" w:type="dxa"/>
            <w:shd w:val="clear" w:color="auto" w:fill="C0C0C0"/>
            <w:vAlign w:val="center"/>
            <w:hideMark/>
          </w:tcPr>
          <w:p w14:paraId="4297794F" w14:textId="77777777" w:rsidR="00E66103" w:rsidRPr="00F4442C" w:rsidRDefault="00E66103" w:rsidP="00F8020A">
            <w:pPr>
              <w:pStyle w:val="TAH"/>
            </w:pPr>
            <w:r w:rsidRPr="00F4442C">
              <w:t>Application Error</w:t>
            </w:r>
          </w:p>
        </w:tc>
        <w:tc>
          <w:tcPr>
            <w:tcW w:w="1238" w:type="dxa"/>
            <w:shd w:val="clear" w:color="auto" w:fill="C0C0C0"/>
            <w:vAlign w:val="center"/>
            <w:hideMark/>
          </w:tcPr>
          <w:p w14:paraId="4815B174" w14:textId="77777777" w:rsidR="00E66103" w:rsidRPr="00F4442C" w:rsidRDefault="00E66103" w:rsidP="00E66103">
            <w:pPr>
              <w:pStyle w:val="TAH"/>
            </w:pPr>
            <w:r w:rsidRPr="00F4442C">
              <w:t>HTTP status code</w:t>
            </w:r>
          </w:p>
        </w:tc>
        <w:tc>
          <w:tcPr>
            <w:tcW w:w="5186" w:type="dxa"/>
            <w:shd w:val="clear" w:color="auto" w:fill="C0C0C0"/>
            <w:vAlign w:val="center"/>
            <w:hideMark/>
          </w:tcPr>
          <w:p w14:paraId="03457C3F" w14:textId="77777777" w:rsidR="00E66103" w:rsidRPr="00F4442C" w:rsidRDefault="00E66103" w:rsidP="00E66103">
            <w:pPr>
              <w:pStyle w:val="TAH"/>
            </w:pPr>
            <w:r w:rsidRPr="00F4442C">
              <w:t>Description</w:t>
            </w:r>
          </w:p>
        </w:tc>
        <w:tc>
          <w:tcPr>
            <w:tcW w:w="1411" w:type="dxa"/>
            <w:shd w:val="clear" w:color="auto" w:fill="C0C0C0"/>
            <w:vAlign w:val="center"/>
          </w:tcPr>
          <w:p w14:paraId="30492000" w14:textId="291556F6" w:rsidR="00E66103" w:rsidRPr="00F4442C" w:rsidRDefault="00E66103" w:rsidP="00E66103">
            <w:pPr>
              <w:pStyle w:val="TAH"/>
            </w:pPr>
            <w:r w:rsidRPr="00F4442C">
              <w:t>Applicability</w:t>
            </w:r>
          </w:p>
        </w:tc>
      </w:tr>
      <w:tr w:rsidR="00E66103" w:rsidRPr="00F4442C" w14:paraId="7576A7B6" w14:textId="005D5A00" w:rsidTr="008675AD">
        <w:trPr>
          <w:jc w:val="center"/>
        </w:trPr>
        <w:tc>
          <w:tcPr>
            <w:tcW w:w="1790" w:type="dxa"/>
            <w:vAlign w:val="center"/>
          </w:tcPr>
          <w:p w14:paraId="1D11178A" w14:textId="77777777" w:rsidR="00E66103" w:rsidRPr="00F4442C" w:rsidRDefault="00E66103" w:rsidP="009818FE">
            <w:pPr>
              <w:pStyle w:val="TAL"/>
            </w:pPr>
          </w:p>
        </w:tc>
        <w:tc>
          <w:tcPr>
            <w:tcW w:w="1238" w:type="dxa"/>
            <w:vAlign w:val="center"/>
          </w:tcPr>
          <w:p w14:paraId="33C0D509" w14:textId="77777777" w:rsidR="00E66103" w:rsidRPr="00F4442C" w:rsidRDefault="00E66103" w:rsidP="009818FE">
            <w:pPr>
              <w:pStyle w:val="TAL"/>
            </w:pPr>
          </w:p>
        </w:tc>
        <w:tc>
          <w:tcPr>
            <w:tcW w:w="5186" w:type="dxa"/>
            <w:vAlign w:val="center"/>
          </w:tcPr>
          <w:p w14:paraId="07B99430" w14:textId="77777777" w:rsidR="00E66103" w:rsidRPr="00F4442C" w:rsidRDefault="00E66103" w:rsidP="009818FE">
            <w:pPr>
              <w:pStyle w:val="TAL"/>
              <w:rPr>
                <w:rFonts w:cs="Arial"/>
                <w:szCs w:val="18"/>
              </w:rPr>
            </w:pPr>
          </w:p>
        </w:tc>
        <w:tc>
          <w:tcPr>
            <w:tcW w:w="1411" w:type="dxa"/>
          </w:tcPr>
          <w:p w14:paraId="185255BE" w14:textId="77777777" w:rsidR="00E66103" w:rsidRPr="00F4442C" w:rsidRDefault="00E66103" w:rsidP="009818FE">
            <w:pPr>
              <w:pStyle w:val="TAL"/>
              <w:rPr>
                <w:rFonts w:cs="Arial"/>
                <w:szCs w:val="18"/>
              </w:rPr>
            </w:pPr>
          </w:p>
        </w:tc>
      </w:tr>
    </w:tbl>
    <w:p w14:paraId="640CECBF" w14:textId="77777777" w:rsidR="003E58FE" w:rsidRPr="00F4442C" w:rsidRDefault="003E58FE" w:rsidP="00127679">
      <w:bookmarkStart w:id="343" w:name="_Toc492899751"/>
      <w:bookmarkStart w:id="344" w:name="_Toc492900030"/>
      <w:bookmarkStart w:id="345" w:name="_Toc492967832"/>
      <w:bookmarkStart w:id="346" w:name="_Toc492972920"/>
      <w:bookmarkStart w:id="347" w:name="_Toc492973140"/>
      <w:bookmarkStart w:id="348" w:name="_Toc493774060"/>
      <w:bookmarkStart w:id="349" w:name="_Toc508285804"/>
      <w:bookmarkStart w:id="350" w:name="_Toc508287269"/>
      <w:bookmarkStart w:id="351" w:name="_Toc510696648"/>
      <w:bookmarkStart w:id="352" w:name="_Toc35971447"/>
    </w:p>
    <w:p w14:paraId="5EE35080" w14:textId="77777777" w:rsidR="003E58FE" w:rsidRPr="00F4442C" w:rsidRDefault="003E58FE" w:rsidP="007A4424">
      <w:pPr>
        <w:pStyle w:val="31"/>
        <w:rPr>
          <w:lang w:eastAsia="zh-CN"/>
        </w:rPr>
      </w:pPr>
      <w:bookmarkStart w:id="353" w:name="_Toc151743373"/>
      <w:r w:rsidRPr="00F4442C">
        <w:t>6.1.8</w:t>
      </w:r>
      <w:r w:rsidRPr="00F4442C">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p>
    <w:p w14:paraId="519414AB" w14:textId="1B226DB3" w:rsidR="003E58FE" w:rsidRPr="00F4442C" w:rsidRDefault="003E58FE" w:rsidP="00127679">
      <w:r w:rsidRPr="00F4442C">
        <w:t>The optional features in table 6.1.8-1 are defined for the &lt;API name&gt;</w:t>
      </w:r>
      <w:r w:rsidRPr="00F4442C">
        <w:rPr>
          <w:lang w:eastAsia="zh-CN"/>
        </w:rPr>
        <w:t xml:space="preserve"> API. </w:t>
      </w:r>
      <w:r w:rsidR="00A56231" w:rsidRPr="00F4442C">
        <w:rPr>
          <w:lang w:eastAsia="zh-CN"/>
        </w:rPr>
        <w:t xml:space="preserve">They shall be negotiated using the </w:t>
      </w:r>
      <w:r w:rsidR="00A56231" w:rsidRPr="00F4442C">
        <w:t>extensibility mechanism defined in clause 5.2.7 of 3GPP TS 29.122 [2].</w:t>
      </w:r>
    </w:p>
    <w:p w14:paraId="38E9B99D" w14:textId="47233E7D" w:rsidR="003E58FE" w:rsidRPr="00F4442C" w:rsidRDefault="003E58FE" w:rsidP="003E58FE">
      <w:pPr>
        <w:pStyle w:val="TH"/>
      </w:pPr>
      <w:r w:rsidRPr="00F4442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4442C" w14:paraId="44DB20F4" w14:textId="77777777" w:rsidTr="00D569BD">
        <w:trPr>
          <w:jc w:val="center"/>
        </w:trPr>
        <w:tc>
          <w:tcPr>
            <w:tcW w:w="1529" w:type="dxa"/>
            <w:shd w:val="clear" w:color="auto" w:fill="C0C0C0"/>
            <w:hideMark/>
          </w:tcPr>
          <w:p w14:paraId="3583C01B" w14:textId="77777777" w:rsidR="008A6D4A" w:rsidRPr="00F4442C" w:rsidRDefault="008A6D4A" w:rsidP="00D66618">
            <w:pPr>
              <w:pStyle w:val="TAH"/>
            </w:pPr>
            <w:r w:rsidRPr="00F4442C">
              <w:t>Feature number</w:t>
            </w:r>
          </w:p>
        </w:tc>
        <w:tc>
          <w:tcPr>
            <w:tcW w:w="2207" w:type="dxa"/>
            <w:shd w:val="clear" w:color="auto" w:fill="C0C0C0"/>
            <w:hideMark/>
          </w:tcPr>
          <w:p w14:paraId="1A6D9611" w14:textId="77777777" w:rsidR="008A6D4A" w:rsidRPr="00F4442C" w:rsidRDefault="008A6D4A" w:rsidP="00D66618">
            <w:pPr>
              <w:pStyle w:val="TAH"/>
            </w:pPr>
            <w:r w:rsidRPr="00F4442C">
              <w:t>Feature Name</w:t>
            </w:r>
          </w:p>
        </w:tc>
        <w:tc>
          <w:tcPr>
            <w:tcW w:w="5758" w:type="dxa"/>
            <w:shd w:val="clear" w:color="auto" w:fill="C0C0C0"/>
            <w:hideMark/>
          </w:tcPr>
          <w:p w14:paraId="7922BDE0" w14:textId="77777777" w:rsidR="008A6D4A" w:rsidRPr="00F4442C" w:rsidRDefault="008A6D4A" w:rsidP="00D66618">
            <w:pPr>
              <w:pStyle w:val="TAH"/>
            </w:pPr>
            <w:r w:rsidRPr="00F4442C">
              <w:t>Description</w:t>
            </w:r>
          </w:p>
        </w:tc>
      </w:tr>
      <w:tr w:rsidR="008A6D4A" w:rsidRPr="00F4442C" w14:paraId="30CD4589" w14:textId="77777777" w:rsidTr="009818FE">
        <w:trPr>
          <w:jc w:val="center"/>
        </w:trPr>
        <w:tc>
          <w:tcPr>
            <w:tcW w:w="1529" w:type="dxa"/>
            <w:vAlign w:val="center"/>
          </w:tcPr>
          <w:p w14:paraId="258BFDBE" w14:textId="77777777" w:rsidR="008A6D4A" w:rsidRPr="00F4442C" w:rsidRDefault="008A6D4A" w:rsidP="009818FE">
            <w:pPr>
              <w:pStyle w:val="TAC"/>
            </w:pPr>
          </w:p>
        </w:tc>
        <w:tc>
          <w:tcPr>
            <w:tcW w:w="2207" w:type="dxa"/>
            <w:vAlign w:val="center"/>
          </w:tcPr>
          <w:p w14:paraId="06923858" w14:textId="77777777" w:rsidR="008A6D4A" w:rsidRPr="00F4442C" w:rsidRDefault="008A6D4A" w:rsidP="009818FE">
            <w:pPr>
              <w:pStyle w:val="TAL"/>
            </w:pPr>
          </w:p>
        </w:tc>
        <w:tc>
          <w:tcPr>
            <w:tcW w:w="5758" w:type="dxa"/>
            <w:vAlign w:val="center"/>
          </w:tcPr>
          <w:p w14:paraId="32884509" w14:textId="77777777" w:rsidR="008A6D4A" w:rsidRPr="00F4442C" w:rsidRDefault="008A6D4A" w:rsidP="009818FE">
            <w:pPr>
              <w:pStyle w:val="TAL"/>
              <w:rPr>
                <w:rFonts w:cs="Arial"/>
                <w:szCs w:val="18"/>
              </w:rPr>
            </w:pPr>
          </w:p>
        </w:tc>
      </w:tr>
    </w:tbl>
    <w:p w14:paraId="4BEF4A51" w14:textId="77777777" w:rsidR="00662390" w:rsidRPr="00F4442C" w:rsidRDefault="00662390" w:rsidP="00662390">
      <w:pPr>
        <w:pStyle w:val="Guidance"/>
      </w:pPr>
      <w:r w:rsidRPr="00F4442C">
        <w:t>The feature number is a unique integer number within the API designating the feature. The first feature obtains the number 1, and subsequent features obtain the next numbers (2,3 …).</w:t>
      </w:r>
    </w:p>
    <w:p w14:paraId="3602DED1" w14:textId="77777777" w:rsidR="00662390" w:rsidRPr="00F4442C" w:rsidRDefault="00662390" w:rsidP="00662390">
      <w:pPr>
        <w:pStyle w:val="Guidance"/>
      </w:pPr>
      <w:r w:rsidRPr="00F4442C">
        <w:t>The feature name is unique name within the API used to designate the feature e.g. in "Applicability" columns of various tables within the API definition.</w:t>
      </w:r>
    </w:p>
    <w:p w14:paraId="4DF15563" w14:textId="407570BA" w:rsidR="008A6D4A" w:rsidRPr="00F4442C" w:rsidRDefault="00662390" w:rsidP="00662390">
      <w:pPr>
        <w:pStyle w:val="Guidance"/>
      </w:pPr>
      <w:r w:rsidRPr="00F4442C">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F4442C" w:rsidRDefault="008A6D4A" w:rsidP="007A4424">
      <w:pPr>
        <w:pStyle w:val="31"/>
      </w:pPr>
      <w:bookmarkStart w:id="354" w:name="_Toc532994477"/>
      <w:bookmarkStart w:id="355" w:name="_Toc35971448"/>
      <w:bookmarkStart w:id="356" w:name="_Toc510696649"/>
      <w:bookmarkStart w:id="357" w:name="_Toc151743374"/>
      <w:r w:rsidRPr="00F4442C">
        <w:t>6.1.9</w:t>
      </w:r>
      <w:r w:rsidRPr="00F4442C">
        <w:tab/>
        <w:t>Security</w:t>
      </w:r>
      <w:bookmarkEnd w:id="354"/>
      <w:bookmarkEnd w:id="355"/>
      <w:bookmarkEnd w:id="357"/>
    </w:p>
    <w:p w14:paraId="2E802522" w14:textId="75998BE9" w:rsidR="00712608" w:rsidRPr="00F4442C" w:rsidRDefault="00712608" w:rsidP="00712608">
      <w:pPr>
        <w:rPr>
          <w:noProof/>
          <w:lang w:eastAsia="zh-CN"/>
        </w:rPr>
      </w:pPr>
      <w:bookmarkStart w:id="358" w:name="_Toc35971449"/>
      <w:r w:rsidRPr="00F4442C">
        <w:t xml:space="preserve">The provisions of clause 6 of 3GPP TS 29.122 [2] shall apply for the </w:t>
      </w:r>
      <w:r w:rsidR="00A35695" w:rsidRPr="00F4442C">
        <w:t>&lt;API name&gt;</w:t>
      </w:r>
      <w:r w:rsidR="00A35695" w:rsidRPr="00F4442C">
        <w:rPr>
          <w:lang w:eastAsia="zh-CN"/>
        </w:rPr>
        <w:t xml:space="preserve"> API</w:t>
      </w:r>
      <w:r w:rsidRPr="00F4442C">
        <w:rPr>
          <w:noProof/>
          <w:lang w:eastAsia="zh-CN"/>
        </w:rPr>
        <w:t>.</w:t>
      </w:r>
    </w:p>
    <w:p w14:paraId="0C3237C9" w14:textId="77777777" w:rsidR="009B4E95" w:rsidRPr="00F4442C" w:rsidRDefault="004859EC" w:rsidP="009B4E95">
      <w:pPr>
        <w:pStyle w:val="21"/>
      </w:pPr>
      <w:r w:rsidRPr="00F4442C">
        <w:br w:type="page"/>
      </w:r>
      <w:bookmarkStart w:id="359" w:name="_Toc144024231"/>
      <w:bookmarkStart w:id="360" w:name="_Toc148176944"/>
      <w:bookmarkStart w:id="361" w:name="_Toc148358994"/>
    </w:p>
    <w:p w14:paraId="68425F7F" w14:textId="77777777" w:rsidR="00E03F4B" w:rsidRPr="00F4442C" w:rsidRDefault="00E03F4B" w:rsidP="00E03F4B">
      <w:pPr>
        <w:pStyle w:val="21"/>
      </w:pPr>
      <w:bookmarkStart w:id="362" w:name="_Toc151743375"/>
      <w:bookmarkEnd w:id="359"/>
      <w:bookmarkEnd w:id="360"/>
      <w:bookmarkEnd w:id="361"/>
      <w:r w:rsidRPr="00F4442C">
        <w:lastRenderedPageBreak/>
        <w:t>6.2</w:t>
      </w:r>
      <w:r w:rsidRPr="00F4442C">
        <w:tab/>
        <w:t>NSCE_NSOptimization API</w:t>
      </w:r>
      <w:bookmarkEnd w:id="362"/>
    </w:p>
    <w:p w14:paraId="555671A3" w14:textId="77777777" w:rsidR="00E03F4B" w:rsidRPr="00F4442C" w:rsidRDefault="00E03F4B" w:rsidP="00E03F4B">
      <w:pPr>
        <w:pStyle w:val="31"/>
      </w:pPr>
      <w:bookmarkStart w:id="363" w:name="_Toc148176945"/>
      <w:bookmarkStart w:id="364" w:name="_Toc148358995"/>
      <w:bookmarkStart w:id="365" w:name="_Toc151743376"/>
      <w:r w:rsidRPr="00F4442C">
        <w:t>6.2.1</w:t>
      </w:r>
      <w:r w:rsidRPr="00F4442C">
        <w:tab/>
        <w:t>Introduction</w:t>
      </w:r>
      <w:bookmarkEnd w:id="363"/>
      <w:bookmarkEnd w:id="364"/>
      <w:bookmarkEnd w:id="365"/>
    </w:p>
    <w:p w14:paraId="705266A2" w14:textId="77777777" w:rsidR="00E03F4B" w:rsidRPr="00F4442C" w:rsidRDefault="00E03F4B" w:rsidP="00E03F4B">
      <w:pPr>
        <w:rPr>
          <w:noProof/>
          <w:lang w:eastAsia="zh-CN"/>
        </w:rPr>
      </w:pPr>
      <w:r w:rsidRPr="00F4442C">
        <w:rPr>
          <w:noProof/>
        </w:rPr>
        <w:t xml:space="preserve">The </w:t>
      </w:r>
      <w:r w:rsidRPr="00F4442C">
        <w:t xml:space="preserve">NSCE_NSOptimization </w:t>
      </w:r>
      <w:r w:rsidRPr="00F4442C">
        <w:rPr>
          <w:noProof/>
        </w:rPr>
        <w:t xml:space="preserve">service shall use the </w:t>
      </w:r>
      <w:r w:rsidRPr="00F4442C">
        <w:t>NSCE_NSOptimization</w:t>
      </w:r>
      <w:r w:rsidRPr="00F4442C">
        <w:rPr>
          <w:noProof/>
          <w:lang w:eastAsia="zh-CN"/>
        </w:rPr>
        <w:t xml:space="preserve"> API.</w:t>
      </w:r>
    </w:p>
    <w:p w14:paraId="24384EB0" w14:textId="77777777" w:rsidR="00E03F4B" w:rsidRPr="00F4442C" w:rsidRDefault="00E03F4B" w:rsidP="00E03F4B">
      <w:pPr>
        <w:rPr>
          <w:noProof/>
          <w:lang w:eastAsia="zh-CN"/>
        </w:rPr>
      </w:pPr>
      <w:r w:rsidRPr="00F4442C">
        <w:rPr>
          <w:rFonts w:hint="eastAsia"/>
          <w:noProof/>
          <w:lang w:eastAsia="zh-CN"/>
        </w:rPr>
        <w:t xml:space="preserve">The API URI of the </w:t>
      </w:r>
      <w:r w:rsidRPr="00F4442C">
        <w:t xml:space="preserve">NSCE_NSOptimization Service </w:t>
      </w:r>
      <w:r w:rsidRPr="00F4442C">
        <w:rPr>
          <w:noProof/>
          <w:lang w:eastAsia="zh-CN"/>
        </w:rPr>
        <w:t>API</w:t>
      </w:r>
      <w:r w:rsidRPr="00F4442C">
        <w:rPr>
          <w:rFonts w:hint="eastAsia"/>
          <w:noProof/>
          <w:lang w:eastAsia="zh-CN"/>
        </w:rPr>
        <w:t xml:space="preserve"> shall be:</w:t>
      </w:r>
    </w:p>
    <w:p w14:paraId="1F2F76E7" w14:textId="77777777" w:rsidR="00E03F4B" w:rsidRPr="00F4442C" w:rsidRDefault="00E03F4B" w:rsidP="00E03F4B">
      <w:pPr>
        <w:rPr>
          <w:noProof/>
          <w:lang w:eastAsia="zh-CN"/>
        </w:rPr>
      </w:pPr>
      <w:r w:rsidRPr="00F4442C">
        <w:rPr>
          <w:b/>
          <w:noProof/>
        </w:rPr>
        <w:t>{apiRoot}/&lt;apiName&gt;/&lt;apiVersion&gt;</w:t>
      </w:r>
    </w:p>
    <w:p w14:paraId="7AF141E6" w14:textId="77777777" w:rsidR="00E03F4B" w:rsidRPr="00F4442C" w:rsidRDefault="00E03F4B" w:rsidP="00E03F4B">
      <w:pPr>
        <w:rPr>
          <w:noProof/>
          <w:lang w:eastAsia="zh-CN"/>
        </w:rPr>
      </w:pPr>
      <w:r w:rsidRPr="00F4442C">
        <w:rPr>
          <w:noProof/>
          <w:lang w:eastAsia="zh-CN"/>
        </w:rPr>
        <w:t>The request URIs used in HTTP requests shall have the Resource URI structure defined in clause 5.2.4 of 3GPP TS 29.122 [2], i.e.:</w:t>
      </w:r>
    </w:p>
    <w:p w14:paraId="147A076C" w14:textId="77777777" w:rsidR="00E03F4B" w:rsidRPr="00F4442C" w:rsidRDefault="00E03F4B" w:rsidP="00E03F4B">
      <w:pPr>
        <w:rPr>
          <w:b/>
          <w:noProof/>
        </w:rPr>
      </w:pPr>
      <w:r w:rsidRPr="00F4442C">
        <w:rPr>
          <w:b/>
          <w:noProof/>
        </w:rPr>
        <w:t>{apiRoot}/&lt;apiName&gt;/&lt;apiVersion&gt;/&lt;apiSpecificSuffixes&gt;</w:t>
      </w:r>
    </w:p>
    <w:p w14:paraId="287B7F3F" w14:textId="77777777" w:rsidR="00E03F4B" w:rsidRPr="00F4442C" w:rsidRDefault="00E03F4B" w:rsidP="00E03F4B">
      <w:pPr>
        <w:rPr>
          <w:noProof/>
          <w:lang w:eastAsia="zh-CN"/>
        </w:rPr>
      </w:pPr>
      <w:r w:rsidRPr="00F4442C">
        <w:rPr>
          <w:noProof/>
          <w:lang w:eastAsia="zh-CN"/>
        </w:rPr>
        <w:t>with the following components:</w:t>
      </w:r>
    </w:p>
    <w:p w14:paraId="24CD5287" w14:textId="77777777" w:rsidR="00E03F4B" w:rsidRPr="00F4442C" w:rsidRDefault="00E03F4B" w:rsidP="00E03F4B">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73E3D92F" w14:textId="77777777" w:rsidR="00E03F4B" w:rsidRPr="00F4442C" w:rsidRDefault="00E03F4B" w:rsidP="00E03F4B">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366" w:name="_Hlk149916059"/>
      <w:r w:rsidRPr="00F4442C">
        <w:rPr>
          <w:noProof/>
        </w:rPr>
        <w:t>nsce-ns-optimization</w:t>
      </w:r>
      <w:bookmarkEnd w:id="366"/>
      <w:r w:rsidRPr="00F4442C">
        <w:rPr>
          <w:noProof/>
        </w:rPr>
        <w:t>".</w:t>
      </w:r>
    </w:p>
    <w:p w14:paraId="070FDF9B" w14:textId="77777777" w:rsidR="00E03F4B" w:rsidRPr="00F4442C" w:rsidRDefault="00E03F4B" w:rsidP="00E03F4B">
      <w:pPr>
        <w:pStyle w:val="B10"/>
        <w:rPr>
          <w:noProof/>
        </w:rPr>
      </w:pPr>
      <w:r w:rsidRPr="00F4442C">
        <w:rPr>
          <w:noProof/>
        </w:rPr>
        <w:t>-</w:t>
      </w:r>
      <w:r w:rsidRPr="00F4442C">
        <w:rPr>
          <w:noProof/>
        </w:rPr>
        <w:tab/>
        <w:t>The &lt;apiVersion&gt; shall be "v1".</w:t>
      </w:r>
    </w:p>
    <w:p w14:paraId="0701F6C8" w14:textId="77777777" w:rsidR="00E03F4B" w:rsidRPr="00F4442C" w:rsidRDefault="00E03F4B" w:rsidP="00E03F4B">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71651658" w14:textId="77777777" w:rsidR="00E03F4B" w:rsidRPr="00F4442C" w:rsidRDefault="00E03F4B" w:rsidP="00E03F4B">
      <w:pPr>
        <w:pStyle w:val="NO"/>
      </w:pPr>
      <w:r w:rsidRPr="00F4442C">
        <w:t>NOTE:</w:t>
      </w:r>
      <w:r w:rsidRPr="00F4442C">
        <w:tab/>
        <w:t>When 3GPP TS 29.122 [2] is referenced for the common protocol and interface aspects for API definition in the clauses under clause 6.2, the service producer (i.e. NSCE Server) takes the role of the SCEF and the service consumer (e.g., VAL Server) takes the role of the SCS/AS.</w:t>
      </w:r>
    </w:p>
    <w:p w14:paraId="4E1716F1" w14:textId="77777777" w:rsidR="00E03F4B" w:rsidRPr="00F4442C" w:rsidRDefault="00E03F4B" w:rsidP="00E03F4B">
      <w:pPr>
        <w:pStyle w:val="31"/>
      </w:pPr>
      <w:bookmarkStart w:id="367" w:name="_Toc144311618"/>
      <w:bookmarkStart w:id="368" w:name="_Toc151743377"/>
      <w:r w:rsidRPr="00F4442C">
        <w:t>6.2.2</w:t>
      </w:r>
      <w:r w:rsidRPr="00F4442C">
        <w:tab/>
        <w:t>Usage of HTTP</w:t>
      </w:r>
      <w:bookmarkEnd w:id="367"/>
      <w:bookmarkEnd w:id="368"/>
    </w:p>
    <w:p w14:paraId="66D807D2" w14:textId="77777777" w:rsidR="00E03F4B" w:rsidRPr="00F4442C" w:rsidRDefault="00E03F4B" w:rsidP="00E03F4B">
      <w:r w:rsidRPr="00F4442C">
        <w:t xml:space="preserve">The provisions of clause 5.2.2 of 3GPP TS 29.122 [2] shall apply for the NSCE_NSOptimization </w:t>
      </w:r>
      <w:r w:rsidRPr="00F4442C">
        <w:rPr>
          <w:noProof/>
          <w:lang w:eastAsia="zh-CN"/>
        </w:rPr>
        <w:t>API.</w:t>
      </w:r>
    </w:p>
    <w:p w14:paraId="08B0EF31" w14:textId="77777777" w:rsidR="00E03F4B" w:rsidRPr="00F4442C" w:rsidRDefault="00E03F4B" w:rsidP="00E03F4B">
      <w:pPr>
        <w:pStyle w:val="31"/>
      </w:pPr>
      <w:bookmarkStart w:id="369" w:name="_Toc148176947"/>
      <w:bookmarkStart w:id="370" w:name="_Toc148358997"/>
      <w:bookmarkStart w:id="371" w:name="_Toc151743378"/>
      <w:r w:rsidRPr="00F4442C">
        <w:t>6.2.3</w:t>
      </w:r>
      <w:r w:rsidRPr="00F4442C">
        <w:tab/>
        <w:t>Resources</w:t>
      </w:r>
      <w:bookmarkEnd w:id="369"/>
      <w:bookmarkEnd w:id="370"/>
      <w:bookmarkEnd w:id="371"/>
    </w:p>
    <w:p w14:paraId="06D4CD7F" w14:textId="77777777" w:rsidR="00E03F4B" w:rsidRPr="00F4442C" w:rsidRDefault="00E03F4B" w:rsidP="00E03F4B">
      <w:pPr>
        <w:pStyle w:val="41"/>
      </w:pPr>
      <w:bookmarkStart w:id="372" w:name="_Toc148176948"/>
      <w:bookmarkStart w:id="373" w:name="_Toc148358998"/>
      <w:bookmarkStart w:id="374" w:name="_Toc151743379"/>
      <w:r w:rsidRPr="00F4442C">
        <w:t>6.2.3.1</w:t>
      </w:r>
      <w:r w:rsidRPr="00F4442C">
        <w:tab/>
        <w:t>Overview</w:t>
      </w:r>
      <w:bookmarkEnd w:id="372"/>
      <w:bookmarkEnd w:id="373"/>
      <w:bookmarkEnd w:id="374"/>
    </w:p>
    <w:p w14:paraId="2CDC386F" w14:textId="77777777" w:rsidR="00E03F4B" w:rsidRPr="00F4442C" w:rsidRDefault="00E03F4B" w:rsidP="00E03F4B">
      <w:r w:rsidRPr="00F4442C">
        <w:t>This clause describes the structure for the Resource URIs and the resources and methods used for the service.</w:t>
      </w:r>
    </w:p>
    <w:p w14:paraId="176DD61D" w14:textId="77777777" w:rsidR="00E03F4B" w:rsidRPr="00F4442C" w:rsidRDefault="00E03F4B" w:rsidP="00E03F4B">
      <w:r w:rsidRPr="00F4442C">
        <w:t>Figure 6.2.3.1-1 depicts the resource URIs structure for the NSCE_NSOptimization API.</w:t>
      </w:r>
    </w:p>
    <w:p w14:paraId="6BBBDD91" w14:textId="77777777" w:rsidR="00E03F4B" w:rsidRPr="00F4442C" w:rsidRDefault="00E03F4B" w:rsidP="00E03F4B">
      <w:pPr>
        <w:pStyle w:val="TH"/>
        <w:rPr>
          <w:lang w:val="en-US"/>
        </w:rPr>
      </w:pPr>
      <w:r w:rsidRPr="00F4442C">
        <w:object w:dxaOrig="8025" w:dyaOrig="3405" w14:anchorId="38CE954C">
          <v:shape id="_x0000_i2605" type="#_x0000_t75" style="width:401.15pt;height:170.65pt" o:ole="">
            <v:imagedata r:id="rId39" o:title=""/>
          </v:shape>
          <o:OLEObject Type="Embed" ProgID="Visio.Drawing.15" ShapeID="_x0000_i2605" DrawAspect="Content" ObjectID="_1762356170" r:id="rId40"/>
        </w:object>
      </w:r>
    </w:p>
    <w:p w14:paraId="212FE503" w14:textId="77777777" w:rsidR="00E03F4B" w:rsidRPr="00F4442C" w:rsidRDefault="00E03F4B" w:rsidP="00E03F4B">
      <w:pPr>
        <w:pStyle w:val="TF"/>
      </w:pPr>
      <w:r w:rsidRPr="00F4442C">
        <w:t>Figure 6.2.3.1-1: Resource URIs structure of the NSCE_NSOptimization API</w:t>
      </w:r>
    </w:p>
    <w:p w14:paraId="457155C4" w14:textId="77777777" w:rsidR="00E03F4B" w:rsidRPr="00F4442C" w:rsidRDefault="00E03F4B" w:rsidP="00E03F4B">
      <w:r w:rsidRPr="00F4442C">
        <w:t>Table 6.2.3.1-1 provides an overview of the resources and applicable HTTP methods for the NSCE_NSOptimization API.</w:t>
      </w:r>
    </w:p>
    <w:p w14:paraId="27F42A74" w14:textId="77777777" w:rsidR="00E03F4B" w:rsidRPr="00F4442C" w:rsidRDefault="00E03F4B" w:rsidP="00E03F4B">
      <w:pPr>
        <w:pStyle w:val="TH"/>
      </w:pPr>
      <w:r w:rsidRPr="00F4442C">
        <w:lastRenderedPageBreak/>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5"/>
        <w:gridCol w:w="994"/>
        <w:gridCol w:w="3248"/>
      </w:tblGrid>
      <w:tr w:rsidR="00E03F4B" w:rsidRPr="00F4442C" w14:paraId="0B6D61B4" w14:textId="77777777" w:rsidTr="00197F6A">
        <w:trPr>
          <w:jc w:val="center"/>
        </w:trPr>
        <w:tc>
          <w:tcPr>
            <w:tcW w:w="1268" w:type="pct"/>
            <w:shd w:val="clear" w:color="auto" w:fill="C0C0C0"/>
            <w:vAlign w:val="center"/>
            <w:hideMark/>
          </w:tcPr>
          <w:p w14:paraId="5D0D6D58" w14:textId="77777777" w:rsidR="00E03F4B" w:rsidRPr="00F4442C" w:rsidRDefault="00E03F4B" w:rsidP="00197F6A">
            <w:pPr>
              <w:pStyle w:val="TAH"/>
            </w:pPr>
            <w:r w:rsidRPr="00F4442C">
              <w:t>Resource name</w:t>
            </w:r>
          </w:p>
        </w:tc>
        <w:tc>
          <w:tcPr>
            <w:tcW w:w="1495" w:type="pct"/>
            <w:shd w:val="clear" w:color="auto" w:fill="C0C0C0"/>
            <w:vAlign w:val="center"/>
            <w:hideMark/>
          </w:tcPr>
          <w:p w14:paraId="6728B490" w14:textId="77777777" w:rsidR="00E03F4B" w:rsidRPr="00F4442C" w:rsidRDefault="00E03F4B" w:rsidP="00197F6A">
            <w:pPr>
              <w:pStyle w:val="TAH"/>
            </w:pPr>
            <w:r w:rsidRPr="00F4442C">
              <w:t>Resource URI</w:t>
            </w:r>
          </w:p>
        </w:tc>
        <w:tc>
          <w:tcPr>
            <w:tcW w:w="524" w:type="pct"/>
            <w:shd w:val="clear" w:color="auto" w:fill="C0C0C0"/>
            <w:vAlign w:val="center"/>
            <w:hideMark/>
          </w:tcPr>
          <w:p w14:paraId="1FA3F239" w14:textId="77777777" w:rsidR="00E03F4B" w:rsidRPr="00F4442C" w:rsidRDefault="00E03F4B" w:rsidP="00197F6A">
            <w:pPr>
              <w:pStyle w:val="TAH"/>
            </w:pPr>
            <w:r w:rsidRPr="00F4442C">
              <w:t>HTTP method or custom operation</w:t>
            </w:r>
          </w:p>
        </w:tc>
        <w:tc>
          <w:tcPr>
            <w:tcW w:w="1713" w:type="pct"/>
            <w:shd w:val="clear" w:color="auto" w:fill="C0C0C0"/>
            <w:vAlign w:val="center"/>
            <w:hideMark/>
          </w:tcPr>
          <w:p w14:paraId="6F903C7C" w14:textId="77777777" w:rsidR="00E03F4B" w:rsidRPr="00F4442C" w:rsidRDefault="00E03F4B" w:rsidP="00197F6A">
            <w:pPr>
              <w:pStyle w:val="TAH"/>
            </w:pPr>
            <w:r w:rsidRPr="00F4442C">
              <w:t>Description</w:t>
            </w:r>
          </w:p>
        </w:tc>
      </w:tr>
      <w:tr w:rsidR="00E03F4B" w:rsidRPr="00F4442C" w14:paraId="579345EF" w14:textId="77777777" w:rsidTr="00197F6A">
        <w:trPr>
          <w:jc w:val="center"/>
        </w:trPr>
        <w:tc>
          <w:tcPr>
            <w:tcW w:w="1268" w:type="pct"/>
            <w:vAlign w:val="center"/>
            <w:hideMark/>
          </w:tcPr>
          <w:p w14:paraId="7E49E538" w14:textId="77777777" w:rsidR="00E03F4B" w:rsidRPr="00F4442C" w:rsidRDefault="00E03F4B" w:rsidP="00197F6A">
            <w:pPr>
              <w:pStyle w:val="TAL"/>
            </w:pPr>
            <w:bookmarkStart w:id="375" w:name="_Hlk150155735"/>
            <w:r w:rsidRPr="00F4442C">
              <w:t>Network Slice Optimization Subscriptions</w:t>
            </w:r>
            <w:bookmarkEnd w:id="375"/>
          </w:p>
        </w:tc>
        <w:tc>
          <w:tcPr>
            <w:tcW w:w="1495" w:type="pct"/>
            <w:vAlign w:val="center"/>
            <w:hideMark/>
          </w:tcPr>
          <w:p w14:paraId="73EB8356" w14:textId="77777777" w:rsidR="00E03F4B" w:rsidRPr="00F4442C" w:rsidRDefault="00E03F4B" w:rsidP="00197F6A">
            <w:pPr>
              <w:pStyle w:val="TAL"/>
              <w:rPr>
                <w:lang w:val="en-US"/>
              </w:rPr>
            </w:pPr>
            <w:r w:rsidRPr="00F4442C">
              <w:t>/subscriptions</w:t>
            </w:r>
          </w:p>
        </w:tc>
        <w:tc>
          <w:tcPr>
            <w:tcW w:w="524" w:type="pct"/>
            <w:vAlign w:val="center"/>
            <w:hideMark/>
          </w:tcPr>
          <w:p w14:paraId="2D1A6CF5" w14:textId="77777777" w:rsidR="00E03F4B" w:rsidRPr="00F4442C" w:rsidRDefault="00E03F4B" w:rsidP="00197F6A">
            <w:pPr>
              <w:pStyle w:val="TAC"/>
            </w:pPr>
            <w:r w:rsidRPr="00F4442C">
              <w:t>POST</w:t>
            </w:r>
          </w:p>
        </w:tc>
        <w:tc>
          <w:tcPr>
            <w:tcW w:w="1713" w:type="pct"/>
            <w:vAlign w:val="center"/>
            <w:hideMark/>
          </w:tcPr>
          <w:p w14:paraId="69D2D070" w14:textId="77777777" w:rsidR="00E03F4B" w:rsidRPr="00F4442C" w:rsidRDefault="00E03F4B" w:rsidP="00197F6A">
            <w:pPr>
              <w:pStyle w:val="TAL"/>
            </w:pPr>
            <w:r w:rsidRPr="00F4442C">
              <w:rPr>
                <w:noProof/>
                <w:lang w:eastAsia="zh-CN"/>
              </w:rPr>
              <w:t xml:space="preserve">Request the creation of a </w:t>
            </w:r>
            <w:r w:rsidRPr="00F4442C">
              <w:t>Network Slice Optimization Subscription</w:t>
            </w:r>
            <w:r w:rsidRPr="00F4442C">
              <w:rPr>
                <w:noProof/>
                <w:lang w:eastAsia="zh-CN"/>
              </w:rPr>
              <w:t>.</w:t>
            </w:r>
          </w:p>
        </w:tc>
      </w:tr>
      <w:tr w:rsidR="00E03F4B" w:rsidRPr="00F4442C" w14:paraId="67F490C0" w14:textId="77777777" w:rsidTr="00197F6A">
        <w:trPr>
          <w:jc w:val="center"/>
        </w:trPr>
        <w:tc>
          <w:tcPr>
            <w:tcW w:w="1268" w:type="pct"/>
            <w:vMerge w:val="restart"/>
            <w:vAlign w:val="center"/>
          </w:tcPr>
          <w:p w14:paraId="47EEB538" w14:textId="77777777" w:rsidR="00E03F4B" w:rsidRPr="00F4442C" w:rsidRDefault="00E03F4B" w:rsidP="00197F6A">
            <w:pPr>
              <w:pStyle w:val="TAL"/>
            </w:pPr>
            <w:r w:rsidRPr="00F4442C">
              <w:t>Individual Network Slice Optimization Subscription</w:t>
            </w:r>
          </w:p>
        </w:tc>
        <w:tc>
          <w:tcPr>
            <w:tcW w:w="1495" w:type="pct"/>
            <w:vMerge w:val="restart"/>
            <w:vAlign w:val="center"/>
          </w:tcPr>
          <w:p w14:paraId="2BAB058E" w14:textId="77777777" w:rsidR="00E03F4B" w:rsidRPr="00F4442C" w:rsidRDefault="00E03F4B" w:rsidP="00197F6A">
            <w:pPr>
              <w:pStyle w:val="TAL"/>
            </w:pPr>
            <w:r w:rsidRPr="00F4442C">
              <w:t>/subscriptions/{subscriptionId}</w:t>
            </w:r>
          </w:p>
        </w:tc>
        <w:tc>
          <w:tcPr>
            <w:tcW w:w="524" w:type="pct"/>
            <w:vAlign w:val="center"/>
          </w:tcPr>
          <w:p w14:paraId="5B00D4C1" w14:textId="77777777" w:rsidR="00E03F4B" w:rsidRPr="00F4442C" w:rsidRDefault="00E03F4B" w:rsidP="00197F6A">
            <w:pPr>
              <w:pStyle w:val="TAC"/>
            </w:pPr>
            <w:r w:rsidRPr="00F4442C">
              <w:t>GET</w:t>
            </w:r>
          </w:p>
        </w:tc>
        <w:tc>
          <w:tcPr>
            <w:tcW w:w="1713" w:type="pct"/>
            <w:vAlign w:val="center"/>
          </w:tcPr>
          <w:p w14:paraId="49EEC47B" w14:textId="77777777" w:rsidR="00E03F4B" w:rsidRPr="00F4442C" w:rsidRDefault="00E03F4B" w:rsidP="00197F6A">
            <w:pPr>
              <w:pStyle w:val="TAL"/>
            </w:pPr>
            <w:r w:rsidRPr="00F4442C">
              <w:rPr>
                <w:noProof/>
                <w:lang w:eastAsia="zh-CN"/>
              </w:rPr>
              <w:t>Retrieve an existing "</w:t>
            </w:r>
            <w:r w:rsidRPr="00F4442C">
              <w:t>Individual Network Slice Optimization Subscription".</w:t>
            </w:r>
          </w:p>
        </w:tc>
      </w:tr>
      <w:tr w:rsidR="00E03F4B" w:rsidRPr="00F4442C" w14:paraId="2B1435CD" w14:textId="77777777" w:rsidTr="00197F6A">
        <w:trPr>
          <w:jc w:val="center"/>
        </w:trPr>
        <w:tc>
          <w:tcPr>
            <w:tcW w:w="1268" w:type="pct"/>
            <w:vMerge/>
            <w:vAlign w:val="center"/>
          </w:tcPr>
          <w:p w14:paraId="2C620F6F" w14:textId="77777777" w:rsidR="00E03F4B" w:rsidRPr="00F4442C" w:rsidRDefault="00E03F4B" w:rsidP="00197F6A">
            <w:pPr>
              <w:pStyle w:val="TAL"/>
            </w:pPr>
          </w:p>
        </w:tc>
        <w:tc>
          <w:tcPr>
            <w:tcW w:w="1495" w:type="pct"/>
            <w:vMerge/>
            <w:vAlign w:val="center"/>
          </w:tcPr>
          <w:p w14:paraId="48F6EE90" w14:textId="77777777" w:rsidR="00E03F4B" w:rsidRPr="00F4442C" w:rsidRDefault="00E03F4B" w:rsidP="00197F6A">
            <w:pPr>
              <w:pStyle w:val="TAL"/>
            </w:pPr>
          </w:p>
        </w:tc>
        <w:tc>
          <w:tcPr>
            <w:tcW w:w="524" w:type="pct"/>
            <w:vAlign w:val="center"/>
          </w:tcPr>
          <w:p w14:paraId="442AF0F7" w14:textId="77777777" w:rsidR="00E03F4B" w:rsidRPr="00F4442C" w:rsidRDefault="00E03F4B" w:rsidP="00197F6A">
            <w:pPr>
              <w:pStyle w:val="TAC"/>
            </w:pPr>
            <w:r w:rsidRPr="00F4442C">
              <w:t>PUT</w:t>
            </w:r>
          </w:p>
        </w:tc>
        <w:tc>
          <w:tcPr>
            <w:tcW w:w="1713" w:type="pct"/>
            <w:vAlign w:val="center"/>
          </w:tcPr>
          <w:p w14:paraId="3E6B07BA" w14:textId="77777777" w:rsidR="00E03F4B" w:rsidRPr="00F4442C" w:rsidRDefault="00E03F4B" w:rsidP="00197F6A">
            <w:pPr>
              <w:pStyle w:val="TAL"/>
              <w:rPr>
                <w:noProof/>
                <w:lang w:eastAsia="zh-CN"/>
              </w:rPr>
            </w:pPr>
            <w:r w:rsidRPr="00F4442C">
              <w:rPr>
                <w:noProof/>
                <w:lang w:eastAsia="zh-CN"/>
              </w:rPr>
              <w:t>Request the fully update of an existing "</w:t>
            </w:r>
            <w:r w:rsidRPr="00F4442C">
              <w:t>Individual Network Slice Optimization Subscription".</w:t>
            </w:r>
          </w:p>
        </w:tc>
      </w:tr>
      <w:tr w:rsidR="00E03F4B" w:rsidRPr="00F4442C" w14:paraId="23D56F75" w14:textId="77777777" w:rsidTr="00197F6A">
        <w:trPr>
          <w:jc w:val="center"/>
        </w:trPr>
        <w:tc>
          <w:tcPr>
            <w:tcW w:w="1268" w:type="pct"/>
            <w:vMerge/>
            <w:vAlign w:val="center"/>
          </w:tcPr>
          <w:p w14:paraId="4160BB09" w14:textId="77777777" w:rsidR="00E03F4B" w:rsidRPr="00F4442C" w:rsidRDefault="00E03F4B" w:rsidP="00197F6A">
            <w:pPr>
              <w:pStyle w:val="TAL"/>
            </w:pPr>
          </w:p>
        </w:tc>
        <w:tc>
          <w:tcPr>
            <w:tcW w:w="1495" w:type="pct"/>
            <w:vMerge/>
            <w:vAlign w:val="center"/>
          </w:tcPr>
          <w:p w14:paraId="36F41FA3" w14:textId="77777777" w:rsidR="00E03F4B" w:rsidRPr="00F4442C" w:rsidRDefault="00E03F4B" w:rsidP="00197F6A">
            <w:pPr>
              <w:pStyle w:val="TAL"/>
            </w:pPr>
          </w:p>
        </w:tc>
        <w:tc>
          <w:tcPr>
            <w:tcW w:w="524" w:type="pct"/>
            <w:vAlign w:val="center"/>
          </w:tcPr>
          <w:p w14:paraId="4E6E821C" w14:textId="77777777" w:rsidR="00E03F4B" w:rsidRPr="00F4442C" w:rsidRDefault="00E03F4B" w:rsidP="00197F6A">
            <w:pPr>
              <w:pStyle w:val="TAC"/>
            </w:pPr>
            <w:r w:rsidRPr="00F4442C">
              <w:t>DELETE</w:t>
            </w:r>
          </w:p>
        </w:tc>
        <w:tc>
          <w:tcPr>
            <w:tcW w:w="1713" w:type="pct"/>
            <w:vAlign w:val="center"/>
          </w:tcPr>
          <w:p w14:paraId="00825A78" w14:textId="77777777" w:rsidR="00E03F4B" w:rsidRPr="00F4442C" w:rsidRDefault="00E03F4B" w:rsidP="00197F6A">
            <w:pPr>
              <w:pStyle w:val="TAL"/>
            </w:pPr>
            <w:r w:rsidRPr="00F4442C">
              <w:rPr>
                <w:noProof/>
                <w:lang w:eastAsia="zh-CN"/>
              </w:rPr>
              <w:t>Request the deletion of an existing "</w:t>
            </w:r>
            <w:r w:rsidRPr="00F4442C">
              <w:t>Individual Network Slice Optimization Subscription".</w:t>
            </w:r>
          </w:p>
        </w:tc>
      </w:tr>
    </w:tbl>
    <w:p w14:paraId="4E21A862" w14:textId="77777777" w:rsidR="00E03F4B" w:rsidRPr="00F4442C" w:rsidRDefault="00E03F4B" w:rsidP="00E03F4B"/>
    <w:p w14:paraId="7C458483" w14:textId="77777777" w:rsidR="00E03F4B" w:rsidRPr="00F4442C" w:rsidRDefault="00E03F4B" w:rsidP="00E03F4B">
      <w:pPr>
        <w:pStyle w:val="EditorsNote"/>
      </w:pPr>
      <w:r w:rsidRPr="00F4442C">
        <w:t>Editor's Note:</w:t>
      </w:r>
      <w:r w:rsidRPr="00F4442C">
        <w:tab/>
        <w:t>The HTTP PATCH method is needed or not is FFS.</w:t>
      </w:r>
    </w:p>
    <w:p w14:paraId="11F99412" w14:textId="77777777" w:rsidR="00E03F4B" w:rsidRPr="00F4442C" w:rsidRDefault="00E03F4B" w:rsidP="00E03F4B"/>
    <w:p w14:paraId="2EB24165" w14:textId="77777777" w:rsidR="00E03F4B" w:rsidRPr="00F4442C" w:rsidRDefault="00E03F4B" w:rsidP="00E03F4B">
      <w:pPr>
        <w:pStyle w:val="41"/>
        <w:rPr>
          <w:lang w:val="en-US"/>
        </w:rPr>
      </w:pPr>
      <w:bookmarkStart w:id="376" w:name="_Toc151743380"/>
      <w:r w:rsidRPr="00F4442C">
        <w:rPr>
          <w:lang w:val="en-US"/>
        </w:rPr>
        <w:t>6.2.3.2</w:t>
      </w:r>
      <w:r w:rsidRPr="00F4442C">
        <w:rPr>
          <w:lang w:val="en-US"/>
        </w:rPr>
        <w:tab/>
        <w:t xml:space="preserve">Resource: </w:t>
      </w:r>
      <w:r w:rsidRPr="00F4442C">
        <w:t xml:space="preserve">Network Slice Optimization </w:t>
      </w:r>
      <w:r w:rsidRPr="00F4442C">
        <w:rPr>
          <w:lang w:val="en-US"/>
        </w:rPr>
        <w:t>Subscriptions</w:t>
      </w:r>
      <w:bookmarkEnd w:id="376"/>
    </w:p>
    <w:p w14:paraId="078384C7" w14:textId="77777777" w:rsidR="00E03F4B" w:rsidRPr="00F4442C" w:rsidRDefault="00E03F4B" w:rsidP="00E03F4B">
      <w:pPr>
        <w:pStyle w:val="51"/>
      </w:pPr>
      <w:bookmarkStart w:id="377" w:name="_Toc85734329"/>
      <w:bookmarkStart w:id="378" w:name="_Toc89431628"/>
      <w:bookmarkStart w:id="379" w:name="_Toc97042440"/>
      <w:bookmarkStart w:id="380" w:name="_Toc97045584"/>
      <w:bookmarkStart w:id="381" w:name="_Toc97155329"/>
      <w:bookmarkStart w:id="382" w:name="_Toc101521466"/>
      <w:bookmarkStart w:id="383" w:name="_Toc120537576"/>
      <w:bookmarkStart w:id="384" w:name="_Toc151743381"/>
      <w:r w:rsidRPr="00F4442C">
        <w:t>6.2.3.2.1</w:t>
      </w:r>
      <w:r w:rsidRPr="00F4442C">
        <w:tab/>
        <w:t>Description</w:t>
      </w:r>
      <w:bookmarkEnd w:id="377"/>
      <w:bookmarkEnd w:id="378"/>
      <w:bookmarkEnd w:id="379"/>
      <w:bookmarkEnd w:id="380"/>
      <w:bookmarkEnd w:id="381"/>
      <w:bookmarkEnd w:id="382"/>
      <w:bookmarkEnd w:id="383"/>
      <w:bookmarkEnd w:id="384"/>
    </w:p>
    <w:p w14:paraId="5B898BE6" w14:textId="77777777" w:rsidR="00E03F4B" w:rsidRPr="00F4442C" w:rsidRDefault="00E03F4B" w:rsidP="00E03F4B">
      <w:pPr>
        <w:rPr>
          <w:lang w:eastAsia="zh-CN"/>
        </w:rPr>
      </w:pPr>
      <w:r w:rsidRPr="00F4442C">
        <w:t xml:space="preserve">This resource represents the collection of Network Slice Optimization </w:t>
      </w:r>
      <w:r w:rsidRPr="00F4442C">
        <w:rPr>
          <w:lang w:val="en-US"/>
        </w:rPr>
        <w:t>Subscriptions</w:t>
      </w:r>
      <w:r w:rsidRPr="00F4442C">
        <w:t xml:space="preserve"> managed by the NSCE Server</w:t>
      </w:r>
      <w:r w:rsidRPr="00F4442C">
        <w:rPr>
          <w:lang w:eastAsia="zh-CN"/>
        </w:rPr>
        <w:t>.</w:t>
      </w:r>
    </w:p>
    <w:p w14:paraId="46C8ECF1" w14:textId="77777777" w:rsidR="00E03F4B" w:rsidRPr="00F4442C" w:rsidRDefault="00E03F4B" w:rsidP="00E03F4B">
      <w:pPr>
        <w:pStyle w:val="51"/>
        <w:rPr>
          <w:lang w:eastAsia="zh-CN"/>
        </w:rPr>
      </w:pPr>
      <w:bookmarkStart w:id="385" w:name="_Toc85734330"/>
      <w:bookmarkStart w:id="386" w:name="_Toc89431629"/>
      <w:bookmarkStart w:id="387" w:name="_Toc97042441"/>
      <w:bookmarkStart w:id="388" w:name="_Toc97045585"/>
      <w:bookmarkStart w:id="389" w:name="_Toc97155330"/>
      <w:bookmarkStart w:id="390" w:name="_Toc101521467"/>
      <w:bookmarkStart w:id="391" w:name="_Toc120537577"/>
      <w:bookmarkStart w:id="392" w:name="_Toc151743382"/>
      <w:r w:rsidRPr="00F4442C">
        <w:t>6.2.3.2.2</w:t>
      </w:r>
      <w:r w:rsidRPr="00F4442C">
        <w:rPr>
          <w:lang w:eastAsia="zh-CN"/>
        </w:rPr>
        <w:tab/>
        <w:t>Resource Definition</w:t>
      </w:r>
      <w:bookmarkEnd w:id="385"/>
      <w:bookmarkEnd w:id="386"/>
      <w:bookmarkEnd w:id="387"/>
      <w:bookmarkEnd w:id="388"/>
      <w:bookmarkEnd w:id="389"/>
      <w:bookmarkEnd w:id="390"/>
      <w:bookmarkEnd w:id="391"/>
      <w:bookmarkEnd w:id="392"/>
    </w:p>
    <w:p w14:paraId="2536B318" w14:textId="77777777" w:rsidR="00E03F4B" w:rsidRPr="00F4442C" w:rsidRDefault="00E03F4B" w:rsidP="00E03F4B">
      <w:pPr>
        <w:rPr>
          <w:lang w:eastAsia="zh-CN"/>
        </w:rPr>
      </w:pPr>
      <w:r w:rsidRPr="00F4442C">
        <w:rPr>
          <w:lang w:eastAsia="zh-CN"/>
        </w:rPr>
        <w:t xml:space="preserve">Resource URI: </w:t>
      </w:r>
      <w:r w:rsidRPr="00F4442C">
        <w:rPr>
          <w:b/>
          <w:lang w:eastAsia="zh-CN"/>
        </w:rPr>
        <w:t>{apiRoot}/nsce-ns-optimization/&lt;apiVersion&gt;/subscriptions</w:t>
      </w:r>
    </w:p>
    <w:p w14:paraId="3E815585" w14:textId="77777777" w:rsidR="00E03F4B" w:rsidRPr="00F4442C" w:rsidRDefault="00E03F4B" w:rsidP="00E03F4B">
      <w:pPr>
        <w:rPr>
          <w:lang w:eastAsia="zh-CN"/>
        </w:rPr>
      </w:pPr>
      <w:r w:rsidRPr="00F4442C">
        <w:rPr>
          <w:lang w:eastAsia="zh-CN"/>
        </w:rPr>
        <w:t>This resource shall support the resource URI variables defined in the table 6.2.3.2.2-1.</w:t>
      </w:r>
    </w:p>
    <w:p w14:paraId="02BA92D5" w14:textId="77777777" w:rsidR="00E03F4B" w:rsidRPr="00F4442C" w:rsidRDefault="00E03F4B" w:rsidP="00E03F4B">
      <w:pPr>
        <w:pStyle w:val="TH"/>
        <w:rPr>
          <w:rFonts w:cs="Arial"/>
        </w:rPr>
      </w:pPr>
      <w:r w:rsidRPr="00F4442C">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03F4B" w:rsidRPr="00F4442C" w14:paraId="39FF44B1" w14:textId="77777777" w:rsidTr="00197F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A9F9BBE" w14:textId="77777777" w:rsidR="00E03F4B" w:rsidRPr="00F4442C" w:rsidRDefault="00E03F4B" w:rsidP="00197F6A">
            <w:pPr>
              <w:pStyle w:val="TAH"/>
            </w:pPr>
            <w:r w:rsidRPr="00F4442C">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826A1DD" w14:textId="77777777" w:rsidR="00E03F4B" w:rsidRPr="00F4442C" w:rsidRDefault="00E03F4B" w:rsidP="00197F6A">
            <w:pPr>
              <w:pStyle w:val="TAH"/>
            </w:pPr>
            <w:r w:rsidRPr="00F4442C">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1C83F6" w14:textId="77777777" w:rsidR="00E03F4B" w:rsidRPr="00F4442C" w:rsidRDefault="00E03F4B" w:rsidP="00197F6A">
            <w:pPr>
              <w:pStyle w:val="TAH"/>
            </w:pPr>
            <w:r w:rsidRPr="00F4442C">
              <w:t>Definition</w:t>
            </w:r>
          </w:p>
        </w:tc>
      </w:tr>
      <w:tr w:rsidR="00E03F4B" w:rsidRPr="00F4442C" w14:paraId="418FA31B" w14:textId="77777777" w:rsidTr="00197F6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0FB095A" w14:textId="77777777" w:rsidR="00E03F4B" w:rsidRPr="00F4442C" w:rsidRDefault="00E03F4B" w:rsidP="00197F6A">
            <w:pPr>
              <w:pStyle w:val="TAL"/>
            </w:pPr>
            <w:r w:rsidRPr="00F4442C">
              <w:t>apiRoot</w:t>
            </w:r>
          </w:p>
        </w:tc>
        <w:tc>
          <w:tcPr>
            <w:tcW w:w="708" w:type="pct"/>
            <w:tcBorders>
              <w:top w:val="single" w:sz="6" w:space="0" w:color="000000"/>
              <w:left w:val="single" w:sz="6" w:space="0" w:color="000000"/>
              <w:bottom w:val="single" w:sz="6" w:space="0" w:color="000000"/>
              <w:right w:val="single" w:sz="6" w:space="0" w:color="000000"/>
            </w:tcBorders>
            <w:hideMark/>
          </w:tcPr>
          <w:p w14:paraId="09A28D60" w14:textId="77777777" w:rsidR="00E03F4B" w:rsidRPr="00F4442C" w:rsidRDefault="00E03F4B" w:rsidP="00197F6A">
            <w:pPr>
              <w:pStyle w:val="TAL"/>
            </w:pPr>
            <w:r w:rsidRPr="00F4442C">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C1660E2" w14:textId="77777777" w:rsidR="00E03F4B" w:rsidRPr="00F4442C" w:rsidRDefault="00E03F4B" w:rsidP="00197F6A">
            <w:pPr>
              <w:pStyle w:val="TAL"/>
            </w:pPr>
            <w:r w:rsidRPr="00F4442C">
              <w:t>See clause 6.2.1</w:t>
            </w:r>
          </w:p>
        </w:tc>
      </w:tr>
    </w:tbl>
    <w:p w14:paraId="3E7116F4" w14:textId="77777777" w:rsidR="00E03F4B" w:rsidRPr="00F4442C" w:rsidRDefault="00E03F4B" w:rsidP="00E03F4B">
      <w:pPr>
        <w:rPr>
          <w:lang w:eastAsia="zh-CN"/>
        </w:rPr>
      </w:pPr>
    </w:p>
    <w:p w14:paraId="138A67CF" w14:textId="77777777" w:rsidR="00E03F4B" w:rsidRPr="00F4442C" w:rsidRDefault="00E03F4B" w:rsidP="00E03F4B">
      <w:pPr>
        <w:pStyle w:val="51"/>
        <w:rPr>
          <w:lang w:eastAsia="zh-CN"/>
        </w:rPr>
      </w:pPr>
      <w:bookmarkStart w:id="393" w:name="_Toc85734331"/>
      <w:bookmarkStart w:id="394" w:name="_Toc89431630"/>
      <w:bookmarkStart w:id="395" w:name="_Toc97042442"/>
      <w:bookmarkStart w:id="396" w:name="_Toc97045586"/>
      <w:bookmarkStart w:id="397" w:name="_Toc97155331"/>
      <w:bookmarkStart w:id="398" w:name="_Toc101521468"/>
      <w:bookmarkStart w:id="399" w:name="_Toc120537578"/>
      <w:bookmarkStart w:id="400" w:name="_Toc151743383"/>
      <w:r w:rsidRPr="00F4442C">
        <w:rPr>
          <w:lang w:eastAsia="zh-CN"/>
        </w:rPr>
        <w:t>6.2.3.2.3</w:t>
      </w:r>
      <w:r w:rsidRPr="00F4442C">
        <w:rPr>
          <w:lang w:eastAsia="zh-CN"/>
        </w:rPr>
        <w:tab/>
        <w:t>Resource Standard Methods</w:t>
      </w:r>
      <w:bookmarkEnd w:id="393"/>
      <w:bookmarkEnd w:id="394"/>
      <w:bookmarkEnd w:id="395"/>
      <w:bookmarkEnd w:id="396"/>
      <w:bookmarkEnd w:id="397"/>
      <w:bookmarkEnd w:id="398"/>
      <w:bookmarkEnd w:id="399"/>
      <w:bookmarkEnd w:id="400"/>
    </w:p>
    <w:p w14:paraId="3FBD2985" w14:textId="77777777" w:rsidR="00E03F4B" w:rsidRPr="00F4442C" w:rsidRDefault="00E03F4B" w:rsidP="0051137F">
      <w:pPr>
        <w:pStyle w:val="6"/>
      </w:pPr>
      <w:bookmarkStart w:id="401" w:name="_Toc85734332"/>
      <w:bookmarkStart w:id="402" w:name="_Toc89431631"/>
      <w:bookmarkStart w:id="403" w:name="_Toc97042443"/>
      <w:bookmarkStart w:id="404" w:name="_Toc97045587"/>
      <w:bookmarkStart w:id="405" w:name="_Toc97155332"/>
      <w:bookmarkStart w:id="406" w:name="_Toc101521469"/>
      <w:bookmarkStart w:id="407" w:name="_Toc120537579"/>
      <w:bookmarkStart w:id="408" w:name="_Toc151743384"/>
      <w:r w:rsidRPr="00F4442C">
        <w:t>6.2.3.2.3.1</w:t>
      </w:r>
      <w:r w:rsidRPr="00F4442C">
        <w:tab/>
        <w:t>POST</w:t>
      </w:r>
      <w:bookmarkEnd w:id="401"/>
      <w:bookmarkEnd w:id="402"/>
      <w:bookmarkEnd w:id="403"/>
      <w:bookmarkEnd w:id="404"/>
      <w:bookmarkEnd w:id="405"/>
      <w:bookmarkEnd w:id="406"/>
      <w:bookmarkEnd w:id="407"/>
      <w:bookmarkEnd w:id="408"/>
    </w:p>
    <w:p w14:paraId="56EEAB6E" w14:textId="77777777" w:rsidR="00E03F4B" w:rsidRPr="00F4442C" w:rsidRDefault="00E03F4B" w:rsidP="00E03F4B">
      <w:pPr>
        <w:rPr>
          <w:noProof/>
          <w:lang w:eastAsia="zh-CN"/>
        </w:rPr>
      </w:pPr>
      <w:r w:rsidRPr="00F4442C">
        <w:rPr>
          <w:noProof/>
          <w:lang w:eastAsia="zh-CN"/>
        </w:rPr>
        <w:t xml:space="preserve">The HTTP POST method allows a service consumer (e.g. VAL Server) to request the creation of a </w:t>
      </w:r>
      <w:r w:rsidRPr="00F4442C">
        <w:t>Network Slice Optimization Subscription at</w:t>
      </w:r>
      <w:r w:rsidRPr="00F4442C">
        <w:rPr>
          <w:noProof/>
          <w:lang w:eastAsia="zh-CN"/>
        </w:rPr>
        <w:t xml:space="preserve"> the </w:t>
      </w:r>
      <w:r w:rsidRPr="00F4442C">
        <w:t>NSCE</w:t>
      </w:r>
      <w:r w:rsidRPr="00F4442C">
        <w:rPr>
          <w:noProof/>
          <w:lang w:eastAsia="zh-CN"/>
        </w:rPr>
        <w:t xml:space="preserve"> Server.</w:t>
      </w:r>
    </w:p>
    <w:p w14:paraId="1D338C2E" w14:textId="77777777" w:rsidR="00E03F4B" w:rsidRPr="00F4442C" w:rsidRDefault="00E03F4B" w:rsidP="00E03F4B">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6.2.3.2.3.1-1.</w:t>
      </w:r>
    </w:p>
    <w:p w14:paraId="5D9585CB" w14:textId="77777777" w:rsidR="00E03F4B" w:rsidRPr="00F4442C" w:rsidRDefault="00E03F4B" w:rsidP="00E03F4B">
      <w:pPr>
        <w:pStyle w:val="TH"/>
        <w:rPr>
          <w:rFonts w:cs="Arial"/>
        </w:rPr>
      </w:pPr>
      <w:r w:rsidRPr="00F4442C">
        <w:t>Table </w:t>
      </w:r>
      <w:r w:rsidRPr="00F4442C">
        <w:rPr>
          <w:lang w:eastAsia="zh-CN"/>
        </w:rPr>
        <w:t>6.2.3.2.3.1</w:t>
      </w:r>
      <w:r w:rsidRPr="00F4442C">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58897150"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C3AA8B8"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1676ADF"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77BA02F"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CBD2D99"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B3BFE" w14:textId="77777777" w:rsidR="00E03F4B" w:rsidRPr="00F4442C" w:rsidRDefault="00E03F4B" w:rsidP="00197F6A">
            <w:pPr>
              <w:pStyle w:val="TAH"/>
            </w:pPr>
            <w:r w:rsidRPr="00F4442C">
              <w:t>Description</w:t>
            </w:r>
          </w:p>
        </w:tc>
      </w:tr>
      <w:tr w:rsidR="00E03F4B" w:rsidRPr="00F4442C" w14:paraId="0B2A2803"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2BCCF570"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70F08853"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56AAD2A9"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726076A2"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9B40B80" w14:textId="77777777" w:rsidR="00E03F4B" w:rsidRPr="00F4442C" w:rsidRDefault="00E03F4B" w:rsidP="00197F6A">
            <w:pPr>
              <w:pStyle w:val="TAL"/>
            </w:pPr>
          </w:p>
        </w:tc>
      </w:tr>
    </w:tbl>
    <w:p w14:paraId="6B4DADF7" w14:textId="77777777" w:rsidR="00E03F4B" w:rsidRPr="00F4442C" w:rsidRDefault="00E03F4B" w:rsidP="00E03F4B"/>
    <w:p w14:paraId="1E17C362" w14:textId="77777777" w:rsidR="00E03F4B" w:rsidRPr="00F4442C" w:rsidRDefault="00E03F4B" w:rsidP="00E03F4B">
      <w:r w:rsidRPr="00F4442C">
        <w:t>This method shall support the request data structures specified in table </w:t>
      </w:r>
      <w:r w:rsidRPr="00F4442C">
        <w:rPr>
          <w:lang w:eastAsia="zh-CN"/>
        </w:rPr>
        <w:t>6.2.3.2.3.1</w:t>
      </w:r>
      <w:r w:rsidRPr="00F4442C">
        <w:t>-2 and the response data structures and response codes specified in table </w:t>
      </w:r>
      <w:r w:rsidRPr="00F4442C">
        <w:rPr>
          <w:lang w:eastAsia="zh-CN"/>
        </w:rPr>
        <w:t>6.2.3.2.3.1</w:t>
      </w:r>
      <w:r w:rsidRPr="00F4442C">
        <w:t>-3.</w:t>
      </w:r>
    </w:p>
    <w:p w14:paraId="10AF5AC0" w14:textId="77777777" w:rsidR="00E03F4B" w:rsidRPr="00F4442C" w:rsidRDefault="00E03F4B" w:rsidP="00E03F4B">
      <w:pPr>
        <w:pStyle w:val="TH"/>
      </w:pPr>
      <w:r w:rsidRPr="00F4442C">
        <w:lastRenderedPageBreak/>
        <w:t>Table </w:t>
      </w:r>
      <w:r w:rsidRPr="00F4442C">
        <w:rPr>
          <w:lang w:eastAsia="zh-CN"/>
        </w:rPr>
        <w:t>6.2.3.2.3.1</w:t>
      </w:r>
      <w:r w:rsidRPr="00F4442C">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E03F4B" w:rsidRPr="00F4442C" w14:paraId="59FD5CCD" w14:textId="77777777" w:rsidTr="00197F6A">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32392A8D" w14:textId="77777777" w:rsidR="00E03F4B" w:rsidRPr="00F4442C" w:rsidRDefault="00E03F4B" w:rsidP="00197F6A">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62242E8" w14:textId="77777777" w:rsidR="00E03F4B" w:rsidRPr="00F4442C" w:rsidRDefault="00E03F4B" w:rsidP="00197F6A">
            <w:pPr>
              <w:pStyle w:val="TAH"/>
            </w:pPr>
            <w:r w:rsidRPr="00F4442C">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B6D9665" w14:textId="77777777" w:rsidR="00E03F4B" w:rsidRPr="00F4442C" w:rsidRDefault="00E03F4B" w:rsidP="00197F6A">
            <w:pPr>
              <w:pStyle w:val="TAH"/>
            </w:pPr>
            <w:r w:rsidRPr="00F4442C">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2F91E9" w14:textId="77777777" w:rsidR="00E03F4B" w:rsidRPr="00F4442C" w:rsidRDefault="00E03F4B" w:rsidP="00197F6A">
            <w:pPr>
              <w:pStyle w:val="TAH"/>
            </w:pPr>
            <w:r w:rsidRPr="00F4442C">
              <w:t>Description</w:t>
            </w:r>
          </w:p>
        </w:tc>
      </w:tr>
      <w:tr w:rsidR="00E03F4B" w:rsidRPr="00F4442C" w14:paraId="5C5CF29F" w14:textId="77777777" w:rsidTr="00197F6A">
        <w:trPr>
          <w:jc w:val="center"/>
        </w:trPr>
        <w:tc>
          <w:tcPr>
            <w:tcW w:w="2119" w:type="dxa"/>
            <w:tcBorders>
              <w:top w:val="single" w:sz="6" w:space="0" w:color="auto"/>
              <w:left w:val="single" w:sz="6" w:space="0" w:color="auto"/>
              <w:bottom w:val="single" w:sz="6" w:space="0" w:color="000000"/>
              <w:right w:val="single" w:sz="6" w:space="0" w:color="auto"/>
            </w:tcBorders>
            <w:hideMark/>
          </w:tcPr>
          <w:p w14:paraId="67DE1769" w14:textId="77777777" w:rsidR="00E03F4B" w:rsidRPr="00F4442C" w:rsidRDefault="00E03F4B" w:rsidP="00197F6A">
            <w:pPr>
              <w:pStyle w:val="TAL"/>
            </w:pPr>
            <w:r w:rsidRPr="00F4442C">
              <w:t>NetSliceOptSubsc</w:t>
            </w:r>
          </w:p>
        </w:tc>
        <w:tc>
          <w:tcPr>
            <w:tcW w:w="567" w:type="dxa"/>
            <w:tcBorders>
              <w:top w:val="single" w:sz="6" w:space="0" w:color="auto"/>
              <w:left w:val="single" w:sz="6" w:space="0" w:color="auto"/>
              <w:bottom w:val="single" w:sz="6" w:space="0" w:color="000000"/>
              <w:right w:val="single" w:sz="6" w:space="0" w:color="auto"/>
            </w:tcBorders>
            <w:hideMark/>
          </w:tcPr>
          <w:p w14:paraId="4E350969" w14:textId="77777777" w:rsidR="00E03F4B" w:rsidRPr="00F4442C" w:rsidRDefault="00E03F4B" w:rsidP="00197F6A">
            <w:pPr>
              <w:pStyle w:val="TAC"/>
            </w:pPr>
            <w:r w:rsidRPr="00F4442C">
              <w:t>M</w:t>
            </w:r>
          </w:p>
        </w:tc>
        <w:tc>
          <w:tcPr>
            <w:tcW w:w="1275" w:type="dxa"/>
            <w:tcBorders>
              <w:top w:val="single" w:sz="6" w:space="0" w:color="auto"/>
              <w:left w:val="single" w:sz="6" w:space="0" w:color="auto"/>
              <w:bottom w:val="single" w:sz="6" w:space="0" w:color="000000"/>
              <w:right w:val="single" w:sz="6" w:space="0" w:color="auto"/>
            </w:tcBorders>
            <w:hideMark/>
          </w:tcPr>
          <w:p w14:paraId="63B6DB0E" w14:textId="77777777" w:rsidR="00E03F4B" w:rsidRPr="00F4442C" w:rsidRDefault="00E03F4B" w:rsidP="00197F6A">
            <w:pPr>
              <w:pStyle w:val="TAL"/>
              <w:jc w:val="center"/>
            </w:pPr>
            <w:r w:rsidRPr="00F4442C">
              <w:t>1</w:t>
            </w:r>
          </w:p>
        </w:tc>
        <w:tc>
          <w:tcPr>
            <w:tcW w:w="5566" w:type="dxa"/>
            <w:tcBorders>
              <w:top w:val="single" w:sz="6" w:space="0" w:color="auto"/>
              <w:left w:val="single" w:sz="6" w:space="0" w:color="auto"/>
              <w:bottom w:val="single" w:sz="6" w:space="0" w:color="000000"/>
              <w:right w:val="single" w:sz="6" w:space="0" w:color="auto"/>
            </w:tcBorders>
            <w:hideMark/>
          </w:tcPr>
          <w:p w14:paraId="78FEA716" w14:textId="77777777" w:rsidR="00E03F4B" w:rsidRPr="00F4442C" w:rsidRDefault="00E03F4B" w:rsidP="00197F6A">
            <w:pPr>
              <w:pStyle w:val="TAL"/>
            </w:pPr>
            <w:r w:rsidRPr="00F4442C">
              <w:t>Create a new service switch information subscription.</w:t>
            </w:r>
          </w:p>
        </w:tc>
      </w:tr>
    </w:tbl>
    <w:p w14:paraId="74D4B2DF" w14:textId="77777777" w:rsidR="00E03F4B" w:rsidRPr="00F4442C" w:rsidRDefault="00E03F4B" w:rsidP="00E03F4B"/>
    <w:p w14:paraId="1EDF118B" w14:textId="77777777" w:rsidR="00E03F4B" w:rsidRPr="00F4442C" w:rsidRDefault="00E03F4B" w:rsidP="00E03F4B">
      <w:pPr>
        <w:pStyle w:val="TH"/>
      </w:pPr>
      <w:r w:rsidRPr="00F4442C">
        <w:t>Table </w:t>
      </w:r>
      <w:r w:rsidRPr="00F4442C">
        <w:rPr>
          <w:lang w:eastAsia="zh-CN"/>
        </w:rPr>
        <w:t>6.2.3.2.3.1</w:t>
      </w:r>
      <w:r w:rsidRPr="00F4442C">
        <w:t>-3: Data structures supported by the POST Response Body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8"/>
        <w:gridCol w:w="566"/>
        <w:gridCol w:w="1278"/>
        <w:gridCol w:w="1276"/>
        <w:gridCol w:w="4254"/>
      </w:tblGrid>
      <w:tr w:rsidR="00E03F4B" w:rsidRPr="00F4442C" w14:paraId="49B3F9BB" w14:textId="77777777" w:rsidTr="00197F6A">
        <w:trPr>
          <w:jc w:val="center"/>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6EB0D723" w14:textId="77777777" w:rsidR="00E03F4B" w:rsidRPr="00F4442C" w:rsidRDefault="00E03F4B" w:rsidP="00197F6A">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13A4B29" w14:textId="77777777" w:rsidR="00E03F4B" w:rsidRPr="00F4442C" w:rsidRDefault="00E03F4B" w:rsidP="00197F6A">
            <w:pPr>
              <w:pStyle w:val="TAH"/>
            </w:pPr>
            <w:r w:rsidRPr="00F4442C">
              <w:t>P</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46217AD" w14:textId="77777777" w:rsidR="00E03F4B" w:rsidRPr="00F4442C" w:rsidRDefault="00E03F4B" w:rsidP="00197F6A">
            <w:pPr>
              <w:pStyle w:val="TAH"/>
            </w:pPr>
            <w:r w:rsidRPr="00F4442C">
              <w:t>Cardinality</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232E8AB" w14:textId="77777777" w:rsidR="00E03F4B" w:rsidRPr="00F4442C" w:rsidRDefault="00E03F4B" w:rsidP="00197F6A">
            <w:pPr>
              <w:pStyle w:val="TAH"/>
            </w:pPr>
            <w:r w:rsidRPr="00F4442C">
              <w:t>Response</w:t>
            </w:r>
          </w:p>
          <w:p w14:paraId="3614B107" w14:textId="77777777" w:rsidR="00E03F4B" w:rsidRPr="00F4442C" w:rsidRDefault="00E03F4B" w:rsidP="00197F6A">
            <w:pPr>
              <w:pStyle w:val="TAH"/>
            </w:pPr>
            <w:r w:rsidRPr="00F4442C">
              <w:t>codes</w:t>
            </w:r>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52D82944" w14:textId="77777777" w:rsidR="00E03F4B" w:rsidRPr="00F4442C" w:rsidRDefault="00E03F4B" w:rsidP="00197F6A">
            <w:pPr>
              <w:pStyle w:val="TAH"/>
            </w:pPr>
            <w:r w:rsidRPr="00F4442C">
              <w:t>Description</w:t>
            </w:r>
          </w:p>
        </w:tc>
      </w:tr>
      <w:tr w:rsidR="00E03F4B" w:rsidRPr="00F4442C" w14:paraId="048B9B22" w14:textId="77777777" w:rsidTr="00197F6A">
        <w:trPr>
          <w:jc w:val="center"/>
        </w:trPr>
        <w:tc>
          <w:tcPr>
            <w:tcW w:w="1116" w:type="pct"/>
            <w:tcBorders>
              <w:top w:val="single" w:sz="6" w:space="0" w:color="auto"/>
              <w:left w:val="single" w:sz="6" w:space="0" w:color="auto"/>
              <w:bottom w:val="single" w:sz="6" w:space="0" w:color="auto"/>
              <w:right w:val="single" w:sz="6" w:space="0" w:color="auto"/>
            </w:tcBorders>
            <w:hideMark/>
          </w:tcPr>
          <w:p w14:paraId="18806795" w14:textId="77777777" w:rsidR="00E03F4B" w:rsidRPr="00F4442C" w:rsidRDefault="00E03F4B" w:rsidP="00197F6A">
            <w:pPr>
              <w:pStyle w:val="TAL"/>
            </w:pPr>
            <w:r w:rsidRPr="00F4442C">
              <w:t>NetSliceOptSubsc</w:t>
            </w:r>
          </w:p>
        </w:tc>
        <w:tc>
          <w:tcPr>
            <w:tcW w:w="298" w:type="pct"/>
            <w:tcBorders>
              <w:top w:val="single" w:sz="6" w:space="0" w:color="auto"/>
              <w:left w:val="single" w:sz="6" w:space="0" w:color="auto"/>
              <w:bottom w:val="single" w:sz="6" w:space="0" w:color="auto"/>
              <w:right w:val="single" w:sz="6" w:space="0" w:color="auto"/>
            </w:tcBorders>
            <w:hideMark/>
          </w:tcPr>
          <w:p w14:paraId="11128125" w14:textId="77777777" w:rsidR="00E03F4B" w:rsidRPr="00F4442C" w:rsidRDefault="00E03F4B" w:rsidP="00197F6A">
            <w:pPr>
              <w:pStyle w:val="TAC"/>
            </w:pPr>
            <w:r w:rsidRPr="00F4442C">
              <w:t>M</w:t>
            </w:r>
          </w:p>
        </w:tc>
        <w:tc>
          <w:tcPr>
            <w:tcW w:w="673" w:type="pct"/>
            <w:tcBorders>
              <w:top w:val="single" w:sz="6" w:space="0" w:color="auto"/>
              <w:left w:val="single" w:sz="6" w:space="0" w:color="auto"/>
              <w:bottom w:val="single" w:sz="6" w:space="0" w:color="auto"/>
              <w:right w:val="single" w:sz="6" w:space="0" w:color="auto"/>
            </w:tcBorders>
            <w:hideMark/>
          </w:tcPr>
          <w:p w14:paraId="0DF11CE5" w14:textId="77777777" w:rsidR="00E03F4B" w:rsidRPr="00F4442C" w:rsidRDefault="00E03F4B" w:rsidP="00197F6A">
            <w:pPr>
              <w:pStyle w:val="TAL"/>
              <w:jc w:val="center"/>
            </w:pPr>
            <w:r w:rsidRPr="00F4442C">
              <w:t>1</w:t>
            </w:r>
          </w:p>
        </w:tc>
        <w:tc>
          <w:tcPr>
            <w:tcW w:w="672" w:type="pct"/>
            <w:tcBorders>
              <w:top w:val="single" w:sz="6" w:space="0" w:color="auto"/>
              <w:left w:val="single" w:sz="6" w:space="0" w:color="auto"/>
              <w:bottom w:val="single" w:sz="6" w:space="0" w:color="auto"/>
              <w:right w:val="single" w:sz="6" w:space="0" w:color="auto"/>
            </w:tcBorders>
            <w:hideMark/>
          </w:tcPr>
          <w:p w14:paraId="75EE365C" w14:textId="77777777" w:rsidR="00E03F4B" w:rsidRPr="00F4442C" w:rsidRDefault="00E03F4B" w:rsidP="00197F6A">
            <w:pPr>
              <w:pStyle w:val="TAL"/>
            </w:pPr>
            <w:r w:rsidRPr="00F4442C">
              <w:t>201 Created</w:t>
            </w:r>
          </w:p>
        </w:tc>
        <w:tc>
          <w:tcPr>
            <w:tcW w:w="2241" w:type="pct"/>
            <w:tcBorders>
              <w:top w:val="single" w:sz="6" w:space="0" w:color="auto"/>
              <w:left w:val="single" w:sz="6" w:space="0" w:color="auto"/>
              <w:bottom w:val="single" w:sz="6" w:space="0" w:color="auto"/>
              <w:right w:val="single" w:sz="6" w:space="0" w:color="auto"/>
            </w:tcBorders>
          </w:tcPr>
          <w:p w14:paraId="4EA857F7" w14:textId="77777777" w:rsidR="00E03F4B" w:rsidRPr="00F4442C" w:rsidRDefault="00E03F4B" w:rsidP="00197F6A">
            <w:pPr>
              <w:pStyle w:val="TAL"/>
            </w:pPr>
            <w:r w:rsidRPr="00F4442C">
              <w:t>Successful case. The Network Slice Optimization Subscription is successfully created and a representation of the created "Individual Network Slice Optimization Subscription" resource shall be returned.</w:t>
            </w:r>
          </w:p>
          <w:p w14:paraId="2B4371FA" w14:textId="77777777" w:rsidR="00E03F4B" w:rsidRPr="00F4442C" w:rsidRDefault="00E03F4B" w:rsidP="00197F6A">
            <w:pPr>
              <w:pStyle w:val="TAL"/>
            </w:pPr>
          </w:p>
          <w:p w14:paraId="55785617" w14:textId="77777777" w:rsidR="00E03F4B" w:rsidRPr="00F4442C" w:rsidRDefault="00E03F4B" w:rsidP="00197F6A">
            <w:pPr>
              <w:pStyle w:val="TAL"/>
            </w:pPr>
            <w:r w:rsidRPr="00F4442C">
              <w:t>An HTTP "Location" header that contains the resource URI of the created resource shall also be included.</w:t>
            </w:r>
          </w:p>
        </w:tc>
      </w:tr>
      <w:tr w:rsidR="00E03F4B" w:rsidRPr="00F4442C" w14:paraId="5BE2736C"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CB149B" w14:textId="77777777" w:rsidR="00E03F4B" w:rsidRPr="00F4442C" w:rsidRDefault="00E03F4B" w:rsidP="00197F6A">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1972CC7B" w14:textId="77777777" w:rsidR="00E03F4B" w:rsidRPr="00F4442C" w:rsidRDefault="00E03F4B" w:rsidP="00E03F4B"/>
    <w:p w14:paraId="641B40C8" w14:textId="77777777" w:rsidR="00E03F4B" w:rsidRPr="00F4442C" w:rsidRDefault="00E03F4B" w:rsidP="00E03F4B">
      <w:pPr>
        <w:pStyle w:val="TH"/>
        <w:rPr>
          <w:rFonts w:cs="Arial"/>
        </w:rPr>
      </w:pPr>
      <w:r w:rsidRPr="00F4442C">
        <w:t>Table </w:t>
      </w:r>
      <w:r w:rsidRPr="00F4442C">
        <w:rPr>
          <w:lang w:eastAsia="zh-CN"/>
        </w:rPr>
        <w:t>6.2.3.2.3.1</w:t>
      </w:r>
      <w:r w:rsidRPr="00F4442C">
        <w:t>-4: Headers supported by the 201 response code on this resource</w:t>
      </w:r>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5"/>
        <w:gridCol w:w="1208"/>
        <w:gridCol w:w="493"/>
        <w:gridCol w:w="1067"/>
        <w:gridCol w:w="4704"/>
      </w:tblGrid>
      <w:tr w:rsidR="00E03F4B" w:rsidRPr="00F4442C" w14:paraId="6020AFA7" w14:textId="77777777" w:rsidTr="00197F6A">
        <w:trPr>
          <w:jc w:val="center"/>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491180B" w14:textId="77777777" w:rsidR="00E03F4B" w:rsidRPr="00F4442C" w:rsidRDefault="00E03F4B" w:rsidP="00197F6A">
            <w:pPr>
              <w:pStyle w:val="TAH"/>
            </w:pPr>
            <w:r w:rsidRPr="00F4442C">
              <w:t>Name</w:t>
            </w:r>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4D541A3D" w14:textId="77777777" w:rsidR="00E03F4B" w:rsidRPr="00F4442C" w:rsidRDefault="00E03F4B" w:rsidP="00197F6A">
            <w:pPr>
              <w:pStyle w:val="TAH"/>
            </w:pPr>
            <w:r w:rsidRPr="00F4442C">
              <w:t>Data type</w:t>
            </w:r>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2E7F7180" w14:textId="77777777" w:rsidR="00E03F4B" w:rsidRPr="00F4442C" w:rsidRDefault="00E03F4B" w:rsidP="00197F6A">
            <w:pPr>
              <w:pStyle w:val="TAH"/>
            </w:pPr>
            <w:r w:rsidRPr="00F4442C">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A31FF15" w14:textId="77777777" w:rsidR="00E03F4B" w:rsidRPr="00F4442C" w:rsidRDefault="00E03F4B" w:rsidP="00197F6A">
            <w:pPr>
              <w:pStyle w:val="TAH"/>
            </w:pPr>
            <w:r w:rsidRPr="00F4442C">
              <w:t>Cardinality</w:t>
            </w:r>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3C2B1" w14:textId="77777777" w:rsidR="00E03F4B" w:rsidRPr="00F4442C" w:rsidRDefault="00E03F4B" w:rsidP="00197F6A">
            <w:pPr>
              <w:pStyle w:val="TAH"/>
            </w:pPr>
            <w:r w:rsidRPr="00F4442C">
              <w:t>Description</w:t>
            </w:r>
          </w:p>
        </w:tc>
      </w:tr>
      <w:tr w:rsidR="00E03F4B" w:rsidRPr="00F4442C" w14:paraId="763B2EF5" w14:textId="77777777" w:rsidTr="00197F6A">
        <w:trPr>
          <w:jc w:val="center"/>
        </w:trPr>
        <w:tc>
          <w:tcPr>
            <w:tcW w:w="1078" w:type="pct"/>
            <w:tcBorders>
              <w:top w:val="single" w:sz="6" w:space="0" w:color="auto"/>
              <w:left w:val="single" w:sz="6" w:space="0" w:color="auto"/>
              <w:bottom w:val="single" w:sz="6" w:space="0" w:color="000000"/>
              <w:right w:val="single" w:sz="6" w:space="0" w:color="auto"/>
            </w:tcBorders>
            <w:hideMark/>
          </w:tcPr>
          <w:p w14:paraId="60FF9213" w14:textId="77777777" w:rsidR="00E03F4B" w:rsidRPr="00F4442C" w:rsidRDefault="00E03F4B" w:rsidP="00197F6A">
            <w:pPr>
              <w:pStyle w:val="TAL"/>
            </w:pPr>
            <w:r w:rsidRPr="00F4442C">
              <w:t>Location</w:t>
            </w:r>
          </w:p>
        </w:tc>
        <w:tc>
          <w:tcPr>
            <w:tcW w:w="634" w:type="pct"/>
            <w:tcBorders>
              <w:top w:val="single" w:sz="6" w:space="0" w:color="auto"/>
              <w:left w:val="single" w:sz="6" w:space="0" w:color="auto"/>
              <w:bottom w:val="single" w:sz="6" w:space="0" w:color="000000"/>
              <w:right w:val="single" w:sz="6" w:space="0" w:color="auto"/>
            </w:tcBorders>
            <w:hideMark/>
          </w:tcPr>
          <w:p w14:paraId="4793DF22" w14:textId="77777777" w:rsidR="00E03F4B" w:rsidRPr="00F4442C" w:rsidRDefault="00E03F4B" w:rsidP="00197F6A">
            <w:pPr>
              <w:pStyle w:val="TAL"/>
            </w:pPr>
            <w:r w:rsidRPr="00F4442C">
              <w:t>string</w:t>
            </w:r>
          </w:p>
        </w:tc>
        <w:tc>
          <w:tcPr>
            <w:tcW w:w="259" w:type="pct"/>
            <w:tcBorders>
              <w:top w:val="single" w:sz="6" w:space="0" w:color="auto"/>
              <w:left w:val="single" w:sz="6" w:space="0" w:color="auto"/>
              <w:bottom w:val="single" w:sz="6" w:space="0" w:color="000000"/>
              <w:right w:val="single" w:sz="6" w:space="0" w:color="auto"/>
            </w:tcBorders>
            <w:hideMark/>
          </w:tcPr>
          <w:p w14:paraId="0EE3FB57" w14:textId="77777777" w:rsidR="00E03F4B" w:rsidRPr="00F4442C" w:rsidRDefault="00E03F4B" w:rsidP="00197F6A">
            <w:pPr>
              <w:pStyle w:val="TAC"/>
            </w:pPr>
            <w:r w:rsidRPr="00F4442C">
              <w:t>M</w:t>
            </w:r>
          </w:p>
        </w:tc>
        <w:tc>
          <w:tcPr>
            <w:tcW w:w="560" w:type="pct"/>
            <w:tcBorders>
              <w:top w:val="single" w:sz="6" w:space="0" w:color="auto"/>
              <w:left w:val="single" w:sz="6" w:space="0" w:color="auto"/>
              <w:bottom w:val="single" w:sz="6" w:space="0" w:color="000000"/>
              <w:right w:val="single" w:sz="6" w:space="0" w:color="auto"/>
            </w:tcBorders>
            <w:hideMark/>
          </w:tcPr>
          <w:p w14:paraId="5B2DDFDE" w14:textId="77777777" w:rsidR="00E03F4B" w:rsidRPr="00F4442C" w:rsidRDefault="00E03F4B" w:rsidP="00197F6A">
            <w:pPr>
              <w:pStyle w:val="TAL"/>
              <w:jc w:val="center"/>
            </w:pPr>
            <w:r w:rsidRPr="00F4442C">
              <w:t>1</w:t>
            </w:r>
          </w:p>
        </w:tc>
        <w:tc>
          <w:tcPr>
            <w:tcW w:w="2469" w:type="pct"/>
            <w:tcBorders>
              <w:top w:val="single" w:sz="6" w:space="0" w:color="auto"/>
              <w:left w:val="single" w:sz="6" w:space="0" w:color="auto"/>
              <w:bottom w:val="single" w:sz="6" w:space="0" w:color="000000"/>
              <w:right w:val="single" w:sz="6" w:space="0" w:color="auto"/>
            </w:tcBorders>
            <w:vAlign w:val="center"/>
            <w:hideMark/>
          </w:tcPr>
          <w:p w14:paraId="09F22862" w14:textId="77777777" w:rsidR="00E03F4B" w:rsidRPr="00F4442C" w:rsidRDefault="00E03F4B" w:rsidP="00197F6A">
            <w:pPr>
              <w:pStyle w:val="TAL"/>
            </w:pPr>
            <w:r w:rsidRPr="00F4442C">
              <w:t>Contains the URI of the newly created resource, according to the structure:</w:t>
            </w:r>
          </w:p>
          <w:p w14:paraId="2A03FE30" w14:textId="77777777" w:rsidR="00E03F4B" w:rsidRPr="00F4442C" w:rsidRDefault="00E03F4B" w:rsidP="00197F6A">
            <w:pPr>
              <w:pStyle w:val="TAL"/>
            </w:pPr>
            <w:r w:rsidRPr="00F4442C">
              <w:rPr>
                <w:lang w:eastAsia="zh-CN"/>
              </w:rPr>
              <w:t>{apiRoot}/</w:t>
            </w:r>
            <w:r w:rsidRPr="00F4442C">
              <w:rPr>
                <w:noProof/>
              </w:rPr>
              <w:t>nsce-ns-optimization</w:t>
            </w:r>
            <w:r w:rsidRPr="00F4442C">
              <w:rPr>
                <w:lang w:eastAsia="zh-CN"/>
              </w:rPr>
              <w:t>/&lt;apiVersion&gt;/subscriptions/{subscriptionId}</w:t>
            </w:r>
          </w:p>
        </w:tc>
      </w:tr>
    </w:tbl>
    <w:p w14:paraId="57855DB2" w14:textId="77777777" w:rsidR="00E03F4B" w:rsidRPr="00F4442C" w:rsidRDefault="00E03F4B" w:rsidP="00E03F4B"/>
    <w:p w14:paraId="326856B3" w14:textId="77777777" w:rsidR="00E03F4B" w:rsidRPr="00F4442C" w:rsidRDefault="00E03F4B" w:rsidP="00E03F4B">
      <w:pPr>
        <w:pStyle w:val="51"/>
        <w:rPr>
          <w:lang w:eastAsia="zh-CN"/>
        </w:rPr>
      </w:pPr>
      <w:bookmarkStart w:id="409" w:name="_Toc85734333"/>
      <w:bookmarkStart w:id="410" w:name="_Toc89431632"/>
      <w:bookmarkStart w:id="411" w:name="_Toc97042444"/>
      <w:bookmarkStart w:id="412" w:name="_Toc97045588"/>
      <w:bookmarkStart w:id="413" w:name="_Toc97155333"/>
      <w:bookmarkStart w:id="414" w:name="_Toc101521470"/>
      <w:bookmarkStart w:id="415" w:name="_Toc120537580"/>
      <w:bookmarkStart w:id="416" w:name="_Toc151743385"/>
      <w:r w:rsidRPr="00F4442C">
        <w:rPr>
          <w:lang w:eastAsia="zh-CN"/>
        </w:rPr>
        <w:t>6.2.3.2.4</w:t>
      </w:r>
      <w:r w:rsidRPr="00F4442C">
        <w:rPr>
          <w:lang w:eastAsia="zh-CN"/>
        </w:rPr>
        <w:tab/>
        <w:t>Resource Custom Operations</w:t>
      </w:r>
      <w:bookmarkEnd w:id="409"/>
      <w:bookmarkEnd w:id="410"/>
      <w:bookmarkEnd w:id="411"/>
      <w:bookmarkEnd w:id="412"/>
      <w:bookmarkEnd w:id="413"/>
      <w:bookmarkEnd w:id="414"/>
      <w:bookmarkEnd w:id="415"/>
      <w:bookmarkEnd w:id="416"/>
    </w:p>
    <w:p w14:paraId="67D2CD1E" w14:textId="77777777" w:rsidR="00E03F4B" w:rsidRPr="00F4442C" w:rsidRDefault="00E03F4B" w:rsidP="00E03F4B">
      <w:r w:rsidRPr="00F4442C">
        <w:t>There are no resource custom operations defined for this resource in this release of the specification.</w:t>
      </w:r>
    </w:p>
    <w:p w14:paraId="1D13EBAA" w14:textId="77777777" w:rsidR="00E03F4B" w:rsidRPr="00F4442C" w:rsidRDefault="00E03F4B" w:rsidP="00E03F4B">
      <w:pPr>
        <w:pStyle w:val="41"/>
      </w:pPr>
      <w:bookmarkStart w:id="417" w:name="_Toc85734334"/>
      <w:bookmarkStart w:id="418" w:name="_Toc89431633"/>
      <w:bookmarkStart w:id="419" w:name="_Toc97042445"/>
      <w:bookmarkStart w:id="420" w:name="_Toc97045589"/>
      <w:bookmarkStart w:id="421" w:name="_Toc97155334"/>
      <w:bookmarkStart w:id="422" w:name="_Toc101521471"/>
      <w:bookmarkStart w:id="423" w:name="_Toc120537581"/>
      <w:bookmarkStart w:id="424" w:name="_Toc151743386"/>
      <w:r w:rsidRPr="00F4442C">
        <w:t>6.2.3.3</w:t>
      </w:r>
      <w:r w:rsidRPr="00F4442C">
        <w:tab/>
        <w:t>Resource: Individual Network Slice Optimization Subscription</w:t>
      </w:r>
      <w:bookmarkEnd w:id="417"/>
      <w:bookmarkEnd w:id="418"/>
      <w:bookmarkEnd w:id="419"/>
      <w:bookmarkEnd w:id="420"/>
      <w:bookmarkEnd w:id="421"/>
      <w:bookmarkEnd w:id="422"/>
      <w:bookmarkEnd w:id="423"/>
      <w:bookmarkEnd w:id="424"/>
    </w:p>
    <w:p w14:paraId="2044A496" w14:textId="77777777" w:rsidR="00E03F4B" w:rsidRPr="00F4442C" w:rsidRDefault="00E03F4B" w:rsidP="00E03F4B">
      <w:pPr>
        <w:pStyle w:val="51"/>
        <w:rPr>
          <w:lang w:eastAsia="zh-CN"/>
        </w:rPr>
      </w:pPr>
      <w:bookmarkStart w:id="425" w:name="_Toc85734335"/>
      <w:bookmarkStart w:id="426" w:name="_Toc89431634"/>
      <w:bookmarkStart w:id="427" w:name="_Toc97042446"/>
      <w:bookmarkStart w:id="428" w:name="_Toc97045590"/>
      <w:bookmarkStart w:id="429" w:name="_Toc97155335"/>
      <w:bookmarkStart w:id="430" w:name="_Toc101521472"/>
      <w:bookmarkStart w:id="431" w:name="_Toc120537582"/>
      <w:bookmarkStart w:id="432" w:name="_Toc151743387"/>
      <w:r w:rsidRPr="00F4442C">
        <w:t>6.2.3.3</w:t>
      </w:r>
      <w:r w:rsidRPr="00F4442C">
        <w:rPr>
          <w:lang w:eastAsia="zh-CN"/>
        </w:rPr>
        <w:t>.1</w:t>
      </w:r>
      <w:r w:rsidRPr="00F4442C">
        <w:rPr>
          <w:lang w:eastAsia="zh-CN"/>
        </w:rPr>
        <w:tab/>
        <w:t>Description</w:t>
      </w:r>
      <w:bookmarkEnd w:id="425"/>
      <w:bookmarkEnd w:id="426"/>
      <w:bookmarkEnd w:id="427"/>
      <w:bookmarkEnd w:id="428"/>
      <w:bookmarkEnd w:id="429"/>
      <w:bookmarkEnd w:id="430"/>
      <w:bookmarkEnd w:id="431"/>
      <w:bookmarkEnd w:id="432"/>
    </w:p>
    <w:p w14:paraId="046AE171" w14:textId="77777777" w:rsidR="00E03F4B" w:rsidRPr="00F4442C" w:rsidRDefault="00E03F4B" w:rsidP="00E03F4B">
      <w:pPr>
        <w:rPr>
          <w:lang w:eastAsia="zh-CN"/>
        </w:rPr>
      </w:pPr>
      <w:r w:rsidRPr="00F4442C">
        <w:t>This resource represents a Network Slice Optimization Subscription managed by the NSCE Server.</w:t>
      </w:r>
    </w:p>
    <w:p w14:paraId="13576274" w14:textId="77777777" w:rsidR="00E03F4B" w:rsidRPr="00F4442C" w:rsidRDefault="00E03F4B" w:rsidP="00E03F4B">
      <w:pPr>
        <w:pStyle w:val="51"/>
        <w:rPr>
          <w:lang w:eastAsia="zh-CN"/>
        </w:rPr>
      </w:pPr>
      <w:bookmarkStart w:id="433" w:name="_Toc85734336"/>
      <w:bookmarkStart w:id="434" w:name="_Toc89431635"/>
      <w:bookmarkStart w:id="435" w:name="_Toc97042447"/>
      <w:bookmarkStart w:id="436" w:name="_Toc97045591"/>
      <w:bookmarkStart w:id="437" w:name="_Toc97155336"/>
      <w:bookmarkStart w:id="438" w:name="_Toc101521473"/>
      <w:bookmarkStart w:id="439" w:name="_Toc120537583"/>
      <w:bookmarkStart w:id="440" w:name="_Toc151743388"/>
      <w:r w:rsidRPr="00F4442C">
        <w:t>6.2.3.3</w:t>
      </w:r>
      <w:r w:rsidRPr="00F4442C">
        <w:rPr>
          <w:lang w:eastAsia="zh-CN"/>
        </w:rPr>
        <w:t>.2</w:t>
      </w:r>
      <w:r w:rsidRPr="00F4442C">
        <w:rPr>
          <w:lang w:eastAsia="zh-CN"/>
        </w:rPr>
        <w:tab/>
        <w:t>Resource Definition</w:t>
      </w:r>
      <w:bookmarkEnd w:id="433"/>
      <w:bookmarkEnd w:id="434"/>
      <w:bookmarkEnd w:id="435"/>
      <w:bookmarkEnd w:id="436"/>
      <w:bookmarkEnd w:id="437"/>
      <w:bookmarkEnd w:id="438"/>
      <w:bookmarkEnd w:id="439"/>
      <w:bookmarkEnd w:id="440"/>
    </w:p>
    <w:p w14:paraId="1A68AAAC" w14:textId="77777777" w:rsidR="00E03F4B" w:rsidRPr="00F4442C" w:rsidRDefault="00E03F4B" w:rsidP="00E03F4B">
      <w:pPr>
        <w:rPr>
          <w:lang w:eastAsia="zh-CN"/>
        </w:rPr>
      </w:pPr>
      <w:r w:rsidRPr="00F4442C">
        <w:rPr>
          <w:lang w:eastAsia="zh-CN"/>
        </w:rPr>
        <w:t>Resource URI:</w:t>
      </w:r>
      <w:r w:rsidRPr="00F4442C">
        <w:rPr>
          <w:b/>
          <w:lang w:eastAsia="zh-CN"/>
        </w:rPr>
        <w:t xml:space="preserve"> {apiRoot}/nsce-ns-optimization/&lt;apiVersion&gt;/subscriptions/{subscriptionId}</w:t>
      </w:r>
    </w:p>
    <w:p w14:paraId="3C685A9B" w14:textId="77777777" w:rsidR="00E03F4B" w:rsidRPr="00F4442C" w:rsidRDefault="00E03F4B" w:rsidP="00E03F4B">
      <w:pPr>
        <w:rPr>
          <w:lang w:eastAsia="zh-CN"/>
        </w:rPr>
      </w:pPr>
      <w:r w:rsidRPr="00F4442C">
        <w:rPr>
          <w:lang w:eastAsia="zh-CN"/>
        </w:rPr>
        <w:t>This resource shall support the resource URI variables defined in the table </w:t>
      </w:r>
      <w:r w:rsidRPr="00F4442C">
        <w:t>6.2.3.3</w:t>
      </w:r>
      <w:r w:rsidRPr="00F4442C">
        <w:rPr>
          <w:lang w:eastAsia="zh-CN"/>
        </w:rPr>
        <w:t>.2-1.</w:t>
      </w:r>
    </w:p>
    <w:p w14:paraId="0A68C926" w14:textId="77777777" w:rsidR="00E03F4B" w:rsidRPr="00F4442C" w:rsidRDefault="00E03F4B" w:rsidP="00E03F4B">
      <w:pPr>
        <w:pStyle w:val="TH"/>
        <w:rPr>
          <w:rFonts w:cs="Arial"/>
        </w:rPr>
      </w:pPr>
      <w:r w:rsidRPr="00F4442C">
        <w:t>Table 6.2.3.3</w:t>
      </w:r>
      <w:r w:rsidRPr="00F4442C">
        <w:rPr>
          <w:lang w:eastAsia="zh-CN"/>
        </w:rPr>
        <w:t>.2</w:t>
      </w:r>
      <w:r w:rsidRPr="00F4442C">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1"/>
        <w:gridCol w:w="1419"/>
        <w:gridCol w:w="6655"/>
      </w:tblGrid>
      <w:tr w:rsidR="00E03F4B" w:rsidRPr="00F4442C" w14:paraId="387BE45A"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0F96C4D" w14:textId="77777777" w:rsidR="00E03F4B" w:rsidRPr="00F4442C" w:rsidRDefault="00E03F4B" w:rsidP="00197F6A">
            <w:pPr>
              <w:pStyle w:val="TAH"/>
            </w:pPr>
            <w:r w:rsidRPr="00F4442C">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BBCBA56" w14:textId="77777777" w:rsidR="00E03F4B" w:rsidRPr="00F4442C" w:rsidRDefault="00E03F4B" w:rsidP="00197F6A">
            <w:pPr>
              <w:pStyle w:val="TAH"/>
            </w:pPr>
            <w:r w:rsidRPr="00F4442C">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455288" w14:textId="77777777" w:rsidR="00E03F4B" w:rsidRPr="00F4442C" w:rsidRDefault="00E03F4B" w:rsidP="00197F6A">
            <w:pPr>
              <w:pStyle w:val="TAH"/>
            </w:pPr>
            <w:r w:rsidRPr="00F4442C">
              <w:t>Definition</w:t>
            </w:r>
          </w:p>
        </w:tc>
      </w:tr>
      <w:tr w:rsidR="00E03F4B" w:rsidRPr="00F4442C" w14:paraId="33B09994"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F42C57" w14:textId="77777777" w:rsidR="00E03F4B" w:rsidRPr="00F4442C" w:rsidRDefault="00E03F4B" w:rsidP="00197F6A">
            <w:pPr>
              <w:pStyle w:val="TAL"/>
            </w:pPr>
            <w:r w:rsidRPr="00F4442C">
              <w:t>apiRoot</w:t>
            </w:r>
          </w:p>
        </w:tc>
        <w:tc>
          <w:tcPr>
            <w:tcW w:w="737" w:type="pct"/>
            <w:tcBorders>
              <w:top w:val="single" w:sz="6" w:space="0" w:color="000000"/>
              <w:left w:val="single" w:sz="6" w:space="0" w:color="000000"/>
              <w:bottom w:val="single" w:sz="6" w:space="0" w:color="000000"/>
              <w:right w:val="single" w:sz="6" w:space="0" w:color="000000"/>
            </w:tcBorders>
            <w:hideMark/>
          </w:tcPr>
          <w:p w14:paraId="4955AF57" w14:textId="77777777" w:rsidR="00E03F4B" w:rsidRPr="00F4442C" w:rsidRDefault="00E03F4B" w:rsidP="00197F6A">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77347D1C" w14:textId="77777777" w:rsidR="00E03F4B" w:rsidRPr="00F4442C" w:rsidRDefault="00E03F4B" w:rsidP="00197F6A">
            <w:pPr>
              <w:pStyle w:val="TAL"/>
            </w:pPr>
            <w:r w:rsidRPr="00F4442C">
              <w:t>See clause 6.2.1</w:t>
            </w:r>
          </w:p>
        </w:tc>
      </w:tr>
      <w:tr w:rsidR="00E03F4B" w:rsidRPr="00F4442C" w14:paraId="623EE76B"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90086BA" w14:textId="77777777" w:rsidR="00E03F4B" w:rsidRPr="00F4442C" w:rsidRDefault="00E03F4B" w:rsidP="00197F6A">
            <w:pPr>
              <w:pStyle w:val="TAL"/>
              <w:rPr>
                <w:lang w:eastAsia="zh-CN"/>
              </w:rPr>
            </w:pPr>
            <w:r w:rsidRPr="00F4442C">
              <w:rPr>
                <w:lang w:eastAsia="zh-CN"/>
              </w:rPr>
              <w:t>subscriptionId</w:t>
            </w:r>
          </w:p>
        </w:tc>
        <w:tc>
          <w:tcPr>
            <w:tcW w:w="737" w:type="pct"/>
            <w:tcBorders>
              <w:top w:val="single" w:sz="6" w:space="0" w:color="000000"/>
              <w:left w:val="single" w:sz="6" w:space="0" w:color="000000"/>
              <w:bottom w:val="single" w:sz="6" w:space="0" w:color="000000"/>
              <w:right w:val="single" w:sz="6" w:space="0" w:color="000000"/>
            </w:tcBorders>
            <w:hideMark/>
          </w:tcPr>
          <w:p w14:paraId="443D5DBE" w14:textId="77777777" w:rsidR="00E03F4B" w:rsidRPr="00F4442C" w:rsidRDefault="00E03F4B" w:rsidP="00197F6A">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01422981" w14:textId="77777777" w:rsidR="00E03F4B" w:rsidRPr="00F4442C" w:rsidRDefault="00E03F4B" w:rsidP="00197F6A">
            <w:pPr>
              <w:pStyle w:val="TAL"/>
              <w:rPr>
                <w:rFonts w:cs="Arial"/>
                <w:szCs w:val="18"/>
                <w:lang w:eastAsia="zh-CN"/>
              </w:rPr>
            </w:pPr>
            <w:r w:rsidRPr="00F4442C">
              <w:t>Represents the identifier of the "Individual Network Slice Optimization Subscription" resource.</w:t>
            </w:r>
          </w:p>
        </w:tc>
      </w:tr>
    </w:tbl>
    <w:p w14:paraId="2240DE7F" w14:textId="77777777" w:rsidR="00E03F4B" w:rsidRPr="00F4442C" w:rsidRDefault="00E03F4B" w:rsidP="00E03F4B">
      <w:pPr>
        <w:rPr>
          <w:lang w:eastAsia="zh-CN"/>
        </w:rPr>
      </w:pPr>
    </w:p>
    <w:p w14:paraId="2DA47F49" w14:textId="77777777" w:rsidR="00E03F4B" w:rsidRPr="00F4442C" w:rsidRDefault="00E03F4B" w:rsidP="00E03F4B">
      <w:pPr>
        <w:pStyle w:val="51"/>
        <w:rPr>
          <w:lang w:eastAsia="zh-CN"/>
        </w:rPr>
      </w:pPr>
      <w:bookmarkStart w:id="441" w:name="_Toc85734337"/>
      <w:bookmarkStart w:id="442" w:name="_Toc89431636"/>
      <w:bookmarkStart w:id="443" w:name="_Toc97042448"/>
      <w:bookmarkStart w:id="444" w:name="_Toc97045592"/>
      <w:bookmarkStart w:id="445" w:name="_Toc97155337"/>
      <w:bookmarkStart w:id="446" w:name="_Toc101521474"/>
      <w:bookmarkStart w:id="447" w:name="_Toc120537584"/>
      <w:bookmarkStart w:id="448" w:name="_Toc151743389"/>
      <w:r w:rsidRPr="00F4442C">
        <w:t>6.2.3.3</w:t>
      </w:r>
      <w:r w:rsidRPr="00F4442C">
        <w:rPr>
          <w:lang w:eastAsia="zh-CN"/>
        </w:rPr>
        <w:t>.3</w:t>
      </w:r>
      <w:r w:rsidRPr="00F4442C">
        <w:rPr>
          <w:lang w:eastAsia="zh-CN"/>
        </w:rPr>
        <w:tab/>
        <w:t>Resource Standard Methods</w:t>
      </w:r>
      <w:bookmarkEnd w:id="441"/>
      <w:bookmarkEnd w:id="442"/>
      <w:bookmarkEnd w:id="443"/>
      <w:bookmarkEnd w:id="444"/>
      <w:bookmarkEnd w:id="445"/>
      <w:bookmarkEnd w:id="446"/>
      <w:bookmarkEnd w:id="447"/>
      <w:bookmarkEnd w:id="448"/>
    </w:p>
    <w:p w14:paraId="1AB3E27F" w14:textId="77777777" w:rsidR="00E03F4B" w:rsidRPr="00F4442C" w:rsidRDefault="00E03F4B" w:rsidP="0051137F">
      <w:pPr>
        <w:pStyle w:val="6"/>
        <w:rPr>
          <w:lang w:eastAsia="zh-CN"/>
        </w:rPr>
      </w:pPr>
      <w:bookmarkStart w:id="449" w:name="_Toc85734338"/>
      <w:bookmarkStart w:id="450" w:name="_Toc89431637"/>
      <w:bookmarkStart w:id="451" w:name="_Toc97042449"/>
      <w:bookmarkStart w:id="452" w:name="_Toc97045593"/>
      <w:bookmarkStart w:id="453" w:name="_Toc97155338"/>
      <w:bookmarkStart w:id="454" w:name="_Toc101521475"/>
      <w:bookmarkStart w:id="455" w:name="_Toc120537585"/>
      <w:bookmarkStart w:id="456" w:name="_Toc151743390"/>
      <w:r w:rsidRPr="00F4442C">
        <w:t>6.2.3.3.3</w:t>
      </w:r>
      <w:r w:rsidRPr="00F4442C">
        <w:rPr>
          <w:lang w:eastAsia="zh-CN"/>
        </w:rPr>
        <w:t>.1</w:t>
      </w:r>
      <w:r w:rsidRPr="00F4442C">
        <w:rPr>
          <w:lang w:eastAsia="zh-CN"/>
        </w:rPr>
        <w:tab/>
        <w:t>GET</w:t>
      </w:r>
      <w:bookmarkEnd w:id="449"/>
      <w:bookmarkEnd w:id="450"/>
      <w:bookmarkEnd w:id="451"/>
      <w:bookmarkEnd w:id="452"/>
      <w:bookmarkEnd w:id="453"/>
      <w:bookmarkEnd w:id="454"/>
      <w:bookmarkEnd w:id="455"/>
      <w:bookmarkEnd w:id="456"/>
    </w:p>
    <w:p w14:paraId="0204E6DA" w14:textId="77777777" w:rsidR="00E03F4B" w:rsidRPr="00F4442C" w:rsidRDefault="00E03F4B" w:rsidP="00E03F4B">
      <w:pPr>
        <w:rPr>
          <w:noProof/>
          <w:lang w:eastAsia="zh-CN"/>
        </w:rPr>
      </w:pPr>
      <w:r w:rsidRPr="00F4442C">
        <w:rPr>
          <w:noProof/>
          <w:lang w:eastAsia="zh-CN"/>
        </w:rPr>
        <w:t xml:space="preserve">The HTTP GET method allows a service consumer (e.g. VAL Server) to retrieve an existing </w:t>
      </w:r>
      <w:r w:rsidRPr="00F4442C">
        <w:t>"Individual Network Slice Optimization Subscription" resource at the NSCE Server</w:t>
      </w:r>
      <w:r w:rsidRPr="00F4442C">
        <w:rPr>
          <w:noProof/>
          <w:lang w:eastAsia="zh-CN"/>
        </w:rPr>
        <w:t>.</w:t>
      </w:r>
    </w:p>
    <w:p w14:paraId="1118DBF7" w14:textId="77777777" w:rsidR="00E03F4B" w:rsidRPr="00F4442C" w:rsidRDefault="00E03F4B" w:rsidP="00E03F4B">
      <w:pPr>
        <w:rPr>
          <w:lang w:eastAsia="zh-CN"/>
        </w:rPr>
      </w:pPr>
      <w:r w:rsidRPr="00F4442C">
        <w:rPr>
          <w:lang w:eastAsia="zh-CN"/>
        </w:rPr>
        <w:lastRenderedPageBreak/>
        <w:t>This method shall support the URI query parameters specified in the table</w:t>
      </w:r>
      <w:r w:rsidRPr="00F4442C">
        <w:rPr>
          <w:lang w:val="en-US" w:eastAsia="zh-CN"/>
        </w:rPr>
        <w:t> </w:t>
      </w:r>
      <w:r w:rsidRPr="00F4442C">
        <w:rPr>
          <w:lang w:eastAsia="zh-CN"/>
        </w:rPr>
        <w:t>6.2.3.3.3.1-1.</w:t>
      </w:r>
    </w:p>
    <w:p w14:paraId="01BB5101" w14:textId="77777777" w:rsidR="00E03F4B" w:rsidRPr="00F4442C" w:rsidRDefault="00E03F4B" w:rsidP="00E03F4B">
      <w:pPr>
        <w:pStyle w:val="TH"/>
        <w:rPr>
          <w:rFonts w:cs="Arial"/>
        </w:rPr>
      </w:pPr>
      <w:r w:rsidRPr="00F4442C">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3EBF8275"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A1F354F"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4CD60A"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BC3343"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0762A2"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FE421" w14:textId="77777777" w:rsidR="00E03F4B" w:rsidRPr="00F4442C" w:rsidRDefault="00E03F4B" w:rsidP="00197F6A">
            <w:pPr>
              <w:pStyle w:val="TAH"/>
            </w:pPr>
            <w:r w:rsidRPr="00F4442C">
              <w:t>Description</w:t>
            </w:r>
          </w:p>
        </w:tc>
      </w:tr>
      <w:tr w:rsidR="00E03F4B" w:rsidRPr="00F4442C" w14:paraId="7FC3A766"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53FC8C62"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1AA26931"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63AA2B41"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124A4E22"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7A428F2" w14:textId="77777777" w:rsidR="00E03F4B" w:rsidRPr="00F4442C" w:rsidRDefault="00E03F4B" w:rsidP="00197F6A">
            <w:pPr>
              <w:pStyle w:val="TAL"/>
            </w:pPr>
          </w:p>
        </w:tc>
      </w:tr>
    </w:tbl>
    <w:p w14:paraId="0FF9EBF1" w14:textId="77777777" w:rsidR="00E03F4B" w:rsidRPr="00F4442C" w:rsidRDefault="00E03F4B" w:rsidP="00E03F4B"/>
    <w:p w14:paraId="01DD4802" w14:textId="77777777" w:rsidR="00E03F4B" w:rsidRPr="00F4442C" w:rsidRDefault="00E03F4B" w:rsidP="00E03F4B">
      <w:r w:rsidRPr="00F4442C">
        <w:t>This method shall support the request data structures specified in table </w:t>
      </w:r>
      <w:r w:rsidRPr="00F4442C">
        <w:rPr>
          <w:lang w:eastAsia="zh-CN"/>
        </w:rPr>
        <w:t>6.2.3.3.3.1</w:t>
      </w:r>
      <w:r w:rsidRPr="00F4442C">
        <w:t>-2 and the response data structures and response codes specified in table </w:t>
      </w:r>
      <w:r w:rsidRPr="00F4442C">
        <w:rPr>
          <w:lang w:eastAsia="zh-CN"/>
        </w:rPr>
        <w:t>6.2.3.3.3.1</w:t>
      </w:r>
      <w:r w:rsidRPr="00F4442C">
        <w:t>-3.</w:t>
      </w:r>
    </w:p>
    <w:p w14:paraId="212024D5" w14:textId="77777777" w:rsidR="00E03F4B" w:rsidRPr="00F4442C" w:rsidRDefault="00E03F4B" w:rsidP="00E03F4B">
      <w:pPr>
        <w:pStyle w:val="TH"/>
      </w:pPr>
      <w:r w:rsidRPr="00F4442C">
        <w:t>Table </w:t>
      </w:r>
      <w:r w:rsidRPr="00F4442C">
        <w:rPr>
          <w:lang w:eastAsia="zh-CN"/>
        </w:rPr>
        <w:t>6.2.3.3.3</w:t>
      </w:r>
      <w:r w:rsidRPr="00F4442C">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567"/>
        <w:gridCol w:w="1418"/>
        <w:gridCol w:w="5708"/>
      </w:tblGrid>
      <w:tr w:rsidR="00E03F4B" w:rsidRPr="00F4442C" w14:paraId="6789C89A" w14:textId="77777777" w:rsidTr="00197F6A">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931CA62" w14:textId="77777777" w:rsidR="00E03F4B" w:rsidRPr="00F4442C" w:rsidRDefault="00E03F4B" w:rsidP="00197F6A">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62DFBA0" w14:textId="77777777" w:rsidR="00E03F4B" w:rsidRPr="00F4442C" w:rsidRDefault="00E03F4B" w:rsidP="00197F6A">
            <w:pPr>
              <w:pStyle w:val="TAH"/>
            </w:pPr>
            <w:r w:rsidRPr="00F4442C">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D1B03CA" w14:textId="77777777" w:rsidR="00E03F4B" w:rsidRPr="00F4442C" w:rsidRDefault="00E03F4B" w:rsidP="00197F6A">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6D2DFB" w14:textId="77777777" w:rsidR="00E03F4B" w:rsidRPr="00F4442C" w:rsidRDefault="00E03F4B" w:rsidP="00197F6A">
            <w:pPr>
              <w:pStyle w:val="TAH"/>
            </w:pPr>
            <w:r w:rsidRPr="00F4442C">
              <w:t>Description</w:t>
            </w:r>
          </w:p>
        </w:tc>
      </w:tr>
      <w:tr w:rsidR="00E03F4B" w:rsidRPr="00F4442C" w14:paraId="573E12D2" w14:textId="77777777" w:rsidTr="00197F6A">
        <w:trPr>
          <w:jc w:val="center"/>
        </w:trPr>
        <w:tc>
          <w:tcPr>
            <w:tcW w:w="1835" w:type="dxa"/>
            <w:tcBorders>
              <w:top w:val="single" w:sz="6" w:space="0" w:color="auto"/>
              <w:left w:val="single" w:sz="6" w:space="0" w:color="auto"/>
              <w:bottom w:val="single" w:sz="6" w:space="0" w:color="000000"/>
              <w:right w:val="single" w:sz="6" w:space="0" w:color="auto"/>
            </w:tcBorders>
            <w:hideMark/>
          </w:tcPr>
          <w:p w14:paraId="2BE1B4A8" w14:textId="77777777" w:rsidR="00E03F4B" w:rsidRPr="00F4442C" w:rsidRDefault="00E03F4B" w:rsidP="00197F6A">
            <w:pPr>
              <w:pStyle w:val="TAL"/>
            </w:pPr>
            <w:r w:rsidRPr="00F4442C">
              <w:t>n/a</w:t>
            </w:r>
          </w:p>
        </w:tc>
        <w:tc>
          <w:tcPr>
            <w:tcW w:w="567" w:type="dxa"/>
            <w:tcBorders>
              <w:top w:val="single" w:sz="6" w:space="0" w:color="auto"/>
              <w:left w:val="single" w:sz="6" w:space="0" w:color="auto"/>
              <w:bottom w:val="single" w:sz="6" w:space="0" w:color="000000"/>
              <w:right w:val="single" w:sz="6" w:space="0" w:color="auto"/>
            </w:tcBorders>
          </w:tcPr>
          <w:p w14:paraId="0CDC5C6A" w14:textId="77777777" w:rsidR="00E03F4B" w:rsidRPr="00F4442C" w:rsidRDefault="00E03F4B" w:rsidP="00197F6A">
            <w:pPr>
              <w:pStyle w:val="TAC"/>
            </w:pPr>
          </w:p>
        </w:tc>
        <w:tc>
          <w:tcPr>
            <w:tcW w:w="1418" w:type="dxa"/>
            <w:tcBorders>
              <w:top w:val="single" w:sz="6" w:space="0" w:color="auto"/>
              <w:left w:val="single" w:sz="6" w:space="0" w:color="auto"/>
              <w:bottom w:val="single" w:sz="6" w:space="0" w:color="000000"/>
              <w:right w:val="single" w:sz="6" w:space="0" w:color="auto"/>
            </w:tcBorders>
          </w:tcPr>
          <w:p w14:paraId="7CD1F7A4" w14:textId="77777777" w:rsidR="00E03F4B" w:rsidRPr="00F4442C" w:rsidRDefault="00E03F4B" w:rsidP="00197F6A">
            <w:pPr>
              <w:pStyle w:val="TAL"/>
            </w:pPr>
          </w:p>
        </w:tc>
        <w:tc>
          <w:tcPr>
            <w:tcW w:w="5707" w:type="dxa"/>
            <w:tcBorders>
              <w:top w:val="single" w:sz="6" w:space="0" w:color="auto"/>
              <w:left w:val="single" w:sz="6" w:space="0" w:color="auto"/>
              <w:bottom w:val="single" w:sz="6" w:space="0" w:color="000000"/>
              <w:right w:val="single" w:sz="6" w:space="0" w:color="auto"/>
            </w:tcBorders>
          </w:tcPr>
          <w:p w14:paraId="1E164411" w14:textId="77777777" w:rsidR="00E03F4B" w:rsidRPr="00F4442C" w:rsidRDefault="00E03F4B" w:rsidP="00197F6A">
            <w:pPr>
              <w:pStyle w:val="TAL"/>
            </w:pPr>
          </w:p>
        </w:tc>
      </w:tr>
    </w:tbl>
    <w:p w14:paraId="0364E98B" w14:textId="77777777" w:rsidR="00E03F4B" w:rsidRPr="00F4442C" w:rsidRDefault="00E03F4B" w:rsidP="00E03F4B"/>
    <w:p w14:paraId="51603883" w14:textId="77777777" w:rsidR="00E03F4B" w:rsidRPr="00F4442C" w:rsidRDefault="00E03F4B" w:rsidP="00E03F4B">
      <w:pPr>
        <w:pStyle w:val="TH"/>
      </w:pPr>
      <w:r w:rsidRPr="00F4442C">
        <w:t>Table </w:t>
      </w:r>
      <w:r w:rsidRPr="00F4442C">
        <w:rPr>
          <w:lang w:eastAsia="zh-CN"/>
        </w:rPr>
        <w:t>6.2.3.3.3</w:t>
      </w:r>
      <w:r w:rsidRPr="00F4442C">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6"/>
        <w:gridCol w:w="568"/>
        <w:gridCol w:w="1429"/>
        <w:gridCol w:w="1412"/>
        <w:gridCol w:w="4284"/>
      </w:tblGrid>
      <w:tr w:rsidR="00E03F4B" w:rsidRPr="00F4442C" w14:paraId="438FE290"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7364CA36" w14:textId="77777777" w:rsidR="00E03F4B" w:rsidRPr="00F4442C" w:rsidRDefault="00E03F4B" w:rsidP="00197F6A">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CAE6489" w14:textId="77777777" w:rsidR="00E03F4B" w:rsidRPr="00F4442C" w:rsidRDefault="00E03F4B" w:rsidP="00197F6A">
            <w:pPr>
              <w:pStyle w:val="TAH"/>
            </w:pPr>
            <w:r w:rsidRPr="00F4442C">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4953E3C4" w14:textId="77777777" w:rsidR="00E03F4B" w:rsidRPr="00F4442C" w:rsidRDefault="00E03F4B" w:rsidP="00197F6A">
            <w:pPr>
              <w:pStyle w:val="TAH"/>
            </w:pPr>
            <w:r w:rsidRPr="00F4442C">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3255A3C1" w14:textId="77777777" w:rsidR="00E03F4B" w:rsidRPr="00F4442C" w:rsidRDefault="00E03F4B" w:rsidP="00197F6A">
            <w:pPr>
              <w:pStyle w:val="TAH"/>
            </w:pPr>
            <w:r w:rsidRPr="00F4442C">
              <w:t>Response</w:t>
            </w:r>
          </w:p>
          <w:p w14:paraId="1A77FCE1" w14:textId="77777777" w:rsidR="00E03F4B" w:rsidRPr="00F4442C" w:rsidRDefault="00E03F4B" w:rsidP="00197F6A">
            <w:pPr>
              <w:pStyle w:val="TAH"/>
            </w:pPr>
            <w:r w:rsidRPr="00F4442C">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82D0E72" w14:textId="77777777" w:rsidR="00E03F4B" w:rsidRPr="00F4442C" w:rsidRDefault="00E03F4B" w:rsidP="00197F6A">
            <w:pPr>
              <w:pStyle w:val="TAH"/>
            </w:pPr>
            <w:r w:rsidRPr="00F4442C">
              <w:t>Description</w:t>
            </w:r>
          </w:p>
        </w:tc>
      </w:tr>
      <w:tr w:rsidR="00E03F4B" w:rsidRPr="00F4442C" w14:paraId="73D6D083"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01F37C2B" w14:textId="77777777" w:rsidR="00E03F4B" w:rsidRPr="00F4442C" w:rsidRDefault="00E03F4B" w:rsidP="00197F6A">
            <w:pPr>
              <w:pStyle w:val="TAL"/>
            </w:pPr>
            <w:r w:rsidRPr="00F4442C">
              <w:t>NetSliceOptSubsc</w:t>
            </w:r>
          </w:p>
        </w:tc>
        <w:tc>
          <w:tcPr>
            <w:tcW w:w="298" w:type="pct"/>
            <w:tcBorders>
              <w:top w:val="single" w:sz="6" w:space="0" w:color="auto"/>
              <w:left w:val="single" w:sz="6" w:space="0" w:color="auto"/>
              <w:bottom w:val="single" w:sz="6" w:space="0" w:color="auto"/>
              <w:right w:val="single" w:sz="6" w:space="0" w:color="auto"/>
            </w:tcBorders>
            <w:hideMark/>
          </w:tcPr>
          <w:p w14:paraId="74EF2687" w14:textId="77777777" w:rsidR="00E03F4B" w:rsidRPr="00F4442C" w:rsidRDefault="00E03F4B" w:rsidP="00197F6A">
            <w:pPr>
              <w:pStyle w:val="TAC"/>
            </w:pPr>
            <w:r w:rsidRPr="00F4442C">
              <w:t>M</w:t>
            </w:r>
          </w:p>
        </w:tc>
        <w:tc>
          <w:tcPr>
            <w:tcW w:w="750" w:type="pct"/>
            <w:tcBorders>
              <w:top w:val="single" w:sz="6" w:space="0" w:color="auto"/>
              <w:left w:val="single" w:sz="6" w:space="0" w:color="auto"/>
              <w:bottom w:val="single" w:sz="6" w:space="0" w:color="auto"/>
              <w:right w:val="single" w:sz="6" w:space="0" w:color="auto"/>
            </w:tcBorders>
            <w:hideMark/>
          </w:tcPr>
          <w:p w14:paraId="15A60FFE" w14:textId="77777777" w:rsidR="00E03F4B" w:rsidRPr="00F4442C" w:rsidRDefault="00E03F4B" w:rsidP="00197F6A">
            <w:pPr>
              <w:pStyle w:val="TAL"/>
              <w:jc w:val="center"/>
            </w:pPr>
            <w:r w:rsidRPr="00F4442C">
              <w:t>1</w:t>
            </w:r>
          </w:p>
        </w:tc>
        <w:tc>
          <w:tcPr>
            <w:tcW w:w="741" w:type="pct"/>
            <w:tcBorders>
              <w:top w:val="single" w:sz="6" w:space="0" w:color="auto"/>
              <w:left w:val="single" w:sz="6" w:space="0" w:color="auto"/>
              <w:bottom w:val="single" w:sz="6" w:space="0" w:color="auto"/>
              <w:right w:val="single" w:sz="6" w:space="0" w:color="auto"/>
            </w:tcBorders>
            <w:hideMark/>
          </w:tcPr>
          <w:p w14:paraId="1EC052ED" w14:textId="77777777" w:rsidR="00E03F4B" w:rsidRPr="00F4442C" w:rsidRDefault="00E03F4B" w:rsidP="00197F6A">
            <w:pPr>
              <w:pStyle w:val="TAL"/>
            </w:pPr>
            <w:r w:rsidRPr="00F4442C">
              <w:t>200 OK</w:t>
            </w:r>
          </w:p>
        </w:tc>
        <w:tc>
          <w:tcPr>
            <w:tcW w:w="2248" w:type="pct"/>
            <w:tcBorders>
              <w:top w:val="single" w:sz="6" w:space="0" w:color="auto"/>
              <w:left w:val="single" w:sz="6" w:space="0" w:color="auto"/>
              <w:bottom w:val="single" w:sz="6" w:space="0" w:color="auto"/>
              <w:right w:val="single" w:sz="6" w:space="0" w:color="auto"/>
            </w:tcBorders>
            <w:hideMark/>
          </w:tcPr>
          <w:p w14:paraId="533A04CB" w14:textId="77777777" w:rsidR="00E03F4B" w:rsidRPr="00F4442C" w:rsidRDefault="00E03F4B" w:rsidP="00197F6A">
            <w:pPr>
              <w:pStyle w:val="TAL"/>
            </w:pPr>
            <w:r w:rsidRPr="00F4442C">
              <w:t>Successful case. The requested</w:t>
            </w:r>
            <w:r w:rsidRPr="00F4442C">
              <w:rPr>
                <w:noProof/>
                <w:lang w:eastAsia="zh-CN"/>
              </w:rPr>
              <w:t xml:space="preserve"> </w:t>
            </w:r>
            <w:r w:rsidRPr="00F4442C">
              <w:t>"Individual Network Slice Optimization Subscription" resource</w:t>
            </w:r>
            <w:r w:rsidRPr="00F4442C">
              <w:rPr>
                <w:noProof/>
                <w:lang w:eastAsia="zh-CN"/>
              </w:rPr>
              <w:t xml:space="preserve"> </w:t>
            </w:r>
            <w:r w:rsidRPr="00F4442C">
              <w:t>shall be returned.</w:t>
            </w:r>
          </w:p>
        </w:tc>
      </w:tr>
      <w:tr w:rsidR="00E03F4B" w:rsidRPr="00F4442C" w14:paraId="42DCB9E5"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130A1998" w14:textId="77777777" w:rsidR="00E03F4B" w:rsidRPr="00F4442C" w:rsidRDefault="00E03F4B" w:rsidP="00197F6A">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05849432" w14:textId="77777777" w:rsidR="00E03F4B" w:rsidRPr="00F4442C" w:rsidRDefault="00E03F4B" w:rsidP="00197F6A">
            <w:pPr>
              <w:pStyle w:val="TAC"/>
            </w:pPr>
          </w:p>
        </w:tc>
        <w:tc>
          <w:tcPr>
            <w:tcW w:w="750" w:type="pct"/>
            <w:tcBorders>
              <w:top w:val="single" w:sz="6" w:space="0" w:color="auto"/>
              <w:left w:val="single" w:sz="6" w:space="0" w:color="auto"/>
              <w:bottom w:val="single" w:sz="6" w:space="0" w:color="auto"/>
              <w:right w:val="single" w:sz="6" w:space="0" w:color="auto"/>
            </w:tcBorders>
          </w:tcPr>
          <w:p w14:paraId="4A35E993" w14:textId="77777777" w:rsidR="00E03F4B" w:rsidRPr="00F4442C" w:rsidRDefault="00E03F4B" w:rsidP="00197F6A">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114E9B13" w14:textId="77777777" w:rsidR="00E03F4B" w:rsidRPr="00F4442C" w:rsidRDefault="00E03F4B" w:rsidP="00197F6A">
            <w:pPr>
              <w:pStyle w:val="TAL"/>
            </w:pPr>
            <w:r w:rsidRPr="00F4442C">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0F9FE63F"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0450B729" w14:textId="77777777" w:rsidR="00E03F4B" w:rsidRPr="00F4442C" w:rsidRDefault="00E03F4B" w:rsidP="00197F6A">
            <w:pPr>
              <w:pStyle w:val="TAL"/>
            </w:pPr>
          </w:p>
          <w:p w14:paraId="278F632F" w14:textId="77777777" w:rsidR="00E03F4B" w:rsidRPr="00F4442C" w:rsidRDefault="00E03F4B" w:rsidP="00197F6A">
            <w:pPr>
              <w:pStyle w:val="TAL"/>
            </w:pPr>
            <w:r w:rsidRPr="00F4442C">
              <w:t>Redirection handling is described in clause 5.2.10 of 3GPP TS 29.122 [2].</w:t>
            </w:r>
          </w:p>
        </w:tc>
      </w:tr>
      <w:tr w:rsidR="00E03F4B" w:rsidRPr="00F4442C" w14:paraId="775D890E"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28D46C65" w14:textId="77777777" w:rsidR="00E03F4B" w:rsidRPr="00F4442C" w:rsidRDefault="00E03F4B" w:rsidP="00197F6A">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784F2F3C" w14:textId="77777777" w:rsidR="00E03F4B" w:rsidRPr="00F4442C" w:rsidRDefault="00E03F4B" w:rsidP="00197F6A">
            <w:pPr>
              <w:pStyle w:val="TAC"/>
            </w:pPr>
          </w:p>
        </w:tc>
        <w:tc>
          <w:tcPr>
            <w:tcW w:w="750" w:type="pct"/>
            <w:tcBorders>
              <w:top w:val="single" w:sz="6" w:space="0" w:color="auto"/>
              <w:left w:val="single" w:sz="6" w:space="0" w:color="auto"/>
              <w:bottom w:val="single" w:sz="6" w:space="0" w:color="auto"/>
              <w:right w:val="single" w:sz="6" w:space="0" w:color="auto"/>
            </w:tcBorders>
          </w:tcPr>
          <w:p w14:paraId="10D41B1E" w14:textId="77777777" w:rsidR="00E03F4B" w:rsidRPr="00F4442C" w:rsidRDefault="00E03F4B" w:rsidP="00197F6A">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34210D5D" w14:textId="77777777" w:rsidR="00E03F4B" w:rsidRPr="00F4442C" w:rsidRDefault="00E03F4B" w:rsidP="00197F6A">
            <w:pPr>
              <w:pStyle w:val="TAL"/>
            </w:pPr>
            <w:r w:rsidRPr="00F4442C">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730A7CDA"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7464AFC1" w14:textId="77777777" w:rsidR="00E03F4B" w:rsidRPr="00F4442C" w:rsidRDefault="00E03F4B" w:rsidP="00197F6A">
            <w:pPr>
              <w:pStyle w:val="TAL"/>
            </w:pPr>
          </w:p>
          <w:p w14:paraId="55B762FE" w14:textId="77777777" w:rsidR="00E03F4B" w:rsidRPr="00F4442C" w:rsidRDefault="00E03F4B" w:rsidP="00197F6A">
            <w:pPr>
              <w:pStyle w:val="TAL"/>
            </w:pPr>
            <w:r w:rsidRPr="00F4442C">
              <w:t>Redirection handling is described in clause 5.2.10 of 3GPP TS 29.122 [2].</w:t>
            </w:r>
          </w:p>
        </w:tc>
      </w:tr>
      <w:tr w:rsidR="00E03F4B" w:rsidRPr="00F4442C" w14:paraId="2994FD6E"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A5FD5AC" w14:textId="77777777" w:rsidR="00E03F4B" w:rsidRPr="00F4442C" w:rsidRDefault="00E03F4B" w:rsidP="00197F6A">
            <w:pPr>
              <w:pStyle w:val="TAN"/>
            </w:pPr>
            <w:r w:rsidRPr="00F4442C">
              <w:t>NOTE:</w:t>
            </w:r>
            <w:r w:rsidRPr="00F4442C">
              <w:rPr>
                <w:noProof/>
              </w:rPr>
              <w:tab/>
              <w:t xml:space="preserve">The manadatory </w:t>
            </w:r>
            <w:r w:rsidRPr="00F4442C">
              <w:t>HTTP error status code for the GET method listed in Table 5.2.6-1 of 3GPP TS 29.122 [2] shall also apply.</w:t>
            </w:r>
          </w:p>
        </w:tc>
      </w:tr>
    </w:tbl>
    <w:p w14:paraId="53CB258C" w14:textId="77777777" w:rsidR="00E03F4B" w:rsidRPr="00F4442C" w:rsidRDefault="00E03F4B" w:rsidP="00E03F4B"/>
    <w:p w14:paraId="336C5BBA" w14:textId="77777777" w:rsidR="00E03F4B" w:rsidRPr="00F4442C" w:rsidRDefault="00E03F4B" w:rsidP="00E03F4B">
      <w:pPr>
        <w:pStyle w:val="TH"/>
      </w:pPr>
      <w:r w:rsidRPr="00F4442C">
        <w:t>Table </w:t>
      </w:r>
      <w:r w:rsidRPr="00F4442C">
        <w:rPr>
          <w:lang w:eastAsia="zh-CN"/>
        </w:rPr>
        <w:t>6.2.3.3.3</w:t>
      </w:r>
      <w:r w:rsidRPr="00F4442C">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DDAF423"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07CFAD"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B70946"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EB8BB7"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5B9152"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2C636" w14:textId="77777777" w:rsidR="00E03F4B" w:rsidRPr="00F4442C" w:rsidRDefault="00E03F4B" w:rsidP="00197F6A">
            <w:pPr>
              <w:pStyle w:val="TAH"/>
            </w:pPr>
            <w:r w:rsidRPr="00F4442C">
              <w:t>Description</w:t>
            </w:r>
          </w:p>
        </w:tc>
      </w:tr>
      <w:tr w:rsidR="00E03F4B" w:rsidRPr="00F4442C" w14:paraId="7DC2D080"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33D4B98F"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02DF6A6F"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5002E2BD"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19C15245"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87DD0DF" w14:textId="77777777" w:rsidR="00E03F4B" w:rsidRPr="00F4442C" w:rsidRDefault="00E03F4B" w:rsidP="00197F6A">
            <w:pPr>
              <w:pStyle w:val="TAL"/>
            </w:pPr>
            <w:r w:rsidRPr="00F4442C">
              <w:t>An alternative URI of the resource located in an alternative NSCE server.</w:t>
            </w:r>
          </w:p>
        </w:tc>
      </w:tr>
    </w:tbl>
    <w:p w14:paraId="35C5C85E" w14:textId="77777777" w:rsidR="00E03F4B" w:rsidRPr="00F4442C" w:rsidRDefault="00E03F4B" w:rsidP="00E03F4B"/>
    <w:p w14:paraId="7FA4A060" w14:textId="77777777" w:rsidR="00E03F4B" w:rsidRPr="00F4442C" w:rsidRDefault="00E03F4B" w:rsidP="00E03F4B">
      <w:pPr>
        <w:pStyle w:val="TH"/>
      </w:pPr>
      <w:r w:rsidRPr="00F4442C">
        <w:t>Table </w:t>
      </w:r>
      <w:r w:rsidRPr="00F4442C">
        <w:rPr>
          <w:lang w:eastAsia="zh-CN"/>
        </w:rPr>
        <w:t>6.2.3.3.3</w:t>
      </w:r>
      <w:r w:rsidRPr="00F4442C">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72D0FDC"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A98818"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D6FF6D"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11B1FD"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E63C5C"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65C3B" w14:textId="77777777" w:rsidR="00E03F4B" w:rsidRPr="00F4442C" w:rsidRDefault="00E03F4B" w:rsidP="00197F6A">
            <w:pPr>
              <w:pStyle w:val="TAH"/>
            </w:pPr>
            <w:r w:rsidRPr="00F4442C">
              <w:t>Description</w:t>
            </w:r>
          </w:p>
        </w:tc>
      </w:tr>
      <w:tr w:rsidR="00E03F4B" w:rsidRPr="00F4442C" w14:paraId="4B7808D7"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76C64F3F"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30DB2C68"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634369D2"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2C3F878A"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3F8257" w14:textId="77777777" w:rsidR="00E03F4B" w:rsidRPr="00F4442C" w:rsidRDefault="00E03F4B" w:rsidP="00197F6A">
            <w:pPr>
              <w:pStyle w:val="TAL"/>
            </w:pPr>
            <w:r w:rsidRPr="00F4442C">
              <w:t>An alternative URI of the resource located in an alternative NSCE server.</w:t>
            </w:r>
          </w:p>
        </w:tc>
      </w:tr>
    </w:tbl>
    <w:p w14:paraId="56F7F3A6" w14:textId="77777777" w:rsidR="00E03F4B" w:rsidRPr="00F4442C" w:rsidRDefault="00E03F4B" w:rsidP="00E03F4B"/>
    <w:p w14:paraId="014B1574" w14:textId="77777777" w:rsidR="00E03F4B" w:rsidRPr="00F4442C" w:rsidRDefault="00E03F4B" w:rsidP="0051137F">
      <w:pPr>
        <w:pStyle w:val="6"/>
      </w:pPr>
      <w:bookmarkStart w:id="457" w:name="_Toc85734340"/>
      <w:bookmarkStart w:id="458" w:name="_Toc89431639"/>
      <w:bookmarkStart w:id="459" w:name="_Toc97042451"/>
      <w:bookmarkStart w:id="460" w:name="_Toc97045595"/>
      <w:bookmarkStart w:id="461" w:name="_Toc97155340"/>
      <w:bookmarkStart w:id="462" w:name="_Toc101521477"/>
      <w:bookmarkStart w:id="463" w:name="_Toc120537587"/>
      <w:bookmarkStart w:id="464" w:name="_Toc151743391"/>
      <w:r w:rsidRPr="00F4442C">
        <w:t>6.2.3.3.3.2</w:t>
      </w:r>
      <w:r w:rsidRPr="00F4442C">
        <w:tab/>
        <w:t>PUT</w:t>
      </w:r>
      <w:bookmarkEnd w:id="457"/>
      <w:bookmarkEnd w:id="458"/>
      <w:bookmarkEnd w:id="459"/>
      <w:bookmarkEnd w:id="460"/>
      <w:bookmarkEnd w:id="461"/>
      <w:bookmarkEnd w:id="462"/>
      <w:bookmarkEnd w:id="463"/>
      <w:bookmarkEnd w:id="464"/>
    </w:p>
    <w:p w14:paraId="3882B711" w14:textId="77777777" w:rsidR="00E03F4B" w:rsidRPr="00F4442C" w:rsidRDefault="00E03F4B" w:rsidP="00E03F4B">
      <w:pPr>
        <w:rPr>
          <w:noProof/>
          <w:lang w:eastAsia="zh-CN"/>
        </w:rPr>
      </w:pPr>
      <w:r w:rsidRPr="00F4442C">
        <w:rPr>
          <w:noProof/>
          <w:lang w:eastAsia="zh-CN"/>
        </w:rPr>
        <w:t xml:space="preserve">The HTTP PUT method allows a service consumer (e.g. VAL Server) to request the update of an existing </w:t>
      </w:r>
      <w:r w:rsidRPr="00F4442C">
        <w:t>"Individual Network Slice Optimization Subscription" resource at the NSCE Server</w:t>
      </w:r>
      <w:r w:rsidRPr="00F4442C">
        <w:rPr>
          <w:noProof/>
          <w:lang w:eastAsia="zh-CN"/>
        </w:rPr>
        <w:t>.</w:t>
      </w:r>
    </w:p>
    <w:p w14:paraId="09B5DC4D" w14:textId="77777777" w:rsidR="00E03F4B" w:rsidRPr="00F4442C" w:rsidRDefault="00E03F4B" w:rsidP="00E03F4B">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6.2.3.3.3</w:t>
      </w:r>
      <w:r w:rsidRPr="00F4442C">
        <w:t>.2</w:t>
      </w:r>
      <w:r w:rsidRPr="00F4442C">
        <w:rPr>
          <w:lang w:eastAsia="zh-CN"/>
        </w:rPr>
        <w:t>-1.</w:t>
      </w:r>
    </w:p>
    <w:p w14:paraId="20D11BBD" w14:textId="77777777" w:rsidR="00E03F4B" w:rsidRPr="00F4442C" w:rsidRDefault="00E03F4B" w:rsidP="00E03F4B">
      <w:pPr>
        <w:pStyle w:val="TH"/>
        <w:rPr>
          <w:rFonts w:cs="Arial"/>
        </w:rPr>
      </w:pPr>
      <w:r w:rsidRPr="00F4442C">
        <w:lastRenderedPageBreak/>
        <w:t>Table </w:t>
      </w:r>
      <w:r w:rsidRPr="00F4442C">
        <w:rPr>
          <w:lang w:eastAsia="zh-CN"/>
        </w:rPr>
        <w:t>6.2.3.3.3</w:t>
      </w:r>
      <w:r w:rsidRPr="00F4442C">
        <w:t>.2-1: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02D72837"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1EA1E"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1F4D2D"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4E08DBE"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5AA7610"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7FF496" w14:textId="77777777" w:rsidR="00E03F4B" w:rsidRPr="00F4442C" w:rsidRDefault="00E03F4B" w:rsidP="00197F6A">
            <w:pPr>
              <w:pStyle w:val="TAH"/>
            </w:pPr>
            <w:r w:rsidRPr="00F4442C">
              <w:t>Description</w:t>
            </w:r>
          </w:p>
        </w:tc>
      </w:tr>
      <w:tr w:rsidR="00E03F4B" w:rsidRPr="00F4442C" w14:paraId="1ADBAF4F"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132E7410"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7827587D"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187A999D"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3263EC96"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E77F415" w14:textId="77777777" w:rsidR="00E03F4B" w:rsidRPr="00F4442C" w:rsidRDefault="00E03F4B" w:rsidP="00197F6A">
            <w:pPr>
              <w:pStyle w:val="TAL"/>
            </w:pPr>
          </w:p>
        </w:tc>
      </w:tr>
    </w:tbl>
    <w:p w14:paraId="78E12FD4" w14:textId="77777777" w:rsidR="00E03F4B" w:rsidRPr="00F4442C" w:rsidRDefault="00E03F4B" w:rsidP="00E03F4B"/>
    <w:p w14:paraId="71F4D8D1" w14:textId="77777777" w:rsidR="00E03F4B" w:rsidRPr="00F4442C" w:rsidRDefault="00E03F4B" w:rsidP="00E03F4B">
      <w:r w:rsidRPr="00F4442C">
        <w:t>This method shall support the request data structures specified in table </w:t>
      </w:r>
      <w:r w:rsidRPr="00F4442C">
        <w:rPr>
          <w:lang w:eastAsia="zh-CN"/>
        </w:rPr>
        <w:t>6.2.3.3.3</w:t>
      </w:r>
      <w:r w:rsidRPr="00F4442C">
        <w:t>.2-2 and the response data structures and response codes specified in table </w:t>
      </w:r>
      <w:r w:rsidRPr="00F4442C">
        <w:rPr>
          <w:lang w:eastAsia="zh-CN"/>
        </w:rPr>
        <w:t>6.2.3.3.3</w:t>
      </w:r>
      <w:r w:rsidRPr="00F4442C">
        <w:t>.2-3.</w:t>
      </w:r>
    </w:p>
    <w:p w14:paraId="592EAD0E" w14:textId="77777777" w:rsidR="00E03F4B" w:rsidRPr="00F4442C" w:rsidRDefault="00E03F4B" w:rsidP="00E03F4B">
      <w:pPr>
        <w:pStyle w:val="TH"/>
      </w:pPr>
      <w:r w:rsidRPr="00F4442C">
        <w:t>Table </w:t>
      </w:r>
      <w:r w:rsidRPr="00F4442C">
        <w:rPr>
          <w:lang w:eastAsia="zh-CN"/>
        </w:rPr>
        <w:t>6.2.3.3.3</w:t>
      </w:r>
      <w:r w:rsidRPr="00F4442C">
        <w:t xml:space="preserve">.2-2: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425"/>
        <w:gridCol w:w="1560"/>
        <w:gridCol w:w="5708"/>
      </w:tblGrid>
      <w:tr w:rsidR="00E03F4B" w:rsidRPr="00F4442C" w14:paraId="35BB9502" w14:textId="77777777" w:rsidTr="00197F6A">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EB1D7E9" w14:textId="77777777" w:rsidR="00E03F4B" w:rsidRPr="00F4442C" w:rsidRDefault="00E03F4B" w:rsidP="00197F6A">
            <w:pPr>
              <w:pStyle w:val="TAH"/>
            </w:pPr>
            <w:r w:rsidRPr="00F4442C">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B50014" w14:textId="77777777" w:rsidR="00E03F4B" w:rsidRPr="00F4442C" w:rsidRDefault="00E03F4B" w:rsidP="00197F6A">
            <w:pPr>
              <w:pStyle w:val="TAH"/>
            </w:pPr>
            <w:r w:rsidRPr="00F4442C">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5D0D19D" w14:textId="77777777" w:rsidR="00E03F4B" w:rsidRPr="00F4442C" w:rsidRDefault="00E03F4B" w:rsidP="00197F6A">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63F6A" w14:textId="77777777" w:rsidR="00E03F4B" w:rsidRPr="00F4442C" w:rsidRDefault="00E03F4B" w:rsidP="00197F6A">
            <w:pPr>
              <w:pStyle w:val="TAH"/>
            </w:pPr>
            <w:r w:rsidRPr="00F4442C">
              <w:t>Description</w:t>
            </w:r>
          </w:p>
        </w:tc>
      </w:tr>
      <w:tr w:rsidR="00E03F4B" w:rsidRPr="00F4442C" w14:paraId="33B82F34" w14:textId="77777777" w:rsidTr="00197F6A">
        <w:trPr>
          <w:jc w:val="center"/>
        </w:trPr>
        <w:tc>
          <w:tcPr>
            <w:tcW w:w="1835" w:type="dxa"/>
            <w:tcBorders>
              <w:top w:val="single" w:sz="6" w:space="0" w:color="auto"/>
              <w:left w:val="single" w:sz="6" w:space="0" w:color="auto"/>
              <w:bottom w:val="single" w:sz="6" w:space="0" w:color="000000"/>
              <w:right w:val="single" w:sz="6" w:space="0" w:color="auto"/>
            </w:tcBorders>
            <w:hideMark/>
          </w:tcPr>
          <w:p w14:paraId="78503CD9" w14:textId="77777777" w:rsidR="00E03F4B" w:rsidRPr="00F4442C" w:rsidRDefault="00E03F4B" w:rsidP="00197F6A">
            <w:pPr>
              <w:pStyle w:val="TAL"/>
            </w:pPr>
            <w:r w:rsidRPr="00F4442C">
              <w:t>NetSliceOptSubsc</w:t>
            </w:r>
          </w:p>
        </w:tc>
        <w:tc>
          <w:tcPr>
            <w:tcW w:w="425" w:type="dxa"/>
            <w:tcBorders>
              <w:top w:val="single" w:sz="6" w:space="0" w:color="auto"/>
              <w:left w:val="single" w:sz="6" w:space="0" w:color="auto"/>
              <w:bottom w:val="single" w:sz="6" w:space="0" w:color="000000"/>
              <w:right w:val="single" w:sz="6" w:space="0" w:color="auto"/>
            </w:tcBorders>
            <w:hideMark/>
          </w:tcPr>
          <w:p w14:paraId="393B49D8" w14:textId="77777777" w:rsidR="00E03F4B" w:rsidRPr="00F4442C" w:rsidRDefault="00E03F4B" w:rsidP="00197F6A">
            <w:pPr>
              <w:pStyle w:val="TAC"/>
            </w:pPr>
            <w:r w:rsidRPr="00F4442C">
              <w:t>M</w:t>
            </w:r>
          </w:p>
        </w:tc>
        <w:tc>
          <w:tcPr>
            <w:tcW w:w="1560" w:type="dxa"/>
            <w:tcBorders>
              <w:top w:val="single" w:sz="6" w:space="0" w:color="auto"/>
              <w:left w:val="single" w:sz="6" w:space="0" w:color="auto"/>
              <w:bottom w:val="single" w:sz="6" w:space="0" w:color="000000"/>
              <w:right w:val="single" w:sz="6" w:space="0" w:color="auto"/>
            </w:tcBorders>
            <w:hideMark/>
          </w:tcPr>
          <w:p w14:paraId="328CA46F" w14:textId="77777777" w:rsidR="00E03F4B" w:rsidRPr="00F4442C" w:rsidRDefault="00E03F4B" w:rsidP="00197F6A">
            <w:pPr>
              <w:pStyle w:val="TAL"/>
              <w:jc w:val="center"/>
            </w:pPr>
            <w:r w:rsidRPr="00F4442C">
              <w:t>1</w:t>
            </w:r>
          </w:p>
        </w:tc>
        <w:tc>
          <w:tcPr>
            <w:tcW w:w="5707" w:type="dxa"/>
            <w:tcBorders>
              <w:top w:val="single" w:sz="6" w:space="0" w:color="auto"/>
              <w:left w:val="single" w:sz="6" w:space="0" w:color="auto"/>
              <w:bottom w:val="single" w:sz="6" w:space="0" w:color="000000"/>
              <w:right w:val="single" w:sz="6" w:space="0" w:color="auto"/>
            </w:tcBorders>
            <w:hideMark/>
          </w:tcPr>
          <w:p w14:paraId="588CFC4E" w14:textId="77777777" w:rsidR="00E03F4B" w:rsidRPr="00F4442C" w:rsidRDefault="00E03F4B" w:rsidP="00197F6A">
            <w:pPr>
              <w:pStyle w:val="TAL"/>
            </w:pPr>
            <w:r w:rsidRPr="00F4442C">
              <w:t>Represents the updated representation of the "Individual Network Slice Optimization Subscription" resource.</w:t>
            </w:r>
          </w:p>
        </w:tc>
      </w:tr>
    </w:tbl>
    <w:p w14:paraId="3BF7A2D3" w14:textId="77777777" w:rsidR="00E03F4B" w:rsidRPr="00F4442C" w:rsidRDefault="00E03F4B" w:rsidP="00E03F4B"/>
    <w:p w14:paraId="262E56B0" w14:textId="77777777" w:rsidR="00E03F4B" w:rsidRPr="00F4442C" w:rsidRDefault="00E03F4B" w:rsidP="00E03F4B">
      <w:pPr>
        <w:pStyle w:val="TH"/>
      </w:pPr>
      <w:r w:rsidRPr="00F4442C">
        <w:t>Table </w:t>
      </w:r>
      <w:r w:rsidRPr="00F4442C">
        <w:rPr>
          <w:lang w:eastAsia="zh-CN"/>
        </w:rPr>
        <w:t>6.2.3.3.3</w:t>
      </w:r>
      <w:r w:rsidRPr="00F4442C">
        <w:t>.2-3: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427"/>
        <w:gridCol w:w="1275"/>
        <w:gridCol w:w="1418"/>
        <w:gridCol w:w="4574"/>
      </w:tblGrid>
      <w:tr w:rsidR="00E03F4B" w:rsidRPr="00F4442C" w14:paraId="1F9FA770"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5AC07634" w14:textId="77777777" w:rsidR="00E03F4B" w:rsidRPr="00F4442C" w:rsidRDefault="00E03F4B" w:rsidP="00197F6A">
            <w:pPr>
              <w:pStyle w:val="TAH"/>
            </w:pPr>
            <w:r w:rsidRPr="00F4442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8381AF" w14:textId="77777777" w:rsidR="00E03F4B" w:rsidRPr="00F4442C" w:rsidRDefault="00E03F4B" w:rsidP="00197F6A">
            <w:pPr>
              <w:pStyle w:val="TAH"/>
            </w:pPr>
            <w:r w:rsidRPr="00F4442C">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412D36A" w14:textId="77777777" w:rsidR="00E03F4B" w:rsidRPr="00F4442C" w:rsidRDefault="00E03F4B" w:rsidP="00197F6A">
            <w:pPr>
              <w:pStyle w:val="TAH"/>
            </w:pPr>
            <w:r w:rsidRPr="00F4442C">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4145763B" w14:textId="77777777" w:rsidR="00E03F4B" w:rsidRPr="00F4442C" w:rsidRDefault="00E03F4B" w:rsidP="00197F6A">
            <w:pPr>
              <w:pStyle w:val="TAH"/>
            </w:pPr>
            <w:r w:rsidRPr="00F4442C">
              <w:t>Response</w:t>
            </w:r>
          </w:p>
          <w:p w14:paraId="20D57E6A" w14:textId="77777777" w:rsidR="00E03F4B" w:rsidRPr="00F4442C" w:rsidRDefault="00E03F4B" w:rsidP="00197F6A">
            <w:pPr>
              <w:pStyle w:val="TAH"/>
            </w:pPr>
            <w:r w:rsidRPr="00F4442C">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5F7F33" w14:textId="77777777" w:rsidR="00E03F4B" w:rsidRPr="00F4442C" w:rsidRDefault="00E03F4B" w:rsidP="00197F6A">
            <w:pPr>
              <w:pStyle w:val="TAH"/>
            </w:pPr>
            <w:r w:rsidRPr="00F4442C">
              <w:t>Description</w:t>
            </w:r>
          </w:p>
        </w:tc>
      </w:tr>
      <w:tr w:rsidR="00E03F4B" w:rsidRPr="00F4442C" w14:paraId="24ECF703"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4AE73A58" w14:textId="77777777" w:rsidR="00E03F4B" w:rsidRPr="00F4442C" w:rsidRDefault="00E03F4B" w:rsidP="00197F6A">
            <w:pPr>
              <w:pStyle w:val="TAL"/>
            </w:pPr>
            <w:r w:rsidRPr="00F4442C">
              <w:t>NetSliceOptSubsc</w:t>
            </w:r>
          </w:p>
        </w:tc>
        <w:tc>
          <w:tcPr>
            <w:tcW w:w="224" w:type="pct"/>
            <w:tcBorders>
              <w:top w:val="single" w:sz="6" w:space="0" w:color="auto"/>
              <w:left w:val="single" w:sz="6" w:space="0" w:color="auto"/>
              <w:bottom w:val="single" w:sz="6" w:space="0" w:color="auto"/>
              <w:right w:val="single" w:sz="6" w:space="0" w:color="auto"/>
            </w:tcBorders>
            <w:hideMark/>
          </w:tcPr>
          <w:p w14:paraId="23B626D3" w14:textId="77777777" w:rsidR="00E03F4B" w:rsidRPr="00F4442C" w:rsidRDefault="00E03F4B" w:rsidP="00197F6A">
            <w:pPr>
              <w:pStyle w:val="TAC"/>
            </w:pPr>
            <w:r w:rsidRPr="00F4442C">
              <w:t>M</w:t>
            </w:r>
          </w:p>
        </w:tc>
        <w:tc>
          <w:tcPr>
            <w:tcW w:w="669" w:type="pct"/>
            <w:tcBorders>
              <w:top w:val="single" w:sz="6" w:space="0" w:color="auto"/>
              <w:left w:val="single" w:sz="6" w:space="0" w:color="auto"/>
              <w:bottom w:val="single" w:sz="6" w:space="0" w:color="auto"/>
              <w:right w:val="single" w:sz="6" w:space="0" w:color="auto"/>
            </w:tcBorders>
            <w:hideMark/>
          </w:tcPr>
          <w:p w14:paraId="1DFC32DD" w14:textId="77777777" w:rsidR="00E03F4B" w:rsidRPr="00F4442C" w:rsidRDefault="00E03F4B" w:rsidP="00197F6A">
            <w:pPr>
              <w:pStyle w:val="TAL"/>
              <w:jc w:val="center"/>
            </w:pPr>
            <w:r w:rsidRPr="00F4442C">
              <w:t>1</w:t>
            </w:r>
          </w:p>
        </w:tc>
        <w:tc>
          <w:tcPr>
            <w:tcW w:w="744" w:type="pct"/>
            <w:tcBorders>
              <w:top w:val="single" w:sz="6" w:space="0" w:color="auto"/>
              <w:left w:val="single" w:sz="6" w:space="0" w:color="auto"/>
              <w:bottom w:val="single" w:sz="6" w:space="0" w:color="auto"/>
              <w:right w:val="single" w:sz="6" w:space="0" w:color="auto"/>
            </w:tcBorders>
            <w:hideMark/>
          </w:tcPr>
          <w:p w14:paraId="6F380353" w14:textId="77777777" w:rsidR="00E03F4B" w:rsidRPr="00F4442C" w:rsidRDefault="00E03F4B" w:rsidP="00197F6A">
            <w:pPr>
              <w:pStyle w:val="TAL"/>
            </w:pPr>
            <w:r w:rsidRPr="00F4442C">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52E48C73" w14:textId="77777777" w:rsidR="00E03F4B" w:rsidRPr="00F4442C" w:rsidRDefault="00E03F4B" w:rsidP="00197F6A">
            <w:pPr>
              <w:pStyle w:val="TAL"/>
            </w:pPr>
            <w:r w:rsidRPr="00F4442C">
              <w:t>Successful case. The "Individual Network Slice Optimization Subscription" resource is successfully updated and a representation of the updated resource shall be returned in the response body.</w:t>
            </w:r>
          </w:p>
        </w:tc>
      </w:tr>
      <w:tr w:rsidR="00E03F4B" w:rsidRPr="00F4442C" w14:paraId="58330BCC"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31CD02C3"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20EFB00F"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2641F24A"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4AF8B542" w14:textId="77777777" w:rsidR="00E03F4B" w:rsidRPr="00F4442C" w:rsidRDefault="00E03F4B" w:rsidP="00197F6A">
            <w:pPr>
              <w:pStyle w:val="TAL"/>
            </w:pPr>
            <w:r w:rsidRPr="00F4442C">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424E7D8B" w14:textId="77777777" w:rsidR="00E03F4B" w:rsidRPr="00F4442C" w:rsidRDefault="00E03F4B" w:rsidP="00197F6A">
            <w:pPr>
              <w:pStyle w:val="TAL"/>
            </w:pPr>
            <w:r w:rsidRPr="00F4442C">
              <w:t>Successful case. The "Individual Network Slice Optimization Subscription" resource is successfully updated and no content is returned in the response body.</w:t>
            </w:r>
          </w:p>
        </w:tc>
      </w:tr>
      <w:tr w:rsidR="00E03F4B" w:rsidRPr="00F4442C" w14:paraId="60E0C4A5"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395863D5"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0EFAAA3D"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4161A10E"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596C6715" w14:textId="77777777" w:rsidR="00E03F4B" w:rsidRPr="00F4442C" w:rsidRDefault="00E03F4B" w:rsidP="00197F6A">
            <w:pPr>
              <w:pStyle w:val="TAL"/>
            </w:pPr>
            <w:r w:rsidRPr="00F4442C">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2EBB7808"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68F897DB" w14:textId="77777777" w:rsidR="00E03F4B" w:rsidRPr="00F4442C" w:rsidRDefault="00E03F4B" w:rsidP="00197F6A">
            <w:pPr>
              <w:pStyle w:val="TAL"/>
            </w:pPr>
          </w:p>
          <w:p w14:paraId="23E69B4E" w14:textId="77777777" w:rsidR="00E03F4B" w:rsidRPr="00F4442C" w:rsidRDefault="00E03F4B" w:rsidP="00197F6A">
            <w:pPr>
              <w:pStyle w:val="TAL"/>
            </w:pPr>
            <w:r w:rsidRPr="00F4442C">
              <w:t>Redirection handling is described in clause 5.2.10 of 3GPP TS 29.122 [2].</w:t>
            </w:r>
          </w:p>
        </w:tc>
      </w:tr>
      <w:tr w:rsidR="00E03F4B" w:rsidRPr="00F4442C" w14:paraId="7634AD52"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29E4C875"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48EAF42A"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78A5C9EB"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0B403456" w14:textId="77777777" w:rsidR="00E03F4B" w:rsidRPr="00F4442C" w:rsidRDefault="00E03F4B" w:rsidP="00197F6A">
            <w:pPr>
              <w:pStyle w:val="TAL"/>
            </w:pPr>
            <w:r w:rsidRPr="00F4442C">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39247360"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466B0331" w14:textId="77777777" w:rsidR="00E03F4B" w:rsidRPr="00F4442C" w:rsidRDefault="00E03F4B" w:rsidP="00197F6A">
            <w:pPr>
              <w:pStyle w:val="TAL"/>
            </w:pPr>
          </w:p>
          <w:p w14:paraId="12663610" w14:textId="77777777" w:rsidR="00E03F4B" w:rsidRPr="00F4442C" w:rsidRDefault="00E03F4B" w:rsidP="00197F6A">
            <w:pPr>
              <w:pStyle w:val="TAL"/>
            </w:pPr>
            <w:r w:rsidRPr="00F4442C">
              <w:t>Redirection handling is described in clause 5.2.10 of 3GPP TS 29.122 [2].</w:t>
            </w:r>
          </w:p>
        </w:tc>
      </w:tr>
      <w:tr w:rsidR="00E03F4B" w:rsidRPr="00F4442C" w14:paraId="782B1497"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EA14C1" w14:textId="77777777" w:rsidR="00E03F4B" w:rsidRPr="00F4442C" w:rsidRDefault="00E03F4B" w:rsidP="00197F6A">
            <w:pPr>
              <w:pStyle w:val="TAN"/>
            </w:pPr>
            <w:r w:rsidRPr="00F4442C">
              <w:t>NOTE:</w:t>
            </w:r>
            <w:r w:rsidRPr="00F4442C">
              <w:rPr>
                <w:noProof/>
              </w:rPr>
              <w:tab/>
              <w:t xml:space="preserve">The manadatory </w:t>
            </w:r>
            <w:r w:rsidRPr="00F4442C">
              <w:t>HTTP error status code for the PUT method listed in Table 5.2.6-1 of 3GPP TS 29.122 [2] shall also apply.</w:t>
            </w:r>
          </w:p>
        </w:tc>
      </w:tr>
    </w:tbl>
    <w:p w14:paraId="27C1D4F3" w14:textId="77777777" w:rsidR="00E03F4B" w:rsidRPr="00F4442C" w:rsidRDefault="00E03F4B" w:rsidP="00E03F4B"/>
    <w:p w14:paraId="52133DED" w14:textId="77777777" w:rsidR="00E03F4B" w:rsidRPr="00F4442C" w:rsidRDefault="00E03F4B" w:rsidP="00E03F4B">
      <w:pPr>
        <w:pStyle w:val="TH"/>
      </w:pPr>
      <w:r w:rsidRPr="00F4442C">
        <w:t>Table </w:t>
      </w:r>
      <w:r w:rsidRPr="00F4442C">
        <w:rPr>
          <w:lang w:eastAsia="zh-CN"/>
        </w:rPr>
        <w:t>6.2.3.3.3</w:t>
      </w:r>
      <w:r w:rsidRPr="00F4442C">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6DD5E2B"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3B8A29"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30114C"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14789D"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63D702"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C3581" w14:textId="77777777" w:rsidR="00E03F4B" w:rsidRPr="00F4442C" w:rsidRDefault="00E03F4B" w:rsidP="00197F6A">
            <w:pPr>
              <w:pStyle w:val="TAH"/>
            </w:pPr>
            <w:r w:rsidRPr="00F4442C">
              <w:t>Description</w:t>
            </w:r>
          </w:p>
        </w:tc>
      </w:tr>
      <w:tr w:rsidR="00E03F4B" w:rsidRPr="00F4442C" w14:paraId="09C18CAF"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05727C54"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14185ACA"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055FBAAC"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4489104E"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9436689" w14:textId="77777777" w:rsidR="00E03F4B" w:rsidRPr="00F4442C" w:rsidRDefault="00E03F4B" w:rsidP="00197F6A">
            <w:pPr>
              <w:pStyle w:val="TAL"/>
            </w:pPr>
            <w:r w:rsidRPr="00F4442C">
              <w:t>An alternative URI of the resource located in an alternative NSCE server.</w:t>
            </w:r>
          </w:p>
        </w:tc>
      </w:tr>
    </w:tbl>
    <w:p w14:paraId="613ED32A" w14:textId="77777777" w:rsidR="00E03F4B" w:rsidRPr="00F4442C" w:rsidRDefault="00E03F4B" w:rsidP="00E03F4B"/>
    <w:p w14:paraId="4237D7F0" w14:textId="77777777" w:rsidR="00E03F4B" w:rsidRPr="00F4442C" w:rsidRDefault="00E03F4B" w:rsidP="00E03F4B">
      <w:pPr>
        <w:pStyle w:val="TH"/>
      </w:pPr>
      <w:r w:rsidRPr="00F4442C">
        <w:t>Table </w:t>
      </w:r>
      <w:r w:rsidRPr="00F4442C">
        <w:rPr>
          <w:lang w:eastAsia="zh-CN"/>
        </w:rPr>
        <w:t>6.2.3.3.3</w:t>
      </w:r>
      <w:r w:rsidRPr="00F4442C">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68322F4B"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3D851"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E9C3A"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6C4034"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E7CA48"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7F942" w14:textId="77777777" w:rsidR="00E03F4B" w:rsidRPr="00F4442C" w:rsidRDefault="00E03F4B" w:rsidP="00197F6A">
            <w:pPr>
              <w:pStyle w:val="TAH"/>
            </w:pPr>
            <w:r w:rsidRPr="00F4442C">
              <w:t>Description</w:t>
            </w:r>
          </w:p>
        </w:tc>
      </w:tr>
      <w:tr w:rsidR="00E03F4B" w:rsidRPr="00F4442C" w14:paraId="6A0FF149"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684D33AC"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74C44F1B"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2A1BC827"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06DA5810"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17113C4" w14:textId="77777777" w:rsidR="00E03F4B" w:rsidRPr="00F4442C" w:rsidRDefault="00E03F4B" w:rsidP="00197F6A">
            <w:pPr>
              <w:pStyle w:val="TAL"/>
            </w:pPr>
            <w:r w:rsidRPr="00F4442C">
              <w:t>An alternative URI of the resource located in an alternative NSCE server.</w:t>
            </w:r>
          </w:p>
        </w:tc>
      </w:tr>
    </w:tbl>
    <w:p w14:paraId="00A8685F" w14:textId="77777777" w:rsidR="00E03F4B" w:rsidRPr="00F4442C" w:rsidRDefault="00E03F4B" w:rsidP="00E03F4B"/>
    <w:p w14:paraId="57B8C433" w14:textId="77777777" w:rsidR="00E03F4B" w:rsidRPr="00F4442C" w:rsidRDefault="00E03F4B" w:rsidP="0051137F">
      <w:pPr>
        <w:pStyle w:val="6"/>
      </w:pPr>
      <w:bookmarkStart w:id="465" w:name="_Toc148176962"/>
      <w:bookmarkStart w:id="466" w:name="_Toc148359012"/>
      <w:bookmarkStart w:id="467" w:name="_Toc151743392"/>
      <w:r w:rsidRPr="00F4442C">
        <w:t>6.2.3.3.3.3</w:t>
      </w:r>
      <w:r w:rsidRPr="00F4442C">
        <w:tab/>
        <w:t>DELETE</w:t>
      </w:r>
      <w:bookmarkEnd w:id="465"/>
      <w:bookmarkEnd w:id="466"/>
      <w:bookmarkEnd w:id="467"/>
    </w:p>
    <w:p w14:paraId="664BC180" w14:textId="77777777" w:rsidR="00E03F4B" w:rsidRPr="00F4442C" w:rsidRDefault="00E03F4B" w:rsidP="00E03F4B">
      <w:pPr>
        <w:rPr>
          <w:noProof/>
          <w:lang w:eastAsia="zh-CN"/>
        </w:rPr>
      </w:pPr>
      <w:r w:rsidRPr="00F4442C">
        <w:rPr>
          <w:noProof/>
          <w:lang w:eastAsia="zh-CN"/>
        </w:rPr>
        <w:t xml:space="preserve">The HTTP DELETE method allows a service consumer (e.g. VAL Server) to request the deletion of an existing </w:t>
      </w:r>
      <w:r w:rsidRPr="00F4442C">
        <w:t>"Individual Network Slice Optimization Subscription" resource at the NSCE Server</w:t>
      </w:r>
      <w:r w:rsidRPr="00F4442C">
        <w:rPr>
          <w:noProof/>
          <w:lang w:eastAsia="zh-CN"/>
        </w:rPr>
        <w:t>.</w:t>
      </w:r>
    </w:p>
    <w:p w14:paraId="034B432A" w14:textId="77777777" w:rsidR="00E03F4B" w:rsidRPr="00F4442C" w:rsidRDefault="00E03F4B" w:rsidP="00E03F4B">
      <w:r w:rsidRPr="00F4442C">
        <w:t>This method shall support the URI query parameters specified in table 6.2.3.3.3.3-1.</w:t>
      </w:r>
    </w:p>
    <w:p w14:paraId="795C58CD" w14:textId="77777777" w:rsidR="00E03F4B" w:rsidRPr="00F4442C" w:rsidRDefault="00E03F4B" w:rsidP="00E03F4B">
      <w:pPr>
        <w:pStyle w:val="TH"/>
        <w:rPr>
          <w:rFonts w:cs="Arial"/>
        </w:rPr>
      </w:pPr>
      <w:r w:rsidRPr="00F4442C">
        <w:lastRenderedPageBreak/>
        <w:t>Table 6.2.3.3.3.3-1: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3F4B" w:rsidRPr="00F4442C" w14:paraId="1F1D27F4" w14:textId="77777777" w:rsidTr="00197F6A">
        <w:trPr>
          <w:jc w:val="center"/>
        </w:trPr>
        <w:tc>
          <w:tcPr>
            <w:tcW w:w="825" w:type="pct"/>
            <w:tcBorders>
              <w:bottom w:val="single" w:sz="6" w:space="0" w:color="auto"/>
            </w:tcBorders>
            <w:shd w:val="clear" w:color="auto" w:fill="C0C0C0"/>
            <w:vAlign w:val="center"/>
          </w:tcPr>
          <w:p w14:paraId="66C7B9AB" w14:textId="77777777" w:rsidR="00E03F4B" w:rsidRPr="00F4442C" w:rsidRDefault="00E03F4B" w:rsidP="00197F6A">
            <w:pPr>
              <w:pStyle w:val="TAH"/>
            </w:pPr>
            <w:r w:rsidRPr="00F4442C">
              <w:t>Name</w:t>
            </w:r>
          </w:p>
        </w:tc>
        <w:tc>
          <w:tcPr>
            <w:tcW w:w="731" w:type="pct"/>
            <w:tcBorders>
              <w:bottom w:val="single" w:sz="6" w:space="0" w:color="auto"/>
            </w:tcBorders>
            <w:shd w:val="clear" w:color="auto" w:fill="C0C0C0"/>
            <w:vAlign w:val="center"/>
          </w:tcPr>
          <w:p w14:paraId="172AB602" w14:textId="77777777" w:rsidR="00E03F4B" w:rsidRPr="00F4442C" w:rsidRDefault="00E03F4B" w:rsidP="00197F6A">
            <w:pPr>
              <w:pStyle w:val="TAH"/>
            </w:pPr>
            <w:r w:rsidRPr="00F4442C">
              <w:t>Data type</w:t>
            </w:r>
          </w:p>
        </w:tc>
        <w:tc>
          <w:tcPr>
            <w:tcW w:w="215" w:type="pct"/>
            <w:tcBorders>
              <w:bottom w:val="single" w:sz="6" w:space="0" w:color="auto"/>
            </w:tcBorders>
            <w:shd w:val="clear" w:color="auto" w:fill="C0C0C0"/>
            <w:vAlign w:val="center"/>
          </w:tcPr>
          <w:p w14:paraId="5C9518E2" w14:textId="77777777" w:rsidR="00E03F4B" w:rsidRPr="00F4442C" w:rsidRDefault="00E03F4B" w:rsidP="00197F6A">
            <w:pPr>
              <w:pStyle w:val="TAH"/>
            </w:pPr>
            <w:r w:rsidRPr="00F4442C">
              <w:t>P</w:t>
            </w:r>
          </w:p>
        </w:tc>
        <w:tc>
          <w:tcPr>
            <w:tcW w:w="580" w:type="pct"/>
            <w:tcBorders>
              <w:bottom w:val="single" w:sz="6" w:space="0" w:color="auto"/>
            </w:tcBorders>
            <w:shd w:val="clear" w:color="auto" w:fill="C0C0C0"/>
            <w:vAlign w:val="center"/>
          </w:tcPr>
          <w:p w14:paraId="5EE86BBE" w14:textId="77777777" w:rsidR="00E03F4B" w:rsidRPr="00F4442C" w:rsidRDefault="00E03F4B" w:rsidP="00197F6A">
            <w:pPr>
              <w:pStyle w:val="TAH"/>
            </w:pPr>
            <w:r w:rsidRPr="00F4442C">
              <w:t>Cardinality</w:t>
            </w:r>
          </w:p>
        </w:tc>
        <w:tc>
          <w:tcPr>
            <w:tcW w:w="1852" w:type="pct"/>
            <w:tcBorders>
              <w:bottom w:val="single" w:sz="6" w:space="0" w:color="auto"/>
            </w:tcBorders>
            <w:shd w:val="clear" w:color="auto" w:fill="C0C0C0"/>
            <w:vAlign w:val="center"/>
          </w:tcPr>
          <w:p w14:paraId="157A4978" w14:textId="77777777" w:rsidR="00E03F4B" w:rsidRPr="00F4442C" w:rsidRDefault="00E03F4B" w:rsidP="00197F6A">
            <w:pPr>
              <w:pStyle w:val="TAH"/>
            </w:pPr>
            <w:r w:rsidRPr="00F4442C">
              <w:t>Description</w:t>
            </w:r>
          </w:p>
        </w:tc>
        <w:tc>
          <w:tcPr>
            <w:tcW w:w="796" w:type="pct"/>
            <w:tcBorders>
              <w:bottom w:val="single" w:sz="6" w:space="0" w:color="auto"/>
            </w:tcBorders>
            <w:shd w:val="clear" w:color="auto" w:fill="C0C0C0"/>
            <w:vAlign w:val="center"/>
          </w:tcPr>
          <w:p w14:paraId="0F613439" w14:textId="77777777" w:rsidR="00E03F4B" w:rsidRPr="00F4442C" w:rsidRDefault="00E03F4B" w:rsidP="00197F6A">
            <w:pPr>
              <w:pStyle w:val="TAH"/>
            </w:pPr>
            <w:r w:rsidRPr="00F4442C">
              <w:t>Applicability</w:t>
            </w:r>
          </w:p>
        </w:tc>
      </w:tr>
      <w:tr w:rsidR="00E03F4B" w:rsidRPr="00F4442C" w14:paraId="17177F58" w14:textId="77777777" w:rsidTr="00197F6A">
        <w:trPr>
          <w:jc w:val="center"/>
        </w:trPr>
        <w:tc>
          <w:tcPr>
            <w:tcW w:w="825" w:type="pct"/>
            <w:tcBorders>
              <w:top w:val="single" w:sz="6" w:space="0" w:color="auto"/>
            </w:tcBorders>
            <w:shd w:val="clear" w:color="auto" w:fill="auto"/>
            <w:vAlign w:val="center"/>
          </w:tcPr>
          <w:p w14:paraId="3C928CCA" w14:textId="77777777" w:rsidR="00E03F4B" w:rsidRPr="00F4442C" w:rsidRDefault="00E03F4B" w:rsidP="00197F6A">
            <w:pPr>
              <w:pStyle w:val="TAL"/>
            </w:pPr>
            <w:r w:rsidRPr="00F4442C">
              <w:t>n/a</w:t>
            </w:r>
          </w:p>
        </w:tc>
        <w:tc>
          <w:tcPr>
            <w:tcW w:w="731" w:type="pct"/>
            <w:tcBorders>
              <w:top w:val="single" w:sz="6" w:space="0" w:color="auto"/>
            </w:tcBorders>
            <w:vAlign w:val="center"/>
          </w:tcPr>
          <w:p w14:paraId="5D2FF05B" w14:textId="77777777" w:rsidR="00E03F4B" w:rsidRPr="00F4442C" w:rsidRDefault="00E03F4B" w:rsidP="00197F6A">
            <w:pPr>
              <w:pStyle w:val="TAL"/>
            </w:pPr>
          </w:p>
        </w:tc>
        <w:tc>
          <w:tcPr>
            <w:tcW w:w="215" w:type="pct"/>
            <w:tcBorders>
              <w:top w:val="single" w:sz="6" w:space="0" w:color="auto"/>
            </w:tcBorders>
            <w:vAlign w:val="center"/>
          </w:tcPr>
          <w:p w14:paraId="1324BE22" w14:textId="77777777" w:rsidR="00E03F4B" w:rsidRPr="00F4442C" w:rsidRDefault="00E03F4B" w:rsidP="00197F6A">
            <w:pPr>
              <w:pStyle w:val="TAC"/>
            </w:pPr>
          </w:p>
        </w:tc>
        <w:tc>
          <w:tcPr>
            <w:tcW w:w="580" w:type="pct"/>
            <w:tcBorders>
              <w:top w:val="single" w:sz="6" w:space="0" w:color="auto"/>
            </w:tcBorders>
            <w:vAlign w:val="center"/>
          </w:tcPr>
          <w:p w14:paraId="039EE77C" w14:textId="77777777" w:rsidR="00E03F4B" w:rsidRPr="00F4442C" w:rsidRDefault="00E03F4B" w:rsidP="00197F6A">
            <w:pPr>
              <w:pStyle w:val="TAC"/>
            </w:pPr>
          </w:p>
        </w:tc>
        <w:tc>
          <w:tcPr>
            <w:tcW w:w="1852" w:type="pct"/>
            <w:tcBorders>
              <w:top w:val="single" w:sz="6" w:space="0" w:color="auto"/>
            </w:tcBorders>
            <w:shd w:val="clear" w:color="auto" w:fill="auto"/>
            <w:vAlign w:val="center"/>
          </w:tcPr>
          <w:p w14:paraId="02233E51" w14:textId="77777777" w:rsidR="00E03F4B" w:rsidRPr="00F4442C" w:rsidRDefault="00E03F4B" w:rsidP="00197F6A">
            <w:pPr>
              <w:pStyle w:val="TAL"/>
            </w:pPr>
          </w:p>
        </w:tc>
        <w:tc>
          <w:tcPr>
            <w:tcW w:w="796" w:type="pct"/>
            <w:tcBorders>
              <w:top w:val="single" w:sz="6" w:space="0" w:color="auto"/>
            </w:tcBorders>
            <w:vAlign w:val="center"/>
          </w:tcPr>
          <w:p w14:paraId="1D1A5ABB" w14:textId="77777777" w:rsidR="00E03F4B" w:rsidRPr="00F4442C" w:rsidRDefault="00E03F4B" w:rsidP="00197F6A">
            <w:pPr>
              <w:pStyle w:val="TAL"/>
            </w:pPr>
          </w:p>
        </w:tc>
      </w:tr>
    </w:tbl>
    <w:p w14:paraId="7B7D216A" w14:textId="77777777" w:rsidR="00E03F4B" w:rsidRPr="00F4442C" w:rsidRDefault="00E03F4B" w:rsidP="00E03F4B"/>
    <w:p w14:paraId="0A77E688" w14:textId="77777777" w:rsidR="00E03F4B" w:rsidRPr="00F4442C" w:rsidRDefault="00E03F4B" w:rsidP="00E03F4B">
      <w:r w:rsidRPr="00F4442C">
        <w:t>This method shall support the request data structures specified in table 6.2.3.3.3.4-2 and the response data structures and response codes specified in table 6.2.3.3.3.4-3.</w:t>
      </w:r>
    </w:p>
    <w:p w14:paraId="34D3AF2C" w14:textId="77777777" w:rsidR="00E03F4B" w:rsidRPr="00F4442C" w:rsidRDefault="00E03F4B" w:rsidP="00E03F4B">
      <w:pPr>
        <w:pStyle w:val="TH"/>
      </w:pPr>
      <w:r w:rsidRPr="00F4442C">
        <w:t>Table 6.2.3.3.3.3-2: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03F4B" w:rsidRPr="00F4442C" w14:paraId="2A0694E4" w14:textId="77777777" w:rsidTr="00197F6A">
        <w:trPr>
          <w:jc w:val="center"/>
        </w:trPr>
        <w:tc>
          <w:tcPr>
            <w:tcW w:w="1696" w:type="dxa"/>
            <w:tcBorders>
              <w:bottom w:val="single" w:sz="6" w:space="0" w:color="auto"/>
            </w:tcBorders>
            <w:shd w:val="clear" w:color="auto" w:fill="C0C0C0"/>
            <w:vAlign w:val="center"/>
          </w:tcPr>
          <w:p w14:paraId="37F3F491" w14:textId="77777777" w:rsidR="00E03F4B" w:rsidRPr="00F4442C" w:rsidRDefault="00E03F4B" w:rsidP="00197F6A">
            <w:pPr>
              <w:pStyle w:val="TAH"/>
            </w:pPr>
            <w:r w:rsidRPr="00F4442C">
              <w:t>Data type</w:t>
            </w:r>
          </w:p>
        </w:tc>
        <w:tc>
          <w:tcPr>
            <w:tcW w:w="426" w:type="dxa"/>
            <w:tcBorders>
              <w:bottom w:val="single" w:sz="6" w:space="0" w:color="auto"/>
            </w:tcBorders>
            <w:shd w:val="clear" w:color="auto" w:fill="C0C0C0"/>
            <w:vAlign w:val="center"/>
          </w:tcPr>
          <w:p w14:paraId="24FA2064" w14:textId="77777777" w:rsidR="00E03F4B" w:rsidRPr="00F4442C" w:rsidRDefault="00E03F4B" w:rsidP="00197F6A">
            <w:pPr>
              <w:pStyle w:val="TAH"/>
            </w:pPr>
            <w:r w:rsidRPr="00F4442C">
              <w:t>P</w:t>
            </w:r>
          </w:p>
        </w:tc>
        <w:tc>
          <w:tcPr>
            <w:tcW w:w="1160" w:type="dxa"/>
            <w:tcBorders>
              <w:bottom w:val="single" w:sz="6" w:space="0" w:color="auto"/>
            </w:tcBorders>
            <w:shd w:val="clear" w:color="auto" w:fill="C0C0C0"/>
            <w:vAlign w:val="center"/>
          </w:tcPr>
          <w:p w14:paraId="2AB95B45" w14:textId="77777777" w:rsidR="00E03F4B" w:rsidRPr="00F4442C" w:rsidRDefault="00E03F4B" w:rsidP="00197F6A">
            <w:pPr>
              <w:pStyle w:val="TAH"/>
            </w:pPr>
            <w:r w:rsidRPr="00F4442C">
              <w:t>Cardinality</w:t>
            </w:r>
          </w:p>
        </w:tc>
        <w:tc>
          <w:tcPr>
            <w:tcW w:w="6345" w:type="dxa"/>
            <w:tcBorders>
              <w:bottom w:val="single" w:sz="6" w:space="0" w:color="auto"/>
            </w:tcBorders>
            <w:shd w:val="clear" w:color="auto" w:fill="C0C0C0"/>
            <w:vAlign w:val="center"/>
          </w:tcPr>
          <w:p w14:paraId="23EF2FB9" w14:textId="77777777" w:rsidR="00E03F4B" w:rsidRPr="00F4442C" w:rsidRDefault="00E03F4B" w:rsidP="00197F6A">
            <w:pPr>
              <w:pStyle w:val="TAH"/>
            </w:pPr>
            <w:r w:rsidRPr="00F4442C">
              <w:t>Description</w:t>
            </w:r>
          </w:p>
        </w:tc>
      </w:tr>
      <w:tr w:rsidR="00E03F4B" w:rsidRPr="00F4442C" w14:paraId="4C22A48A" w14:textId="77777777" w:rsidTr="00197F6A">
        <w:trPr>
          <w:jc w:val="center"/>
        </w:trPr>
        <w:tc>
          <w:tcPr>
            <w:tcW w:w="1696" w:type="dxa"/>
            <w:tcBorders>
              <w:top w:val="single" w:sz="6" w:space="0" w:color="auto"/>
            </w:tcBorders>
            <w:shd w:val="clear" w:color="auto" w:fill="auto"/>
            <w:vAlign w:val="center"/>
          </w:tcPr>
          <w:p w14:paraId="598AA9A5" w14:textId="77777777" w:rsidR="00E03F4B" w:rsidRPr="00F4442C" w:rsidRDefault="00E03F4B" w:rsidP="00197F6A">
            <w:pPr>
              <w:pStyle w:val="TAL"/>
            </w:pPr>
            <w:r w:rsidRPr="00F4442C">
              <w:t>n/a</w:t>
            </w:r>
          </w:p>
        </w:tc>
        <w:tc>
          <w:tcPr>
            <w:tcW w:w="426" w:type="dxa"/>
            <w:tcBorders>
              <w:top w:val="single" w:sz="6" w:space="0" w:color="auto"/>
            </w:tcBorders>
            <w:vAlign w:val="center"/>
          </w:tcPr>
          <w:p w14:paraId="379B0F56" w14:textId="77777777" w:rsidR="00E03F4B" w:rsidRPr="00F4442C" w:rsidRDefault="00E03F4B" w:rsidP="00197F6A">
            <w:pPr>
              <w:pStyle w:val="TAC"/>
            </w:pPr>
          </w:p>
        </w:tc>
        <w:tc>
          <w:tcPr>
            <w:tcW w:w="1160" w:type="dxa"/>
            <w:tcBorders>
              <w:top w:val="single" w:sz="6" w:space="0" w:color="auto"/>
            </w:tcBorders>
            <w:vAlign w:val="center"/>
          </w:tcPr>
          <w:p w14:paraId="52A81B66" w14:textId="77777777" w:rsidR="00E03F4B" w:rsidRPr="00F4442C" w:rsidRDefault="00E03F4B" w:rsidP="00197F6A">
            <w:pPr>
              <w:pStyle w:val="TAC"/>
            </w:pPr>
          </w:p>
        </w:tc>
        <w:tc>
          <w:tcPr>
            <w:tcW w:w="6345" w:type="dxa"/>
            <w:tcBorders>
              <w:top w:val="single" w:sz="6" w:space="0" w:color="auto"/>
            </w:tcBorders>
            <w:shd w:val="clear" w:color="auto" w:fill="auto"/>
            <w:vAlign w:val="center"/>
          </w:tcPr>
          <w:p w14:paraId="16300AFF" w14:textId="77777777" w:rsidR="00E03F4B" w:rsidRPr="00F4442C" w:rsidRDefault="00E03F4B" w:rsidP="00197F6A">
            <w:pPr>
              <w:pStyle w:val="TAL"/>
            </w:pPr>
          </w:p>
        </w:tc>
      </w:tr>
    </w:tbl>
    <w:p w14:paraId="680F1C0B" w14:textId="77777777" w:rsidR="00E03F4B" w:rsidRPr="00F4442C" w:rsidRDefault="00E03F4B" w:rsidP="00E03F4B"/>
    <w:p w14:paraId="26B3D100" w14:textId="77777777" w:rsidR="00E03F4B" w:rsidRPr="00F4442C" w:rsidRDefault="00E03F4B" w:rsidP="00E03F4B">
      <w:pPr>
        <w:pStyle w:val="TH"/>
      </w:pPr>
      <w:r w:rsidRPr="00F4442C">
        <w:t>Table 6.2.3.3.3.3-3: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03F4B" w:rsidRPr="00F4442C" w14:paraId="1B85D21F" w14:textId="77777777" w:rsidTr="00197F6A">
        <w:trPr>
          <w:jc w:val="center"/>
        </w:trPr>
        <w:tc>
          <w:tcPr>
            <w:tcW w:w="881" w:type="pct"/>
            <w:tcBorders>
              <w:bottom w:val="single" w:sz="6" w:space="0" w:color="auto"/>
            </w:tcBorders>
            <w:shd w:val="clear" w:color="auto" w:fill="C0C0C0"/>
            <w:vAlign w:val="center"/>
          </w:tcPr>
          <w:p w14:paraId="5B65C244" w14:textId="77777777" w:rsidR="00E03F4B" w:rsidRPr="00F4442C" w:rsidRDefault="00E03F4B" w:rsidP="00197F6A">
            <w:pPr>
              <w:pStyle w:val="TAH"/>
            </w:pPr>
            <w:r w:rsidRPr="00F4442C">
              <w:t>Data type</w:t>
            </w:r>
          </w:p>
        </w:tc>
        <w:tc>
          <w:tcPr>
            <w:tcW w:w="221" w:type="pct"/>
            <w:tcBorders>
              <w:bottom w:val="single" w:sz="6" w:space="0" w:color="auto"/>
            </w:tcBorders>
            <w:shd w:val="clear" w:color="auto" w:fill="C0C0C0"/>
            <w:vAlign w:val="center"/>
          </w:tcPr>
          <w:p w14:paraId="69DA9FAA" w14:textId="77777777" w:rsidR="00E03F4B" w:rsidRPr="00F4442C" w:rsidRDefault="00E03F4B" w:rsidP="00197F6A">
            <w:pPr>
              <w:pStyle w:val="TAH"/>
            </w:pPr>
            <w:r w:rsidRPr="00F4442C">
              <w:t>P</w:t>
            </w:r>
          </w:p>
        </w:tc>
        <w:tc>
          <w:tcPr>
            <w:tcW w:w="597" w:type="pct"/>
            <w:tcBorders>
              <w:bottom w:val="single" w:sz="6" w:space="0" w:color="auto"/>
            </w:tcBorders>
            <w:shd w:val="clear" w:color="auto" w:fill="C0C0C0"/>
            <w:vAlign w:val="center"/>
          </w:tcPr>
          <w:p w14:paraId="032C2B5B" w14:textId="77777777" w:rsidR="00E03F4B" w:rsidRPr="00F4442C" w:rsidRDefault="00E03F4B" w:rsidP="00197F6A">
            <w:pPr>
              <w:pStyle w:val="TAH"/>
            </w:pPr>
            <w:r w:rsidRPr="00F4442C">
              <w:t>Cardinality</w:t>
            </w:r>
          </w:p>
        </w:tc>
        <w:tc>
          <w:tcPr>
            <w:tcW w:w="728" w:type="pct"/>
            <w:tcBorders>
              <w:bottom w:val="single" w:sz="6" w:space="0" w:color="auto"/>
            </w:tcBorders>
            <w:shd w:val="clear" w:color="auto" w:fill="C0C0C0"/>
            <w:vAlign w:val="center"/>
          </w:tcPr>
          <w:p w14:paraId="5087F96E" w14:textId="77777777" w:rsidR="00E03F4B" w:rsidRPr="00F4442C" w:rsidRDefault="00E03F4B" w:rsidP="00197F6A">
            <w:pPr>
              <w:pStyle w:val="TAH"/>
            </w:pPr>
            <w:r w:rsidRPr="00F4442C">
              <w:t>Response</w:t>
            </w:r>
          </w:p>
          <w:p w14:paraId="0B78D3B9" w14:textId="77777777" w:rsidR="00E03F4B" w:rsidRPr="00F4442C" w:rsidRDefault="00E03F4B" w:rsidP="00197F6A">
            <w:pPr>
              <w:pStyle w:val="TAH"/>
            </w:pPr>
            <w:r w:rsidRPr="00F4442C">
              <w:t>codes</w:t>
            </w:r>
          </w:p>
        </w:tc>
        <w:tc>
          <w:tcPr>
            <w:tcW w:w="2573" w:type="pct"/>
            <w:tcBorders>
              <w:bottom w:val="single" w:sz="6" w:space="0" w:color="auto"/>
            </w:tcBorders>
            <w:shd w:val="clear" w:color="auto" w:fill="C0C0C0"/>
            <w:vAlign w:val="center"/>
          </w:tcPr>
          <w:p w14:paraId="355F13C2" w14:textId="77777777" w:rsidR="00E03F4B" w:rsidRPr="00F4442C" w:rsidRDefault="00E03F4B" w:rsidP="00197F6A">
            <w:pPr>
              <w:pStyle w:val="TAH"/>
            </w:pPr>
            <w:r w:rsidRPr="00F4442C">
              <w:t>Description</w:t>
            </w:r>
          </w:p>
        </w:tc>
      </w:tr>
      <w:tr w:rsidR="00E03F4B" w:rsidRPr="00F4442C" w14:paraId="3EABC8E3" w14:textId="77777777" w:rsidTr="00197F6A">
        <w:trPr>
          <w:jc w:val="center"/>
        </w:trPr>
        <w:tc>
          <w:tcPr>
            <w:tcW w:w="881" w:type="pct"/>
            <w:tcBorders>
              <w:top w:val="single" w:sz="6" w:space="0" w:color="auto"/>
            </w:tcBorders>
            <w:shd w:val="clear" w:color="auto" w:fill="auto"/>
            <w:vAlign w:val="center"/>
          </w:tcPr>
          <w:p w14:paraId="77DA9E2A" w14:textId="77777777" w:rsidR="00E03F4B" w:rsidRPr="00F4442C" w:rsidRDefault="00E03F4B" w:rsidP="00197F6A">
            <w:pPr>
              <w:pStyle w:val="TAL"/>
            </w:pPr>
            <w:r w:rsidRPr="00F4442C">
              <w:t>n/a</w:t>
            </w:r>
          </w:p>
        </w:tc>
        <w:tc>
          <w:tcPr>
            <w:tcW w:w="221" w:type="pct"/>
            <w:tcBorders>
              <w:top w:val="single" w:sz="6" w:space="0" w:color="auto"/>
            </w:tcBorders>
            <w:vAlign w:val="center"/>
          </w:tcPr>
          <w:p w14:paraId="18F2A639" w14:textId="77777777" w:rsidR="00E03F4B" w:rsidRPr="00F4442C" w:rsidRDefault="00E03F4B" w:rsidP="00197F6A">
            <w:pPr>
              <w:pStyle w:val="TAC"/>
            </w:pPr>
          </w:p>
        </w:tc>
        <w:tc>
          <w:tcPr>
            <w:tcW w:w="597" w:type="pct"/>
            <w:tcBorders>
              <w:top w:val="single" w:sz="6" w:space="0" w:color="auto"/>
            </w:tcBorders>
            <w:vAlign w:val="center"/>
          </w:tcPr>
          <w:p w14:paraId="2FDFA104" w14:textId="77777777" w:rsidR="00E03F4B" w:rsidRPr="00F4442C" w:rsidRDefault="00E03F4B" w:rsidP="00197F6A">
            <w:pPr>
              <w:pStyle w:val="TAC"/>
            </w:pPr>
          </w:p>
        </w:tc>
        <w:tc>
          <w:tcPr>
            <w:tcW w:w="728" w:type="pct"/>
            <w:tcBorders>
              <w:top w:val="single" w:sz="6" w:space="0" w:color="auto"/>
            </w:tcBorders>
            <w:vAlign w:val="center"/>
          </w:tcPr>
          <w:p w14:paraId="3130D4CB" w14:textId="77777777" w:rsidR="00E03F4B" w:rsidRPr="00F4442C" w:rsidRDefault="00E03F4B" w:rsidP="00197F6A">
            <w:pPr>
              <w:pStyle w:val="TAL"/>
            </w:pPr>
            <w:r w:rsidRPr="00F4442C">
              <w:t>204 No Content</w:t>
            </w:r>
          </w:p>
        </w:tc>
        <w:tc>
          <w:tcPr>
            <w:tcW w:w="2573" w:type="pct"/>
            <w:tcBorders>
              <w:top w:val="single" w:sz="6" w:space="0" w:color="auto"/>
            </w:tcBorders>
            <w:shd w:val="clear" w:color="auto" w:fill="auto"/>
            <w:vAlign w:val="center"/>
          </w:tcPr>
          <w:p w14:paraId="39604E62" w14:textId="77777777" w:rsidR="00E03F4B" w:rsidRPr="00F4442C" w:rsidRDefault="00E03F4B" w:rsidP="00197F6A">
            <w:pPr>
              <w:pStyle w:val="TAL"/>
            </w:pPr>
            <w:r w:rsidRPr="00F4442C">
              <w:t>Successful case. The "Individual Network Slice Optimization Subscription" resource is successfully deleted.</w:t>
            </w:r>
          </w:p>
        </w:tc>
      </w:tr>
      <w:tr w:rsidR="00E03F4B" w:rsidRPr="00F4442C" w14:paraId="1B5111C1" w14:textId="77777777" w:rsidTr="00197F6A">
        <w:trPr>
          <w:jc w:val="center"/>
        </w:trPr>
        <w:tc>
          <w:tcPr>
            <w:tcW w:w="881" w:type="pct"/>
            <w:shd w:val="clear" w:color="auto" w:fill="auto"/>
            <w:vAlign w:val="center"/>
          </w:tcPr>
          <w:p w14:paraId="5F468AA6" w14:textId="77777777" w:rsidR="00E03F4B" w:rsidRPr="00F4442C" w:rsidRDefault="00E03F4B" w:rsidP="00197F6A">
            <w:pPr>
              <w:pStyle w:val="TAL"/>
            </w:pPr>
            <w:r w:rsidRPr="00F4442C">
              <w:t>n/a</w:t>
            </w:r>
          </w:p>
        </w:tc>
        <w:tc>
          <w:tcPr>
            <w:tcW w:w="221" w:type="pct"/>
            <w:vAlign w:val="center"/>
          </w:tcPr>
          <w:p w14:paraId="3041E882" w14:textId="77777777" w:rsidR="00E03F4B" w:rsidRPr="00F4442C" w:rsidRDefault="00E03F4B" w:rsidP="00197F6A">
            <w:pPr>
              <w:pStyle w:val="TAC"/>
            </w:pPr>
          </w:p>
        </w:tc>
        <w:tc>
          <w:tcPr>
            <w:tcW w:w="597" w:type="pct"/>
            <w:vAlign w:val="center"/>
          </w:tcPr>
          <w:p w14:paraId="6B8193C6" w14:textId="77777777" w:rsidR="00E03F4B" w:rsidRPr="00F4442C" w:rsidRDefault="00E03F4B" w:rsidP="00197F6A">
            <w:pPr>
              <w:pStyle w:val="TAC"/>
            </w:pPr>
          </w:p>
        </w:tc>
        <w:tc>
          <w:tcPr>
            <w:tcW w:w="728" w:type="pct"/>
            <w:vAlign w:val="center"/>
          </w:tcPr>
          <w:p w14:paraId="650EF6E2" w14:textId="77777777" w:rsidR="00E03F4B" w:rsidRPr="00F4442C" w:rsidRDefault="00E03F4B" w:rsidP="00197F6A">
            <w:pPr>
              <w:pStyle w:val="TAL"/>
            </w:pPr>
            <w:r w:rsidRPr="00F4442C">
              <w:t>307 Temporary Redirect</w:t>
            </w:r>
          </w:p>
        </w:tc>
        <w:tc>
          <w:tcPr>
            <w:tcW w:w="2573" w:type="pct"/>
            <w:shd w:val="clear" w:color="auto" w:fill="auto"/>
            <w:vAlign w:val="center"/>
          </w:tcPr>
          <w:p w14:paraId="0A2221EF"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5A7C7B87" w14:textId="77777777" w:rsidR="00E03F4B" w:rsidRPr="00F4442C" w:rsidRDefault="00E03F4B" w:rsidP="00197F6A">
            <w:pPr>
              <w:pStyle w:val="TAL"/>
            </w:pPr>
          </w:p>
          <w:p w14:paraId="749BE29A" w14:textId="77777777" w:rsidR="00E03F4B" w:rsidRPr="00F4442C" w:rsidRDefault="00E03F4B" w:rsidP="00197F6A">
            <w:pPr>
              <w:pStyle w:val="TAL"/>
            </w:pPr>
            <w:r w:rsidRPr="00F4442C">
              <w:t>Redirection handling is described in clause 5.2.10 of 3GPP TS 29.122 [2].</w:t>
            </w:r>
          </w:p>
        </w:tc>
      </w:tr>
      <w:tr w:rsidR="00E03F4B" w:rsidRPr="00F4442C" w14:paraId="2EB6A4F2" w14:textId="77777777" w:rsidTr="00197F6A">
        <w:trPr>
          <w:jc w:val="center"/>
        </w:trPr>
        <w:tc>
          <w:tcPr>
            <w:tcW w:w="881" w:type="pct"/>
            <w:shd w:val="clear" w:color="auto" w:fill="auto"/>
            <w:vAlign w:val="center"/>
          </w:tcPr>
          <w:p w14:paraId="1022CA7F" w14:textId="77777777" w:rsidR="00E03F4B" w:rsidRPr="00F4442C" w:rsidRDefault="00E03F4B" w:rsidP="00197F6A">
            <w:pPr>
              <w:pStyle w:val="TAL"/>
            </w:pPr>
            <w:r w:rsidRPr="00F4442C">
              <w:rPr>
                <w:lang w:eastAsia="zh-CN"/>
              </w:rPr>
              <w:t>n/a</w:t>
            </w:r>
          </w:p>
        </w:tc>
        <w:tc>
          <w:tcPr>
            <w:tcW w:w="221" w:type="pct"/>
            <w:vAlign w:val="center"/>
          </w:tcPr>
          <w:p w14:paraId="21BF1227" w14:textId="77777777" w:rsidR="00E03F4B" w:rsidRPr="00F4442C" w:rsidRDefault="00E03F4B" w:rsidP="00197F6A">
            <w:pPr>
              <w:pStyle w:val="TAC"/>
            </w:pPr>
          </w:p>
        </w:tc>
        <w:tc>
          <w:tcPr>
            <w:tcW w:w="597" w:type="pct"/>
            <w:vAlign w:val="center"/>
          </w:tcPr>
          <w:p w14:paraId="3A28157F" w14:textId="77777777" w:rsidR="00E03F4B" w:rsidRPr="00F4442C" w:rsidRDefault="00E03F4B" w:rsidP="00197F6A">
            <w:pPr>
              <w:pStyle w:val="TAC"/>
            </w:pPr>
          </w:p>
        </w:tc>
        <w:tc>
          <w:tcPr>
            <w:tcW w:w="728" w:type="pct"/>
            <w:vAlign w:val="center"/>
          </w:tcPr>
          <w:p w14:paraId="2ECD6CE0" w14:textId="77777777" w:rsidR="00E03F4B" w:rsidRPr="00F4442C" w:rsidRDefault="00E03F4B" w:rsidP="00197F6A">
            <w:pPr>
              <w:pStyle w:val="TAL"/>
            </w:pPr>
            <w:r w:rsidRPr="00F4442C">
              <w:t>308 Permanent Redirect</w:t>
            </w:r>
          </w:p>
        </w:tc>
        <w:tc>
          <w:tcPr>
            <w:tcW w:w="2573" w:type="pct"/>
            <w:shd w:val="clear" w:color="auto" w:fill="auto"/>
            <w:vAlign w:val="center"/>
          </w:tcPr>
          <w:p w14:paraId="19D688A5"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5644EF6B" w14:textId="77777777" w:rsidR="00E03F4B" w:rsidRPr="00F4442C" w:rsidRDefault="00E03F4B" w:rsidP="00197F6A">
            <w:pPr>
              <w:pStyle w:val="TAL"/>
            </w:pPr>
          </w:p>
          <w:p w14:paraId="2DA1AEAB" w14:textId="77777777" w:rsidR="00E03F4B" w:rsidRPr="00F4442C" w:rsidRDefault="00E03F4B" w:rsidP="00197F6A">
            <w:pPr>
              <w:pStyle w:val="TAL"/>
            </w:pPr>
            <w:r w:rsidRPr="00F4442C">
              <w:t>Redirection handling is described in clause 5.2.10 of 3GPP TS 29.122 [2].</w:t>
            </w:r>
          </w:p>
        </w:tc>
      </w:tr>
      <w:tr w:rsidR="00E03F4B" w:rsidRPr="00F4442C" w14:paraId="27488519" w14:textId="77777777" w:rsidTr="00197F6A">
        <w:trPr>
          <w:jc w:val="center"/>
        </w:trPr>
        <w:tc>
          <w:tcPr>
            <w:tcW w:w="5000" w:type="pct"/>
            <w:gridSpan w:val="5"/>
            <w:shd w:val="clear" w:color="auto" w:fill="auto"/>
            <w:vAlign w:val="center"/>
          </w:tcPr>
          <w:p w14:paraId="2FE2B50D" w14:textId="77777777" w:rsidR="00E03F4B" w:rsidRPr="00F4442C" w:rsidRDefault="00E03F4B"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2426CD9A" w14:textId="77777777" w:rsidR="00E03F4B" w:rsidRPr="00F4442C" w:rsidRDefault="00E03F4B" w:rsidP="00E03F4B"/>
    <w:p w14:paraId="7FAA454A" w14:textId="77777777" w:rsidR="00E03F4B" w:rsidRPr="00F4442C" w:rsidRDefault="00E03F4B" w:rsidP="00E03F4B">
      <w:pPr>
        <w:pStyle w:val="TH"/>
      </w:pPr>
      <w:r w:rsidRPr="00F4442C">
        <w:t>Table 6.2.3.3.3.3-4: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235987FC" w14:textId="77777777" w:rsidTr="00197F6A">
        <w:trPr>
          <w:jc w:val="center"/>
        </w:trPr>
        <w:tc>
          <w:tcPr>
            <w:tcW w:w="825" w:type="pct"/>
            <w:shd w:val="clear" w:color="auto" w:fill="C0C0C0"/>
            <w:vAlign w:val="center"/>
          </w:tcPr>
          <w:p w14:paraId="42311880" w14:textId="77777777" w:rsidR="00E03F4B" w:rsidRPr="00F4442C" w:rsidRDefault="00E03F4B" w:rsidP="00197F6A">
            <w:pPr>
              <w:pStyle w:val="TAH"/>
            </w:pPr>
            <w:r w:rsidRPr="00F4442C">
              <w:t>Name</w:t>
            </w:r>
          </w:p>
        </w:tc>
        <w:tc>
          <w:tcPr>
            <w:tcW w:w="732" w:type="pct"/>
            <w:shd w:val="clear" w:color="auto" w:fill="C0C0C0"/>
            <w:vAlign w:val="center"/>
          </w:tcPr>
          <w:p w14:paraId="7085C0A3" w14:textId="77777777" w:rsidR="00E03F4B" w:rsidRPr="00F4442C" w:rsidRDefault="00E03F4B" w:rsidP="00197F6A">
            <w:pPr>
              <w:pStyle w:val="TAH"/>
            </w:pPr>
            <w:r w:rsidRPr="00F4442C">
              <w:t>Data type</w:t>
            </w:r>
          </w:p>
        </w:tc>
        <w:tc>
          <w:tcPr>
            <w:tcW w:w="217" w:type="pct"/>
            <w:shd w:val="clear" w:color="auto" w:fill="C0C0C0"/>
            <w:vAlign w:val="center"/>
          </w:tcPr>
          <w:p w14:paraId="563C1AC2" w14:textId="77777777" w:rsidR="00E03F4B" w:rsidRPr="00F4442C" w:rsidRDefault="00E03F4B" w:rsidP="00197F6A">
            <w:pPr>
              <w:pStyle w:val="TAH"/>
            </w:pPr>
            <w:r w:rsidRPr="00F4442C">
              <w:t>P</w:t>
            </w:r>
          </w:p>
        </w:tc>
        <w:tc>
          <w:tcPr>
            <w:tcW w:w="581" w:type="pct"/>
            <w:shd w:val="clear" w:color="auto" w:fill="C0C0C0"/>
            <w:vAlign w:val="center"/>
          </w:tcPr>
          <w:p w14:paraId="5ADB73E5" w14:textId="77777777" w:rsidR="00E03F4B" w:rsidRPr="00F4442C" w:rsidRDefault="00E03F4B" w:rsidP="00197F6A">
            <w:pPr>
              <w:pStyle w:val="TAH"/>
            </w:pPr>
            <w:r w:rsidRPr="00F4442C">
              <w:t>Cardinality</w:t>
            </w:r>
          </w:p>
        </w:tc>
        <w:tc>
          <w:tcPr>
            <w:tcW w:w="2645" w:type="pct"/>
            <w:shd w:val="clear" w:color="auto" w:fill="C0C0C0"/>
            <w:vAlign w:val="center"/>
          </w:tcPr>
          <w:p w14:paraId="2FF9F5DA" w14:textId="77777777" w:rsidR="00E03F4B" w:rsidRPr="00F4442C" w:rsidRDefault="00E03F4B" w:rsidP="00197F6A">
            <w:pPr>
              <w:pStyle w:val="TAH"/>
            </w:pPr>
            <w:r w:rsidRPr="00F4442C">
              <w:t>Description</w:t>
            </w:r>
          </w:p>
        </w:tc>
      </w:tr>
      <w:tr w:rsidR="00E03F4B" w:rsidRPr="00F4442C" w14:paraId="2B40F324" w14:textId="77777777" w:rsidTr="00197F6A">
        <w:trPr>
          <w:jc w:val="center"/>
        </w:trPr>
        <w:tc>
          <w:tcPr>
            <w:tcW w:w="825" w:type="pct"/>
            <w:shd w:val="clear" w:color="auto" w:fill="auto"/>
            <w:vAlign w:val="center"/>
          </w:tcPr>
          <w:p w14:paraId="3CC29594" w14:textId="77777777" w:rsidR="00E03F4B" w:rsidRPr="00F4442C" w:rsidRDefault="00E03F4B" w:rsidP="00197F6A">
            <w:pPr>
              <w:pStyle w:val="TAL"/>
            </w:pPr>
            <w:r w:rsidRPr="00F4442C">
              <w:t>Location</w:t>
            </w:r>
          </w:p>
        </w:tc>
        <w:tc>
          <w:tcPr>
            <w:tcW w:w="732" w:type="pct"/>
            <w:vAlign w:val="center"/>
          </w:tcPr>
          <w:p w14:paraId="0FF1301A" w14:textId="77777777" w:rsidR="00E03F4B" w:rsidRPr="00F4442C" w:rsidRDefault="00E03F4B" w:rsidP="00197F6A">
            <w:pPr>
              <w:pStyle w:val="TAL"/>
            </w:pPr>
            <w:r w:rsidRPr="00F4442C">
              <w:t>string</w:t>
            </w:r>
          </w:p>
        </w:tc>
        <w:tc>
          <w:tcPr>
            <w:tcW w:w="217" w:type="pct"/>
            <w:vAlign w:val="center"/>
          </w:tcPr>
          <w:p w14:paraId="32CF070D" w14:textId="77777777" w:rsidR="00E03F4B" w:rsidRPr="00F4442C" w:rsidRDefault="00E03F4B" w:rsidP="00197F6A">
            <w:pPr>
              <w:pStyle w:val="TAC"/>
            </w:pPr>
            <w:r w:rsidRPr="00F4442C">
              <w:t>M</w:t>
            </w:r>
          </w:p>
        </w:tc>
        <w:tc>
          <w:tcPr>
            <w:tcW w:w="581" w:type="pct"/>
            <w:vAlign w:val="center"/>
          </w:tcPr>
          <w:p w14:paraId="4B4E3AA4" w14:textId="77777777" w:rsidR="00E03F4B" w:rsidRPr="00F4442C" w:rsidRDefault="00E03F4B" w:rsidP="00197F6A">
            <w:pPr>
              <w:pStyle w:val="TAC"/>
            </w:pPr>
            <w:r w:rsidRPr="00F4442C">
              <w:t>1</w:t>
            </w:r>
          </w:p>
        </w:tc>
        <w:tc>
          <w:tcPr>
            <w:tcW w:w="2645" w:type="pct"/>
            <w:shd w:val="clear" w:color="auto" w:fill="auto"/>
            <w:vAlign w:val="center"/>
          </w:tcPr>
          <w:p w14:paraId="132C72E8" w14:textId="77777777" w:rsidR="00E03F4B" w:rsidRPr="00F4442C" w:rsidRDefault="00E03F4B" w:rsidP="00197F6A">
            <w:pPr>
              <w:pStyle w:val="TAL"/>
            </w:pPr>
            <w:r w:rsidRPr="00F4442C">
              <w:t>An alternative URI of the resource located in an alternative NSCE Server.</w:t>
            </w:r>
          </w:p>
        </w:tc>
      </w:tr>
    </w:tbl>
    <w:p w14:paraId="75BC8324" w14:textId="77777777" w:rsidR="00E03F4B" w:rsidRPr="00F4442C" w:rsidRDefault="00E03F4B" w:rsidP="00E03F4B"/>
    <w:p w14:paraId="5BFFFED4" w14:textId="77777777" w:rsidR="00E03F4B" w:rsidRPr="00F4442C" w:rsidRDefault="00E03F4B" w:rsidP="00E03F4B">
      <w:pPr>
        <w:pStyle w:val="TH"/>
      </w:pPr>
      <w:r w:rsidRPr="00F4442C">
        <w:t>Table 6.2.3.3.3.3-5: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75CF370" w14:textId="77777777" w:rsidTr="00197F6A">
        <w:trPr>
          <w:jc w:val="center"/>
        </w:trPr>
        <w:tc>
          <w:tcPr>
            <w:tcW w:w="825" w:type="pct"/>
            <w:shd w:val="clear" w:color="auto" w:fill="C0C0C0"/>
            <w:vAlign w:val="center"/>
          </w:tcPr>
          <w:p w14:paraId="06DFE382" w14:textId="77777777" w:rsidR="00E03F4B" w:rsidRPr="00F4442C" w:rsidRDefault="00E03F4B" w:rsidP="00197F6A">
            <w:pPr>
              <w:pStyle w:val="TAH"/>
            </w:pPr>
            <w:r w:rsidRPr="00F4442C">
              <w:t>Name</w:t>
            </w:r>
          </w:p>
        </w:tc>
        <w:tc>
          <w:tcPr>
            <w:tcW w:w="732" w:type="pct"/>
            <w:shd w:val="clear" w:color="auto" w:fill="C0C0C0"/>
            <w:vAlign w:val="center"/>
          </w:tcPr>
          <w:p w14:paraId="5627B98F" w14:textId="77777777" w:rsidR="00E03F4B" w:rsidRPr="00F4442C" w:rsidRDefault="00E03F4B" w:rsidP="00197F6A">
            <w:pPr>
              <w:pStyle w:val="TAH"/>
            </w:pPr>
            <w:r w:rsidRPr="00F4442C">
              <w:t>Data type</w:t>
            </w:r>
          </w:p>
        </w:tc>
        <w:tc>
          <w:tcPr>
            <w:tcW w:w="217" w:type="pct"/>
            <w:shd w:val="clear" w:color="auto" w:fill="C0C0C0"/>
            <w:vAlign w:val="center"/>
          </w:tcPr>
          <w:p w14:paraId="4D0679CA" w14:textId="77777777" w:rsidR="00E03F4B" w:rsidRPr="00F4442C" w:rsidRDefault="00E03F4B" w:rsidP="00197F6A">
            <w:pPr>
              <w:pStyle w:val="TAH"/>
            </w:pPr>
            <w:r w:rsidRPr="00F4442C">
              <w:t>P</w:t>
            </w:r>
          </w:p>
        </w:tc>
        <w:tc>
          <w:tcPr>
            <w:tcW w:w="581" w:type="pct"/>
            <w:shd w:val="clear" w:color="auto" w:fill="C0C0C0"/>
            <w:vAlign w:val="center"/>
          </w:tcPr>
          <w:p w14:paraId="0C7B283B" w14:textId="77777777" w:rsidR="00E03F4B" w:rsidRPr="00F4442C" w:rsidRDefault="00E03F4B" w:rsidP="00197F6A">
            <w:pPr>
              <w:pStyle w:val="TAH"/>
            </w:pPr>
            <w:r w:rsidRPr="00F4442C">
              <w:t>Cardinality</w:t>
            </w:r>
          </w:p>
        </w:tc>
        <w:tc>
          <w:tcPr>
            <w:tcW w:w="2645" w:type="pct"/>
            <w:shd w:val="clear" w:color="auto" w:fill="C0C0C0"/>
            <w:vAlign w:val="center"/>
          </w:tcPr>
          <w:p w14:paraId="6BC31DD9" w14:textId="77777777" w:rsidR="00E03F4B" w:rsidRPr="00F4442C" w:rsidRDefault="00E03F4B" w:rsidP="00197F6A">
            <w:pPr>
              <w:pStyle w:val="TAH"/>
            </w:pPr>
            <w:r w:rsidRPr="00F4442C">
              <w:t>Description</w:t>
            </w:r>
          </w:p>
        </w:tc>
      </w:tr>
      <w:tr w:rsidR="00E03F4B" w:rsidRPr="00F4442C" w14:paraId="7837404A" w14:textId="77777777" w:rsidTr="00197F6A">
        <w:trPr>
          <w:jc w:val="center"/>
        </w:trPr>
        <w:tc>
          <w:tcPr>
            <w:tcW w:w="825" w:type="pct"/>
            <w:shd w:val="clear" w:color="auto" w:fill="auto"/>
            <w:vAlign w:val="center"/>
          </w:tcPr>
          <w:p w14:paraId="03F3CEDB" w14:textId="77777777" w:rsidR="00E03F4B" w:rsidRPr="00F4442C" w:rsidRDefault="00E03F4B" w:rsidP="00197F6A">
            <w:pPr>
              <w:pStyle w:val="TAL"/>
            </w:pPr>
            <w:r w:rsidRPr="00F4442C">
              <w:t>Location</w:t>
            </w:r>
          </w:p>
        </w:tc>
        <w:tc>
          <w:tcPr>
            <w:tcW w:w="732" w:type="pct"/>
            <w:vAlign w:val="center"/>
          </w:tcPr>
          <w:p w14:paraId="3B535FC1" w14:textId="77777777" w:rsidR="00E03F4B" w:rsidRPr="00F4442C" w:rsidRDefault="00E03F4B" w:rsidP="00197F6A">
            <w:pPr>
              <w:pStyle w:val="TAL"/>
            </w:pPr>
            <w:r w:rsidRPr="00F4442C">
              <w:t>string</w:t>
            </w:r>
          </w:p>
        </w:tc>
        <w:tc>
          <w:tcPr>
            <w:tcW w:w="217" w:type="pct"/>
            <w:vAlign w:val="center"/>
          </w:tcPr>
          <w:p w14:paraId="088D51CC" w14:textId="77777777" w:rsidR="00E03F4B" w:rsidRPr="00F4442C" w:rsidRDefault="00E03F4B" w:rsidP="00197F6A">
            <w:pPr>
              <w:pStyle w:val="TAC"/>
            </w:pPr>
            <w:r w:rsidRPr="00F4442C">
              <w:t>M</w:t>
            </w:r>
          </w:p>
        </w:tc>
        <w:tc>
          <w:tcPr>
            <w:tcW w:w="581" w:type="pct"/>
            <w:vAlign w:val="center"/>
          </w:tcPr>
          <w:p w14:paraId="3087BB0E" w14:textId="77777777" w:rsidR="00E03F4B" w:rsidRPr="00F4442C" w:rsidRDefault="00E03F4B" w:rsidP="00197F6A">
            <w:pPr>
              <w:pStyle w:val="TAC"/>
            </w:pPr>
            <w:r w:rsidRPr="00F4442C">
              <w:t>1</w:t>
            </w:r>
          </w:p>
        </w:tc>
        <w:tc>
          <w:tcPr>
            <w:tcW w:w="2645" w:type="pct"/>
            <w:shd w:val="clear" w:color="auto" w:fill="auto"/>
            <w:vAlign w:val="center"/>
          </w:tcPr>
          <w:p w14:paraId="621FC78C" w14:textId="77777777" w:rsidR="00E03F4B" w:rsidRPr="00F4442C" w:rsidRDefault="00E03F4B" w:rsidP="00197F6A">
            <w:pPr>
              <w:pStyle w:val="TAL"/>
            </w:pPr>
            <w:r w:rsidRPr="00F4442C">
              <w:t>An alternative URI of the resource located in an alternative NSCE Server.</w:t>
            </w:r>
          </w:p>
        </w:tc>
      </w:tr>
    </w:tbl>
    <w:p w14:paraId="7AAA4F70" w14:textId="77777777" w:rsidR="00E03F4B" w:rsidRPr="00F4442C" w:rsidRDefault="00E03F4B" w:rsidP="00E03F4B"/>
    <w:p w14:paraId="72B685ED" w14:textId="77777777" w:rsidR="00E03F4B" w:rsidRPr="00F4442C" w:rsidRDefault="00E03F4B" w:rsidP="00E03F4B">
      <w:pPr>
        <w:pStyle w:val="51"/>
        <w:rPr>
          <w:lang w:eastAsia="zh-CN"/>
        </w:rPr>
      </w:pPr>
      <w:bookmarkStart w:id="468" w:name="_Toc85734342"/>
      <w:bookmarkStart w:id="469" w:name="_Toc89431641"/>
      <w:bookmarkStart w:id="470" w:name="_Toc97042453"/>
      <w:bookmarkStart w:id="471" w:name="_Toc97045597"/>
      <w:bookmarkStart w:id="472" w:name="_Toc97155342"/>
      <w:bookmarkStart w:id="473" w:name="_Toc101521479"/>
      <w:bookmarkStart w:id="474" w:name="_Toc120537589"/>
      <w:bookmarkStart w:id="475" w:name="_Toc151743393"/>
      <w:r w:rsidRPr="00F4442C">
        <w:t>6.2.3.3</w:t>
      </w:r>
      <w:r w:rsidRPr="00F4442C">
        <w:rPr>
          <w:lang w:eastAsia="zh-CN"/>
        </w:rPr>
        <w:t>.4</w:t>
      </w:r>
      <w:r w:rsidRPr="00F4442C">
        <w:rPr>
          <w:lang w:eastAsia="zh-CN"/>
        </w:rPr>
        <w:tab/>
        <w:t>Resource Custom Operations</w:t>
      </w:r>
      <w:bookmarkEnd w:id="468"/>
      <w:bookmarkEnd w:id="469"/>
      <w:bookmarkEnd w:id="470"/>
      <w:bookmarkEnd w:id="471"/>
      <w:bookmarkEnd w:id="472"/>
      <w:bookmarkEnd w:id="473"/>
      <w:bookmarkEnd w:id="474"/>
      <w:bookmarkEnd w:id="475"/>
    </w:p>
    <w:p w14:paraId="5F3CDA3E" w14:textId="77777777" w:rsidR="00E03F4B" w:rsidRPr="00F4442C" w:rsidRDefault="00E03F4B" w:rsidP="00E03F4B">
      <w:bookmarkStart w:id="476" w:name="_Toc85734343"/>
      <w:bookmarkStart w:id="477" w:name="_Toc89431642"/>
      <w:bookmarkStart w:id="478" w:name="_Toc97042454"/>
      <w:bookmarkStart w:id="479" w:name="_Toc97045598"/>
      <w:bookmarkStart w:id="480" w:name="_Toc97155343"/>
      <w:bookmarkStart w:id="481" w:name="_Toc101521480"/>
      <w:bookmarkStart w:id="482" w:name="_Toc120537590"/>
      <w:r w:rsidRPr="00F4442C">
        <w:t>There are no resource custom operations defined for this resource in this release of the specification.</w:t>
      </w:r>
    </w:p>
    <w:p w14:paraId="3C8D742F" w14:textId="77777777" w:rsidR="00E03F4B" w:rsidRPr="00F4442C" w:rsidRDefault="00E03F4B" w:rsidP="00E03F4B">
      <w:pPr>
        <w:pStyle w:val="31"/>
      </w:pPr>
      <w:bookmarkStart w:id="483" w:name="_Toc151743394"/>
      <w:r w:rsidRPr="00F4442C">
        <w:t>6.2.4</w:t>
      </w:r>
      <w:r w:rsidRPr="00F4442C">
        <w:tab/>
        <w:t>Custom Operations without associated resources</w:t>
      </w:r>
      <w:bookmarkEnd w:id="476"/>
      <w:bookmarkEnd w:id="477"/>
      <w:bookmarkEnd w:id="478"/>
      <w:bookmarkEnd w:id="479"/>
      <w:bookmarkEnd w:id="480"/>
      <w:bookmarkEnd w:id="481"/>
      <w:bookmarkEnd w:id="482"/>
      <w:bookmarkEnd w:id="483"/>
    </w:p>
    <w:p w14:paraId="19AF0BFD" w14:textId="77777777" w:rsidR="00E03F4B" w:rsidRPr="00F4442C" w:rsidRDefault="00E03F4B" w:rsidP="00E03F4B">
      <w:r w:rsidRPr="00F4442C">
        <w:t>There are no custom operations without associated resources defined for this API in this release of the specification.</w:t>
      </w:r>
    </w:p>
    <w:p w14:paraId="6B6BA560" w14:textId="77777777" w:rsidR="00E03F4B" w:rsidRPr="00F4442C" w:rsidRDefault="00E03F4B" w:rsidP="00E03F4B">
      <w:pPr>
        <w:pStyle w:val="31"/>
      </w:pPr>
      <w:bookmarkStart w:id="484" w:name="_Toc148176971"/>
      <w:bookmarkStart w:id="485" w:name="_Toc148359021"/>
      <w:bookmarkStart w:id="486" w:name="_Toc151743395"/>
      <w:r w:rsidRPr="00F4442C">
        <w:lastRenderedPageBreak/>
        <w:t>6.2.5</w:t>
      </w:r>
      <w:r w:rsidRPr="00F4442C">
        <w:tab/>
        <w:t>Notifications</w:t>
      </w:r>
      <w:bookmarkEnd w:id="484"/>
      <w:bookmarkEnd w:id="485"/>
      <w:bookmarkEnd w:id="486"/>
    </w:p>
    <w:p w14:paraId="1BB4441F" w14:textId="77777777" w:rsidR="00E03F4B" w:rsidRPr="00F4442C" w:rsidRDefault="00E03F4B" w:rsidP="00E03F4B">
      <w:pPr>
        <w:pStyle w:val="41"/>
      </w:pPr>
      <w:bookmarkStart w:id="487" w:name="_Toc96843433"/>
      <w:bookmarkStart w:id="488" w:name="_Toc96844408"/>
      <w:bookmarkStart w:id="489" w:name="_Toc100739981"/>
      <w:bookmarkStart w:id="490" w:name="_Toc129252554"/>
      <w:bookmarkStart w:id="491" w:name="_Toc144024259"/>
      <w:bookmarkStart w:id="492" w:name="_Toc148176972"/>
      <w:bookmarkStart w:id="493" w:name="_Toc148359022"/>
      <w:bookmarkStart w:id="494" w:name="_Toc151743396"/>
      <w:r w:rsidRPr="00F4442C">
        <w:t>6.2.5.1</w:t>
      </w:r>
      <w:r w:rsidRPr="00F4442C">
        <w:tab/>
        <w:t>General</w:t>
      </w:r>
      <w:bookmarkEnd w:id="487"/>
      <w:bookmarkEnd w:id="488"/>
      <w:bookmarkEnd w:id="489"/>
      <w:bookmarkEnd w:id="490"/>
      <w:bookmarkEnd w:id="491"/>
      <w:bookmarkEnd w:id="492"/>
      <w:bookmarkEnd w:id="493"/>
      <w:bookmarkEnd w:id="494"/>
    </w:p>
    <w:p w14:paraId="6DA610A2" w14:textId="77777777" w:rsidR="00E03F4B" w:rsidRPr="00F4442C" w:rsidRDefault="00E03F4B" w:rsidP="00E03F4B">
      <w:pPr>
        <w:pStyle w:val="TH"/>
      </w:pPr>
      <w:r w:rsidRPr="00F4442C">
        <w:t>Table 6.2.5.1-1: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1"/>
        <w:gridCol w:w="3979"/>
      </w:tblGrid>
      <w:tr w:rsidR="00E03F4B" w:rsidRPr="00F4442C" w14:paraId="130D8D7A" w14:textId="77777777" w:rsidTr="00197F6A">
        <w:trPr>
          <w:jc w:val="center"/>
        </w:trPr>
        <w:tc>
          <w:tcPr>
            <w:tcW w:w="1264" w:type="pct"/>
            <w:shd w:val="clear" w:color="auto" w:fill="C0C0C0"/>
            <w:vAlign w:val="center"/>
            <w:hideMark/>
          </w:tcPr>
          <w:p w14:paraId="16D8F99C" w14:textId="77777777" w:rsidR="00E03F4B" w:rsidRPr="00F4442C" w:rsidRDefault="00E03F4B" w:rsidP="00197F6A">
            <w:pPr>
              <w:pStyle w:val="TAH"/>
            </w:pPr>
            <w:r w:rsidRPr="00F4442C">
              <w:t>Notification</w:t>
            </w:r>
          </w:p>
        </w:tc>
        <w:tc>
          <w:tcPr>
            <w:tcW w:w="747" w:type="pct"/>
            <w:shd w:val="clear" w:color="auto" w:fill="C0C0C0"/>
            <w:vAlign w:val="center"/>
            <w:hideMark/>
          </w:tcPr>
          <w:p w14:paraId="1CEC98BC" w14:textId="77777777" w:rsidR="00E03F4B" w:rsidRPr="00F4442C" w:rsidRDefault="00E03F4B" w:rsidP="00197F6A">
            <w:pPr>
              <w:pStyle w:val="TAH"/>
            </w:pPr>
            <w:r w:rsidRPr="00F4442C">
              <w:t>Callback URI</w:t>
            </w:r>
          </w:p>
        </w:tc>
        <w:tc>
          <w:tcPr>
            <w:tcW w:w="895" w:type="pct"/>
            <w:shd w:val="clear" w:color="auto" w:fill="C0C0C0"/>
            <w:vAlign w:val="center"/>
            <w:hideMark/>
          </w:tcPr>
          <w:p w14:paraId="3BAC2D94" w14:textId="77777777" w:rsidR="00E03F4B" w:rsidRPr="00F4442C" w:rsidRDefault="00E03F4B" w:rsidP="00197F6A">
            <w:pPr>
              <w:pStyle w:val="TAH"/>
            </w:pPr>
            <w:r w:rsidRPr="00F4442C">
              <w:t>HTTP method or custom operation</w:t>
            </w:r>
          </w:p>
        </w:tc>
        <w:tc>
          <w:tcPr>
            <w:tcW w:w="2094" w:type="pct"/>
            <w:shd w:val="clear" w:color="auto" w:fill="C0C0C0"/>
            <w:vAlign w:val="center"/>
            <w:hideMark/>
          </w:tcPr>
          <w:p w14:paraId="575D52F7" w14:textId="77777777" w:rsidR="00E03F4B" w:rsidRPr="00F4442C" w:rsidRDefault="00E03F4B" w:rsidP="00197F6A">
            <w:pPr>
              <w:pStyle w:val="TAH"/>
            </w:pPr>
            <w:r w:rsidRPr="00F4442C">
              <w:t>Description</w:t>
            </w:r>
          </w:p>
          <w:p w14:paraId="3244C385" w14:textId="77777777" w:rsidR="00E03F4B" w:rsidRPr="00F4442C" w:rsidRDefault="00E03F4B" w:rsidP="00197F6A">
            <w:pPr>
              <w:pStyle w:val="TAH"/>
            </w:pPr>
            <w:r w:rsidRPr="00F4442C">
              <w:t>(service operation)</w:t>
            </w:r>
          </w:p>
        </w:tc>
      </w:tr>
      <w:tr w:rsidR="00E03F4B" w:rsidRPr="00F4442C" w14:paraId="18C3FF1E" w14:textId="77777777" w:rsidTr="00197F6A">
        <w:trPr>
          <w:jc w:val="center"/>
        </w:trPr>
        <w:tc>
          <w:tcPr>
            <w:tcW w:w="1264" w:type="pct"/>
            <w:vAlign w:val="center"/>
          </w:tcPr>
          <w:p w14:paraId="09F931BA" w14:textId="77777777" w:rsidR="00E03F4B" w:rsidRPr="00F4442C" w:rsidRDefault="00E03F4B" w:rsidP="00197F6A">
            <w:pPr>
              <w:pStyle w:val="TAL"/>
              <w:rPr>
                <w:lang w:val="en-US"/>
              </w:rPr>
            </w:pPr>
            <w:r w:rsidRPr="00F4442C">
              <w:t>Network Slice Optimization</w:t>
            </w:r>
            <w:r w:rsidRPr="00F4442C">
              <w:rPr>
                <w:lang w:val="en-US"/>
              </w:rPr>
              <w:t xml:space="preserve"> Notification</w:t>
            </w:r>
          </w:p>
        </w:tc>
        <w:tc>
          <w:tcPr>
            <w:tcW w:w="747" w:type="pct"/>
            <w:vAlign w:val="center"/>
          </w:tcPr>
          <w:p w14:paraId="37F56D16" w14:textId="77777777" w:rsidR="00E03F4B" w:rsidRPr="00F4442C" w:rsidRDefault="00E03F4B" w:rsidP="00197F6A">
            <w:pPr>
              <w:pStyle w:val="TAL"/>
              <w:rPr>
                <w:lang w:val="en-US"/>
              </w:rPr>
            </w:pPr>
            <w:r w:rsidRPr="00F4442C">
              <w:rPr>
                <w:lang w:val="en-US"/>
              </w:rPr>
              <w:t>{</w:t>
            </w:r>
            <w:r w:rsidRPr="00F4442C">
              <w:t>notifUri}</w:t>
            </w:r>
          </w:p>
        </w:tc>
        <w:tc>
          <w:tcPr>
            <w:tcW w:w="895" w:type="pct"/>
            <w:vAlign w:val="center"/>
          </w:tcPr>
          <w:p w14:paraId="5D66A787" w14:textId="77777777" w:rsidR="00E03F4B" w:rsidRPr="00F4442C" w:rsidRDefault="00E03F4B" w:rsidP="00197F6A">
            <w:pPr>
              <w:pStyle w:val="TAC"/>
              <w:rPr>
                <w:lang w:val="fr-FR"/>
              </w:rPr>
            </w:pPr>
            <w:r w:rsidRPr="00F4442C">
              <w:rPr>
                <w:lang w:val="fr-FR"/>
              </w:rPr>
              <w:t>POST</w:t>
            </w:r>
          </w:p>
        </w:tc>
        <w:tc>
          <w:tcPr>
            <w:tcW w:w="2094" w:type="pct"/>
            <w:vAlign w:val="center"/>
          </w:tcPr>
          <w:p w14:paraId="4635CB45" w14:textId="77777777" w:rsidR="00E03F4B" w:rsidRPr="00F4442C" w:rsidRDefault="00E03F4B" w:rsidP="00197F6A">
            <w:pPr>
              <w:pStyle w:val="TAL"/>
              <w:rPr>
                <w:lang w:val="en-US"/>
              </w:rPr>
            </w:pPr>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(e.g. VAL Server) on Network Slice Optimization reports.</w:t>
            </w:r>
          </w:p>
        </w:tc>
      </w:tr>
    </w:tbl>
    <w:p w14:paraId="321EEEB3" w14:textId="77777777" w:rsidR="00E03F4B" w:rsidRPr="00F4442C" w:rsidRDefault="00E03F4B" w:rsidP="00E03F4B">
      <w:pPr>
        <w:rPr>
          <w:noProof/>
        </w:rPr>
      </w:pPr>
    </w:p>
    <w:p w14:paraId="67B829D5" w14:textId="77777777" w:rsidR="00E03F4B" w:rsidRPr="00F4442C" w:rsidRDefault="00E03F4B" w:rsidP="00E03F4B">
      <w:pPr>
        <w:pStyle w:val="41"/>
        <w:rPr>
          <w:lang w:val="en-US"/>
        </w:rPr>
      </w:pPr>
      <w:bookmarkStart w:id="495" w:name="_Toc96843434"/>
      <w:bookmarkStart w:id="496" w:name="_Toc96844409"/>
      <w:bookmarkStart w:id="497" w:name="_Toc100739982"/>
      <w:bookmarkStart w:id="498" w:name="_Toc129252555"/>
      <w:bookmarkStart w:id="499" w:name="_Toc144024260"/>
      <w:bookmarkStart w:id="500" w:name="_Toc148176973"/>
      <w:bookmarkStart w:id="501" w:name="_Toc148359023"/>
      <w:bookmarkStart w:id="502" w:name="_Toc151743397"/>
      <w:r w:rsidRPr="00F4442C">
        <w:t>6.2</w:t>
      </w:r>
      <w:r w:rsidRPr="00F4442C">
        <w:rPr>
          <w:lang w:val="en-US"/>
        </w:rPr>
        <w:t>.5.2</w:t>
      </w:r>
      <w:r w:rsidRPr="00F4442C">
        <w:rPr>
          <w:lang w:val="en-US"/>
        </w:rPr>
        <w:tab/>
      </w:r>
      <w:bookmarkEnd w:id="495"/>
      <w:bookmarkEnd w:id="496"/>
      <w:bookmarkEnd w:id="497"/>
      <w:bookmarkEnd w:id="498"/>
      <w:r w:rsidRPr="00F4442C">
        <w:t xml:space="preserve">Network Slice Optimization </w:t>
      </w:r>
      <w:r w:rsidRPr="00F4442C">
        <w:rPr>
          <w:lang w:val="en-US"/>
        </w:rPr>
        <w:t>Notification</w:t>
      </w:r>
      <w:bookmarkEnd w:id="499"/>
      <w:bookmarkEnd w:id="500"/>
      <w:bookmarkEnd w:id="501"/>
      <w:bookmarkEnd w:id="502"/>
    </w:p>
    <w:p w14:paraId="1F29C44C" w14:textId="77777777" w:rsidR="00E03F4B" w:rsidRPr="00F4442C" w:rsidRDefault="00E03F4B" w:rsidP="00E03F4B">
      <w:pPr>
        <w:pStyle w:val="51"/>
        <w:rPr>
          <w:noProof/>
          <w:lang w:val="en-US"/>
        </w:rPr>
      </w:pPr>
      <w:bookmarkStart w:id="503" w:name="_Toc96843435"/>
      <w:bookmarkStart w:id="504" w:name="_Toc96844410"/>
      <w:bookmarkStart w:id="505" w:name="_Toc100739983"/>
      <w:bookmarkStart w:id="506" w:name="_Toc129252556"/>
      <w:bookmarkStart w:id="507" w:name="_Toc144024261"/>
      <w:bookmarkStart w:id="508" w:name="_Toc148176974"/>
      <w:bookmarkStart w:id="509" w:name="_Toc148359024"/>
      <w:bookmarkStart w:id="510" w:name="_Toc151743398"/>
      <w:r w:rsidRPr="00F4442C">
        <w:t>6.2</w:t>
      </w:r>
      <w:r w:rsidRPr="00F4442C">
        <w:rPr>
          <w:lang w:val="en-US"/>
        </w:rPr>
        <w:t>.5.2</w:t>
      </w:r>
      <w:r w:rsidRPr="00F4442C">
        <w:rPr>
          <w:noProof/>
          <w:lang w:val="en-US"/>
        </w:rPr>
        <w:t>.1</w:t>
      </w:r>
      <w:r w:rsidRPr="00F4442C">
        <w:rPr>
          <w:noProof/>
          <w:lang w:val="en-US"/>
        </w:rPr>
        <w:tab/>
        <w:t>Description</w:t>
      </w:r>
      <w:bookmarkEnd w:id="503"/>
      <w:bookmarkEnd w:id="504"/>
      <w:bookmarkEnd w:id="505"/>
      <w:bookmarkEnd w:id="506"/>
      <w:bookmarkEnd w:id="507"/>
      <w:bookmarkEnd w:id="508"/>
      <w:bookmarkEnd w:id="509"/>
      <w:bookmarkEnd w:id="510"/>
    </w:p>
    <w:p w14:paraId="205C4B03" w14:textId="77777777" w:rsidR="00E03F4B" w:rsidRPr="00F4442C" w:rsidRDefault="00E03F4B" w:rsidP="00E03F4B">
      <w:pPr>
        <w:rPr>
          <w:noProof/>
        </w:rPr>
      </w:pPr>
      <w:r w:rsidRPr="00F4442C">
        <w:rPr>
          <w:noProof/>
        </w:rPr>
        <w:t xml:space="preserve">The </w:t>
      </w:r>
      <w:r w:rsidRPr="00F4442C">
        <w:t xml:space="preserve">Network Slice Optimization </w:t>
      </w:r>
      <w:r w:rsidRPr="00F4442C">
        <w:rPr>
          <w:lang w:val="en-US"/>
        </w:rPr>
        <w:t>Notification</w:t>
      </w:r>
      <w:r w:rsidRPr="00F4442C">
        <w:rPr>
          <w:noProof/>
        </w:rPr>
        <w:t xml:space="preserve"> is used by a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Network Slice Optimization </w:t>
      </w:r>
      <w:r w:rsidRPr="00F4442C">
        <w:rPr>
          <w:lang w:val="en-US"/>
        </w:rPr>
        <w:t>reports</w:t>
      </w:r>
      <w:r w:rsidRPr="00F4442C">
        <w:rPr>
          <w:noProof/>
        </w:rPr>
        <w:t>.</w:t>
      </w:r>
    </w:p>
    <w:p w14:paraId="0FB67CCC" w14:textId="77777777" w:rsidR="00E03F4B" w:rsidRPr="00F4442C" w:rsidRDefault="00E03F4B" w:rsidP="00E03F4B">
      <w:pPr>
        <w:pStyle w:val="51"/>
        <w:rPr>
          <w:noProof/>
        </w:rPr>
      </w:pPr>
      <w:bookmarkStart w:id="511" w:name="_Toc96843436"/>
      <w:bookmarkStart w:id="512" w:name="_Toc96844411"/>
      <w:bookmarkStart w:id="513" w:name="_Toc100739984"/>
      <w:bookmarkStart w:id="514" w:name="_Toc129252557"/>
      <w:bookmarkStart w:id="515" w:name="_Toc144024262"/>
      <w:bookmarkStart w:id="516" w:name="_Toc148176975"/>
      <w:bookmarkStart w:id="517" w:name="_Toc148359025"/>
      <w:bookmarkStart w:id="518" w:name="_Toc151743399"/>
      <w:r w:rsidRPr="00F4442C">
        <w:t>6.2.5.2</w:t>
      </w:r>
      <w:r w:rsidRPr="00F4442C">
        <w:rPr>
          <w:noProof/>
        </w:rPr>
        <w:t>.2</w:t>
      </w:r>
      <w:r w:rsidRPr="00F4442C">
        <w:rPr>
          <w:noProof/>
        </w:rPr>
        <w:tab/>
        <w:t>Target URI</w:t>
      </w:r>
      <w:bookmarkEnd w:id="511"/>
      <w:bookmarkEnd w:id="512"/>
      <w:bookmarkEnd w:id="513"/>
      <w:bookmarkEnd w:id="514"/>
      <w:bookmarkEnd w:id="515"/>
      <w:bookmarkEnd w:id="516"/>
      <w:bookmarkEnd w:id="517"/>
      <w:bookmarkEnd w:id="518"/>
    </w:p>
    <w:p w14:paraId="66DE5541" w14:textId="77777777" w:rsidR="00E03F4B" w:rsidRPr="00F4442C" w:rsidRDefault="00E03F4B" w:rsidP="00E03F4B">
      <w:pPr>
        <w:rPr>
          <w:rFonts w:ascii="Arial" w:hAnsi="Arial" w:cs="Arial"/>
          <w:noProof/>
        </w:rPr>
      </w:pPr>
      <w:r w:rsidRPr="00F4442C">
        <w:rPr>
          <w:noProof/>
        </w:rPr>
        <w:t xml:space="preserve">The Callback URI </w:t>
      </w:r>
      <w:r w:rsidRPr="00F4442C">
        <w:rPr>
          <w:b/>
          <w:noProof/>
        </w:rPr>
        <w:t>"{notifUri}"</w:t>
      </w:r>
      <w:r w:rsidRPr="00F4442C">
        <w:rPr>
          <w:noProof/>
        </w:rPr>
        <w:t xml:space="preserve"> shall be used with the callback URI variables defined in table </w:t>
      </w:r>
      <w:r w:rsidRPr="00F4442C">
        <w:t>6.2.5.2</w:t>
      </w:r>
      <w:r w:rsidRPr="00F4442C">
        <w:rPr>
          <w:noProof/>
        </w:rPr>
        <w:t>.2-1</w:t>
      </w:r>
      <w:r w:rsidRPr="00F4442C">
        <w:rPr>
          <w:rFonts w:ascii="Arial" w:hAnsi="Arial" w:cs="Arial"/>
          <w:noProof/>
        </w:rPr>
        <w:t>.</w:t>
      </w:r>
    </w:p>
    <w:p w14:paraId="7A7992D3" w14:textId="77777777" w:rsidR="00E03F4B" w:rsidRPr="00F4442C" w:rsidRDefault="00E03F4B" w:rsidP="00E03F4B">
      <w:pPr>
        <w:pStyle w:val="TH"/>
        <w:rPr>
          <w:rFonts w:cs="Arial"/>
          <w:noProof/>
        </w:rPr>
      </w:pPr>
      <w:r w:rsidRPr="00F4442C">
        <w:rPr>
          <w:noProof/>
        </w:rPr>
        <w:t>Table </w:t>
      </w:r>
      <w:r w:rsidRPr="00F4442C">
        <w:t>6.2.5.2</w:t>
      </w:r>
      <w:r w:rsidRPr="00F4442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03F4B" w:rsidRPr="00F4442C" w14:paraId="1F2B4739" w14:textId="77777777" w:rsidTr="00197F6A">
        <w:trPr>
          <w:jc w:val="center"/>
        </w:trPr>
        <w:tc>
          <w:tcPr>
            <w:tcW w:w="1967" w:type="dxa"/>
            <w:shd w:val="clear" w:color="000000" w:fill="C0C0C0"/>
            <w:vAlign w:val="center"/>
            <w:hideMark/>
          </w:tcPr>
          <w:p w14:paraId="25029E4B" w14:textId="77777777" w:rsidR="00E03F4B" w:rsidRPr="00F4442C" w:rsidRDefault="00E03F4B" w:rsidP="00197F6A">
            <w:pPr>
              <w:pStyle w:val="TAH"/>
              <w:rPr>
                <w:noProof/>
              </w:rPr>
            </w:pPr>
            <w:r w:rsidRPr="00F4442C">
              <w:rPr>
                <w:noProof/>
              </w:rPr>
              <w:t>Name</w:t>
            </w:r>
          </w:p>
        </w:tc>
        <w:tc>
          <w:tcPr>
            <w:tcW w:w="1582" w:type="dxa"/>
            <w:shd w:val="clear" w:color="000000" w:fill="C0C0C0"/>
            <w:vAlign w:val="center"/>
          </w:tcPr>
          <w:p w14:paraId="707F5D9D" w14:textId="77777777" w:rsidR="00E03F4B" w:rsidRPr="00F4442C" w:rsidRDefault="00E03F4B" w:rsidP="00197F6A">
            <w:pPr>
              <w:pStyle w:val="TAH"/>
              <w:rPr>
                <w:noProof/>
              </w:rPr>
            </w:pPr>
            <w:r w:rsidRPr="00F4442C">
              <w:rPr>
                <w:noProof/>
              </w:rPr>
              <w:t>Data type</w:t>
            </w:r>
          </w:p>
        </w:tc>
        <w:tc>
          <w:tcPr>
            <w:tcW w:w="6094" w:type="dxa"/>
            <w:shd w:val="clear" w:color="000000" w:fill="C0C0C0"/>
            <w:vAlign w:val="center"/>
            <w:hideMark/>
          </w:tcPr>
          <w:p w14:paraId="61373CFB" w14:textId="77777777" w:rsidR="00E03F4B" w:rsidRPr="00F4442C" w:rsidRDefault="00E03F4B" w:rsidP="00197F6A">
            <w:pPr>
              <w:pStyle w:val="TAH"/>
              <w:rPr>
                <w:noProof/>
              </w:rPr>
            </w:pPr>
            <w:r w:rsidRPr="00F4442C">
              <w:rPr>
                <w:noProof/>
              </w:rPr>
              <w:t>Definition</w:t>
            </w:r>
          </w:p>
        </w:tc>
      </w:tr>
      <w:tr w:rsidR="00E03F4B" w:rsidRPr="00F4442C" w14:paraId="642C5C5A" w14:textId="77777777" w:rsidTr="00197F6A">
        <w:trPr>
          <w:jc w:val="center"/>
        </w:trPr>
        <w:tc>
          <w:tcPr>
            <w:tcW w:w="1967" w:type="dxa"/>
            <w:vAlign w:val="center"/>
            <w:hideMark/>
          </w:tcPr>
          <w:p w14:paraId="5A58079C" w14:textId="77777777" w:rsidR="00E03F4B" w:rsidRPr="00F4442C" w:rsidRDefault="00E03F4B" w:rsidP="00197F6A">
            <w:pPr>
              <w:pStyle w:val="TAL"/>
              <w:rPr>
                <w:noProof/>
              </w:rPr>
            </w:pPr>
            <w:r w:rsidRPr="00F4442C">
              <w:rPr>
                <w:noProof/>
              </w:rPr>
              <w:t>notifUri</w:t>
            </w:r>
          </w:p>
        </w:tc>
        <w:tc>
          <w:tcPr>
            <w:tcW w:w="1582" w:type="dxa"/>
            <w:vAlign w:val="center"/>
          </w:tcPr>
          <w:p w14:paraId="7E28C475" w14:textId="77777777" w:rsidR="00E03F4B" w:rsidRPr="00F4442C" w:rsidRDefault="00E03F4B" w:rsidP="00197F6A">
            <w:pPr>
              <w:pStyle w:val="TAL"/>
              <w:rPr>
                <w:noProof/>
              </w:rPr>
            </w:pPr>
            <w:r w:rsidRPr="00F4442C">
              <w:rPr>
                <w:noProof/>
              </w:rPr>
              <w:t>Uri</w:t>
            </w:r>
          </w:p>
        </w:tc>
        <w:tc>
          <w:tcPr>
            <w:tcW w:w="6094" w:type="dxa"/>
            <w:vAlign w:val="center"/>
            <w:hideMark/>
          </w:tcPr>
          <w:p w14:paraId="7D05C612" w14:textId="77777777" w:rsidR="00E03F4B" w:rsidRPr="00F4442C" w:rsidRDefault="00E03F4B" w:rsidP="00197F6A">
            <w:pPr>
              <w:pStyle w:val="TAL"/>
              <w:rPr>
                <w:noProof/>
              </w:rPr>
            </w:pPr>
            <w:r w:rsidRPr="00F4442C">
              <w:rPr>
                <w:noProof/>
              </w:rPr>
              <w:t>String formatted as a URI containing the Callback URI.</w:t>
            </w:r>
          </w:p>
          <w:p w14:paraId="618C8D42" w14:textId="77777777" w:rsidR="00E03F4B" w:rsidRPr="00F4442C" w:rsidRDefault="00E03F4B" w:rsidP="00197F6A">
            <w:pPr>
              <w:pStyle w:val="TAL"/>
              <w:rPr>
                <w:noProof/>
              </w:rPr>
            </w:pPr>
          </w:p>
          <w:p w14:paraId="68140C65" w14:textId="77777777" w:rsidR="00E03F4B" w:rsidRPr="00F4442C" w:rsidRDefault="00E03F4B" w:rsidP="00197F6A">
            <w:pPr>
              <w:pStyle w:val="TAL"/>
              <w:rPr>
                <w:noProof/>
              </w:rPr>
            </w:pPr>
            <w:r w:rsidRPr="00F4442C">
              <w:rPr>
                <w:noProof/>
              </w:rPr>
              <w:t xml:space="preserve">The notification URI is provided as part of the corresponding </w:t>
            </w:r>
            <w:r w:rsidRPr="00F4442C">
              <w:t xml:space="preserve">Network Slice Optimization </w:t>
            </w:r>
            <w:r w:rsidRPr="00F4442C">
              <w:rPr>
                <w:lang w:val="en-US"/>
              </w:rPr>
              <w:t>Subscription</w:t>
            </w:r>
            <w:r w:rsidRPr="00F4442C">
              <w:rPr>
                <w:noProof/>
              </w:rPr>
              <w:t xml:space="preserve"> creation/update request.</w:t>
            </w:r>
          </w:p>
        </w:tc>
      </w:tr>
    </w:tbl>
    <w:p w14:paraId="14DFC47C" w14:textId="77777777" w:rsidR="00E03F4B" w:rsidRPr="00F4442C" w:rsidRDefault="00E03F4B" w:rsidP="00E03F4B">
      <w:pPr>
        <w:rPr>
          <w:noProof/>
        </w:rPr>
      </w:pPr>
    </w:p>
    <w:p w14:paraId="67819014" w14:textId="77777777" w:rsidR="00E03F4B" w:rsidRPr="00F4442C" w:rsidRDefault="00E03F4B" w:rsidP="00E03F4B">
      <w:pPr>
        <w:pStyle w:val="51"/>
        <w:rPr>
          <w:noProof/>
        </w:rPr>
      </w:pPr>
      <w:bookmarkStart w:id="519" w:name="_Toc96843437"/>
      <w:bookmarkStart w:id="520" w:name="_Toc96844412"/>
      <w:bookmarkStart w:id="521" w:name="_Toc100739985"/>
      <w:bookmarkStart w:id="522" w:name="_Toc129252558"/>
      <w:bookmarkStart w:id="523" w:name="_Toc144024263"/>
      <w:bookmarkStart w:id="524" w:name="_Toc148176976"/>
      <w:bookmarkStart w:id="525" w:name="_Toc148359026"/>
      <w:bookmarkStart w:id="526" w:name="_Toc151743400"/>
      <w:r w:rsidRPr="00F4442C">
        <w:t>6.2.5.2</w:t>
      </w:r>
      <w:r w:rsidRPr="00F4442C">
        <w:rPr>
          <w:noProof/>
        </w:rPr>
        <w:t>.3</w:t>
      </w:r>
      <w:r w:rsidRPr="00F4442C">
        <w:rPr>
          <w:noProof/>
        </w:rPr>
        <w:tab/>
        <w:t>Standard Methods</w:t>
      </w:r>
      <w:bookmarkEnd w:id="519"/>
      <w:bookmarkEnd w:id="520"/>
      <w:bookmarkEnd w:id="521"/>
      <w:bookmarkEnd w:id="522"/>
      <w:bookmarkEnd w:id="523"/>
      <w:bookmarkEnd w:id="524"/>
      <w:bookmarkEnd w:id="525"/>
      <w:bookmarkEnd w:id="526"/>
    </w:p>
    <w:p w14:paraId="70813098" w14:textId="77777777" w:rsidR="00E03F4B" w:rsidRPr="00F4442C" w:rsidRDefault="00E03F4B" w:rsidP="0051137F">
      <w:pPr>
        <w:pStyle w:val="6"/>
        <w:rPr>
          <w:noProof/>
        </w:rPr>
      </w:pPr>
      <w:bookmarkStart w:id="527" w:name="_Toc96843438"/>
      <w:bookmarkStart w:id="528" w:name="_Toc96844413"/>
      <w:bookmarkStart w:id="529" w:name="_Toc100739986"/>
      <w:bookmarkStart w:id="530" w:name="_Toc129252559"/>
      <w:bookmarkStart w:id="531" w:name="_Toc144024264"/>
      <w:bookmarkStart w:id="532" w:name="_Toc148176977"/>
      <w:bookmarkStart w:id="533" w:name="_Toc148359027"/>
      <w:bookmarkStart w:id="534" w:name="_Toc151743401"/>
      <w:r w:rsidRPr="00F4442C">
        <w:t>6.2.5.2.3</w:t>
      </w:r>
      <w:r w:rsidRPr="00F4442C">
        <w:rPr>
          <w:noProof/>
        </w:rPr>
        <w:t>.1</w:t>
      </w:r>
      <w:r w:rsidRPr="00F4442C">
        <w:rPr>
          <w:noProof/>
        </w:rPr>
        <w:tab/>
        <w:t>POST</w:t>
      </w:r>
      <w:bookmarkEnd w:id="527"/>
      <w:bookmarkEnd w:id="528"/>
      <w:bookmarkEnd w:id="529"/>
      <w:bookmarkEnd w:id="530"/>
      <w:bookmarkEnd w:id="531"/>
      <w:bookmarkEnd w:id="532"/>
      <w:bookmarkEnd w:id="533"/>
      <w:bookmarkEnd w:id="534"/>
    </w:p>
    <w:p w14:paraId="2732358D" w14:textId="77777777" w:rsidR="00E03F4B" w:rsidRPr="00F4442C" w:rsidRDefault="00E03F4B" w:rsidP="00E03F4B">
      <w:pPr>
        <w:rPr>
          <w:noProof/>
        </w:rPr>
      </w:pPr>
      <w:r w:rsidRPr="00F4442C">
        <w:rPr>
          <w:noProof/>
        </w:rPr>
        <w:t>This method shall support the request data structures specified in table </w:t>
      </w:r>
      <w:r w:rsidRPr="00F4442C">
        <w:t>6.2.5.2</w:t>
      </w:r>
      <w:r w:rsidRPr="00F4442C">
        <w:rPr>
          <w:noProof/>
        </w:rPr>
        <w:t>.3.1-1 and the response data structures and response codes specified in table </w:t>
      </w:r>
      <w:r w:rsidRPr="00F4442C">
        <w:t>6.2.5.2</w:t>
      </w:r>
      <w:r w:rsidRPr="00F4442C">
        <w:rPr>
          <w:noProof/>
        </w:rPr>
        <w:t>.3.1-2.</w:t>
      </w:r>
    </w:p>
    <w:p w14:paraId="4C3D1F4A" w14:textId="77777777" w:rsidR="00E03F4B" w:rsidRPr="00F4442C" w:rsidRDefault="00E03F4B" w:rsidP="00E03F4B">
      <w:pPr>
        <w:pStyle w:val="TH"/>
        <w:rPr>
          <w:noProof/>
        </w:rPr>
      </w:pPr>
      <w:r w:rsidRPr="00F4442C">
        <w:rPr>
          <w:noProof/>
        </w:rPr>
        <w:t>Table </w:t>
      </w:r>
      <w:r w:rsidRPr="00F4442C">
        <w:t>6.2.5.2</w:t>
      </w:r>
      <w:r w:rsidRPr="00F4442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3F4B" w:rsidRPr="00F4442C" w14:paraId="33A3F3D2" w14:textId="77777777" w:rsidTr="00197F6A">
        <w:trPr>
          <w:jc w:val="center"/>
        </w:trPr>
        <w:tc>
          <w:tcPr>
            <w:tcW w:w="2899" w:type="dxa"/>
            <w:tcBorders>
              <w:bottom w:val="single" w:sz="6" w:space="0" w:color="auto"/>
            </w:tcBorders>
            <w:shd w:val="clear" w:color="auto" w:fill="C0C0C0"/>
            <w:vAlign w:val="center"/>
            <w:hideMark/>
          </w:tcPr>
          <w:p w14:paraId="5FE63525" w14:textId="77777777" w:rsidR="00E03F4B" w:rsidRPr="00F4442C" w:rsidRDefault="00E03F4B" w:rsidP="00197F6A">
            <w:pPr>
              <w:pStyle w:val="TAH"/>
              <w:rPr>
                <w:noProof/>
              </w:rPr>
            </w:pPr>
            <w:r w:rsidRPr="00F4442C">
              <w:rPr>
                <w:noProof/>
              </w:rPr>
              <w:t>Data type</w:t>
            </w:r>
          </w:p>
        </w:tc>
        <w:tc>
          <w:tcPr>
            <w:tcW w:w="450" w:type="dxa"/>
            <w:tcBorders>
              <w:bottom w:val="single" w:sz="6" w:space="0" w:color="auto"/>
            </w:tcBorders>
            <w:shd w:val="clear" w:color="auto" w:fill="C0C0C0"/>
            <w:vAlign w:val="center"/>
            <w:hideMark/>
          </w:tcPr>
          <w:p w14:paraId="1D91AF6D" w14:textId="77777777" w:rsidR="00E03F4B" w:rsidRPr="00F4442C" w:rsidRDefault="00E03F4B" w:rsidP="00197F6A">
            <w:pPr>
              <w:pStyle w:val="TAH"/>
              <w:rPr>
                <w:noProof/>
              </w:rPr>
            </w:pPr>
            <w:r w:rsidRPr="00F4442C">
              <w:rPr>
                <w:noProof/>
              </w:rPr>
              <w:t>P</w:t>
            </w:r>
          </w:p>
        </w:tc>
        <w:tc>
          <w:tcPr>
            <w:tcW w:w="1170" w:type="dxa"/>
            <w:tcBorders>
              <w:bottom w:val="single" w:sz="6" w:space="0" w:color="auto"/>
            </w:tcBorders>
            <w:shd w:val="clear" w:color="auto" w:fill="C0C0C0"/>
            <w:vAlign w:val="center"/>
            <w:hideMark/>
          </w:tcPr>
          <w:p w14:paraId="79039A0C" w14:textId="77777777" w:rsidR="00E03F4B" w:rsidRPr="00F4442C" w:rsidRDefault="00E03F4B" w:rsidP="00197F6A">
            <w:pPr>
              <w:pStyle w:val="TAH"/>
              <w:rPr>
                <w:noProof/>
              </w:rPr>
            </w:pPr>
            <w:r w:rsidRPr="00F4442C">
              <w:rPr>
                <w:noProof/>
              </w:rPr>
              <w:t>Cardinality</w:t>
            </w:r>
          </w:p>
        </w:tc>
        <w:tc>
          <w:tcPr>
            <w:tcW w:w="5160" w:type="dxa"/>
            <w:tcBorders>
              <w:bottom w:val="single" w:sz="6" w:space="0" w:color="auto"/>
            </w:tcBorders>
            <w:shd w:val="clear" w:color="auto" w:fill="C0C0C0"/>
            <w:vAlign w:val="center"/>
            <w:hideMark/>
          </w:tcPr>
          <w:p w14:paraId="1A39BA12" w14:textId="77777777" w:rsidR="00E03F4B" w:rsidRPr="00F4442C" w:rsidRDefault="00E03F4B" w:rsidP="00197F6A">
            <w:pPr>
              <w:pStyle w:val="TAH"/>
              <w:rPr>
                <w:noProof/>
              </w:rPr>
            </w:pPr>
            <w:r w:rsidRPr="00F4442C">
              <w:rPr>
                <w:noProof/>
              </w:rPr>
              <w:t>Description</w:t>
            </w:r>
          </w:p>
        </w:tc>
      </w:tr>
      <w:tr w:rsidR="00E03F4B" w:rsidRPr="00F4442C" w14:paraId="56A4DDF2" w14:textId="77777777" w:rsidTr="00197F6A">
        <w:trPr>
          <w:jc w:val="center"/>
        </w:trPr>
        <w:tc>
          <w:tcPr>
            <w:tcW w:w="2899" w:type="dxa"/>
            <w:tcBorders>
              <w:top w:val="single" w:sz="6" w:space="0" w:color="auto"/>
            </w:tcBorders>
            <w:vAlign w:val="center"/>
            <w:hideMark/>
          </w:tcPr>
          <w:p w14:paraId="33CD8A5E" w14:textId="77777777" w:rsidR="00E03F4B" w:rsidRPr="00F4442C" w:rsidRDefault="00E03F4B" w:rsidP="00197F6A">
            <w:pPr>
              <w:pStyle w:val="TAL"/>
              <w:rPr>
                <w:noProof/>
              </w:rPr>
            </w:pPr>
            <w:r w:rsidRPr="00F4442C">
              <w:t>NetSliceOptNotif</w:t>
            </w:r>
          </w:p>
        </w:tc>
        <w:tc>
          <w:tcPr>
            <w:tcW w:w="450" w:type="dxa"/>
            <w:tcBorders>
              <w:top w:val="single" w:sz="6" w:space="0" w:color="auto"/>
            </w:tcBorders>
            <w:vAlign w:val="center"/>
            <w:hideMark/>
          </w:tcPr>
          <w:p w14:paraId="6F421222" w14:textId="77777777" w:rsidR="00E03F4B" w:rsidRPr="00F4442C" w:rsidRDefault="00E03F4B" w:rsidP="00197F6A">
            <w:pPr>
              <w:pStyle w:val="TAC"/>
              <w:rPr>
                <w:noProof/>
              </w:rPr>
            </w:pPr>
            <w:r w:rsidRPr="00F4442C">
              <w:t>M</w:t>
            </w:r>
          </w:p>
        </w:tc>
        <w:tc>
          <w:tcPr>
            <w:tcW w:w="1170" w:type="dxa"/>
            <w:tcBorders>
              <w:top w:val="single" w:sz="6" w:space="0" w:color="auto"/>
            </w:tcBorders>
            <w:vAlign w:val="center"/>
            <w:hideMark/>
          </w:tcPr>
          <w:p w14:paraId="54BEA853" w14:textId="77777777" w:rsidR="00E03F4B" w:rsidRPr="00F4442C" w:rsidRDefault="00E03F4B" w:rsidP="00197F6A">
            <w:pPr>
              <w:pStyle w:val="TAC"/>
              <w:rPr>
                <w:noProof/>
              </w:rPr>
            </w:pPr>
            <w:r w:rsidRPr="00F4442C">
              <w:t>1</w:t>
            </w:r>
          </w:p>
        </w:tc>
        <w:tc>
          <w:tcPr>
            <w:tcW w:w="5160" w:type="dxa"/>
            <w:tcBorders>
              <w:top w:val="single" w:sz="6" w:space="0" w:color="auto"/>
            </w:tcBorders>
            <w:vAlign w:val="center"/>
            <w:hideMark/>
          </w:tcPr>
          <w:p w14:paraId="314C494D" w14:textId="77777777" w:rsidR="00E03F4B" w:rsidRPr="00F4442C" w:rsidRDefault="00E03F4B" w:rsidP="00197F6A">
            <w:pPr>
              <w:pStyle w:val="TAL"/>
              <w:rPr>
                <w:noProof/>
              </w:rPr>
            </w:pPr>
            <w:r w:rsidRPr="00F4442C">
              <w:t>Represents a Network Slice Optimization</w:t>
            </w:r>
            <w:r w:rsidRPr="00F4442C">
              <w:rPr>
                <w:lang w:val="en-US"/>
              </w:rPr>
              <w:t xml:space="preserve"> notification</w:t>
            </w:r>
            <w:r w:rsidRPr="00F4442C">
              <w:t>.</w:t>
            </w:r>
          </w:p>
        </w:tc>
      </w:tr>
    </w:tbl>
    <w:p w14:paraId="0DE377FD" w14:textId="77777777" w:rsidR="00E03F4B" w:rsidRPr="00F4442C" w:rsidRDefault="00E03F4B" w:rsidP="00E03F4B">
      <w:pPr>
        <w:rPr>
          <w:noProof/>
        </w:rPr>
      </w:pPr>
    </w:p>
    <w:p w14:paraId="6A7EEE0A" w14:textId="77777777" w:rsidR="00E03F4B" w:rsidRPr="00F4442C" w:rsidRDefault="00E03F4B" w:rsidP="00E03F4B">
      <w:pPr>
        <w:pStyle w:val="TH"/>
        <w:rPr>
          <w:noProof/>
        </w:rPr>
      </w:pPr>
      <w:r w:rsidRPr="00F4442C">
        <w:rPr>
          <w:noProof/>
        </w:rPr>
        <w:lastRenderedPageBreak/>
        <w:t>Table </w:t>
      </w:r>
      <w:r w:rsidRPr="00F4442C">
        <w:t>6.2.5.2</w:t>
      </w:r>
      <w:r w:rsidRPr="00F4442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3F4B" w:rsidRPr="00F4442C" w14:paraId="5228F071" w14:textId="77777777" w:rsidTr="00197F6A">
        <w:trPr>
          <w:jc w:val="center"/>
        </w:trPr>
        <w:tc>
          <w:tcPr>
            <w:tcW w:w="2004" w:type="dxa"/>
            <w:tcBorders>
              <w:bottom w:val="single" w:sz="6" w:space="0" w:color="auto"/>
            </w:tcBorders>
            <w:shd w:val="clear" w:color="auto" w:fill="C0C0C0"/>
            <w:vAlign w:val="center"/>
            <w:hideMark/>
          </w:tcPr>
          <w:p w14:paraId="227EDA43" w14:textId="77777777" w:rsidR="00E03F4B" w:rsidRPr="00F4442C" w:rsidRDefault="00E03F4B" w:rsidP="00197F6A">
            <w:pPr>
              <w:pStyle w:val="TAH"/>
              <w:rPr>
                <w:noProof/>
              </w:rPr>
            </w:pPr>
            <w:r w:rsidRPr="00F4442C">
              <w:rPr>
                <w:noProof/>
              </w:rPr>
              <w:t>Data type</w:t>
            </w:r>
          </w:p>
        </w:tc>
        <w:tc>
          <w:tcPr>
            <w:tcW w:w="361" w:type="dxa"/>
            <w:tcBorders>
              <w:bottom w:val="single" w:sz="6" w:space="0" w:color="auto"/>
            </w:tcBorders>
            <w:shd w:val="clear" w:color="auto" w:fill="C0C0C0"/>
            <w:vAlign w:val="center"/>
            <w:hideMark/>
          </w:tcPr>
          <w:p w14:paraId="77881401" w14:textId="77777777" w:rsidR="00E03F4B" w:rsidRPr="00F4442C" w:rsidRDefault="00E03F4B" w:rsidP="00197F6A">
            <w:pPr>
              <w:pStyle w:val="TAH"/>
              <w:rPr>
                <w:noProof/>
              </w:rPr>
            </w:pPr>
            <w:r w:rsidRPr="00F4442C">
              <w:rPr>
                <w:noProof/>
              </w:rPr>
              <w:t>P</w:t>
            </w:r>
          </w:p>
        </w:tc>
        <w:tc>
          <w:tcPr>
            <w:tcW w:w="1259" w:type="dxa"/>
            <w:tcBorders>
              <w:bottom w:val="single" w:sz="6" w:space="0" w:color="auto"/>
            </w:tcBorders>
            <w:shd w:val="clear" w:color="auto" w:fill="C0C0C0"/>
            <w:vAlign w:val="center"/>
            <w:hideMark/>
          </w:tcPr>
          <w:p w14:paraId="3A745822" w14:textId="77777777" w:rsidR="00E03F4B" w:rsidRPr="00F4442C" w:rsidRDefault="00E03F4B" w:rsidP="00197F6A">
            <w:pPr>
              <w:pStyle w:val="TAH"/>
              <w:rPr>
                <w:noProof/>
              </w:rPr>
            </w:pPr>
            <w:r w:rsidRPr="00F4442C">
              <w:rPr>
                <w:noProof/>
              </w:rPr>
              <w:t>Cardinality</w:t>
            </w:r>
          </w:p>
        </w:tc>
        <w:tc>
          <w:tcPr>
            <w:tcW w:w="1441" w:type="dxa"/>
            <w:tcBorders>
              <w:bottom w:val="single" w:sz="6" w:space="0" w:color="auto"/>
            </w:tcBorders>
            <w:shd w:val="clear" w:color="auto" w:fill="C0C0C0"/>
            <w:vAlign w:val="center"/>
            <w:hideMark/>
          </w:tcPr>
          <w:p w14:paraId="1C65EE3D" w14:textId="77777777" w:rsidR="00E03F4B" w:rsidRPr="00F4442C" w:rsidRDefault="00E03F4B" w:rsidP="00197F6A">
            <w:pPr>
              <w:pStyle w:val="TAH"/>
              <w:rPr>
                <w:noProof/>
              </w:rPr>
            </w:pPr>
            <w:r w:rsidRPr="00F4442C">
              <w:rPr>
                <w:noProof/>
              </w:rPr>
              <w:t>Response codes</w:t>
            </w:r>
          </w:p>
        </w:tc>
        <w:tc>
          <w:tcPr>
            <w:tcW w:w="4619" w:type="dxa"/>
            <w:tcBorders>
              <w:bottom w:val="single" w:sz="6" w:space="0" w:color="auto"/>
            </w:tcBorders>
            <w:shd w:val="clear" w:color="auto" w:fill="C0C0C0"/>
            <w:vAlign w:val="center"/>
            <w:hideMark/>
          </w:tcPr>
          <w:p w14:paraId="0D71647E" w14:textId="77777777" w:rsidR="00E03F4B" w:rsidRPr="00F4442C" w:rsidRDefault="00E03F4B" w:rsidP="00197F6A">
            <w:pPr>
              <w:pStyle w:val="TAH"/>
              <w:rPr>
                <w:noProof/>
              </w:rPr>
            </w:pPr>
            <w:r w:rsidRPr="00F4442C">
              <w:rPr>
                <w:noProof/>
              </w:rPr>
              <w:t>Description</w:t>
            </w:r>
          </w:p>
        </w:tc>
      </w:tr>
      <w:tr w:rsidR="00E03F4B" w:rsidRPr="00F4442C" w14:paraId="455DDE79" w14:textId="77777777" w:rsidTr="00197F6A">
        <w:trPr>
          <w:jc w:val="center"/>
        </w:trPr>
        <w:tc>
          <w:tcPr>
            <w:tcW w:w="2004" w:type="dxa"/>
            <w:tcBorders>
              <w:top w:val="single" w:sz="6" w:space="0" w:color="auto"/>
            </w:tcBorders>
            <w:vAlign w:val="center"/>
            <w:hideMark/>
          </w:tcPr>
          <w:p w14:paraId="079D0183" w14:textId="77777777" w:rsidR="00E03F4B" w:rsidRPr="00F4442C" w:rsidRDefault="00E03F4B" w:rsidP="00197F6A">
            <w:pPr>
              <w:pStyle w:val="TAL"/>
              <w:rPr>
                <w:noProof/>
              </w:rPr>
            </w:pPr>
            <w:r w:rsidRPr="00F4442C">
              <w:t>n/a</w:t>
            </w:r>
          </w:p>
        </w:tc>
        <w:tc>
          <w:tcPr>
            <w:tcW w:w="361" w:type="dxa"/>
            <w:tcBorders>
              <w:top w:val="single" w:sz="6" w:space="0" w:color="auto"/>
            </w:tcBorders>
            <w:vAlign w:val="center"/>
          </w:tcPr>
          <w:p w14:paraId="2D4FA5A1" w14:textId="77777777" w:rsidR="00E03F4B" w:rsidRPr="00F4442C" w:rsidRDefault="00E03F4B" w:rsidP="00197F6A">
            <w:pPr>
              <w:pStyle w:val="TAC"/>
              <w:rPr>
                <w:noProof/>
              </w:rPr>
            </w:pPr>
          </w:p>
        </w:tc>
        <w:tc>
          <w:tcPr>
            <w:tcW w:w="1259" w:type="dxa"/>
            <w:tcBorders>
              <w:top w:val="single" w:sz="6" w:space="0" w:color="auto"/>
            </w:tcBorders>
            <w:vAlign w:val="center"/>
          </w:tcPr>
          <w:p w14:paraId="6391DD50" w14:textId="77777777" w:rsidR="00E03F4B" w:rsidRPr="00F4442C" w:rsidRDefault="00E03F4B" w:rsidP="00197F6A">
            <w:pPr>
              <w:pStyle w:val="TAC"/>
              <w:rPr>
                <w:noProof/>
              </w:rPr>
            </w:pPr>
          </w:p>
        </w:tc>
        <w:tc>
          <w:tcPr>
            <w:tcW w:w="1441" w:type="dxa"/>
            <w:tcBorders>
              <w:top w:val="single" w:sz="6" w:space="0" w:color="auto"/>
            </w:tcBorders>
            <w:vAlign w:val="center"/>
            <w:hideMark/>
          </w:tcPr>
          <w:p w14:paraId="6DE43F5E" w14:textId="77777777" w:rsidR="00E03F4B" w:rsidRPr="00F4442C" w:rsidRDefault="00E03F4B" w:rsidP="00197F6A">
            <w:pPr>
              <w:pStyle w:val="TAL"/>
              <w:rPr>
                <w:noProof/>
              </w:rPr>
            </w:pPr>
            <w:r w:rsidRPr="00F4442C">
              <w:t>204 No Content</w:t>
            </w:r>
          </w:p>
        </w:tc>
        <w:tc>
          <w:tcPr>
            <w:tcW w:w="4619" w:type="dxa"/>
            <w:tcBorders>
              <w:top w:val="single" w:sz="6" w:space="0" w:color="auto"/>
            </w:tcBorders>
            <w:vAlign w:val="center"/>
            <w:hideMark/>
          </w:tcPr>
          <w:p w14:paraId="685FFC45" w14:textId="77777777" w:rsidR="00E03F4B" w:rsidRPr="00F4442C" w:rsidRDefault="00E03F4B" w:rsidP="00197F6A">
            <w:pPr>
              <w:pStyle w:val="TAL"/>
              <w:rPr>
                <w:noProof/>
              </w:rPr>
            </w:pPr>
            <w:r w:rsidRPr="00F4442C">
              <w:t>Successful case. The Network Slice Optimization Notification is successfully received and acknowledged.</w:t>
            </w:r>
          </w:p>
        </w:tc>
      </w:tr>
      <w:tr w:rsidR="00E03F4B" w:rsidRPr="00F4442C" w14:paraId="0C9F57A2" w14:textId="77777777" w:rsidTr="00197F6A">
        <w:trPr>
          <w:jc w:val="center"/>
        </w:trPr>
        <w:tc>
          <w:tcPr>
            <w:tcW w:w="2004" w:type="dxa"/>
            <w:vAlign w:val="center"/>
          </w:tcPr>
          <w:p w14:paraId="3D2CA804" w14:textId="77777777" w:rsidR="00E03F4B" w:rsidRPr="00F4442C" w:rsidDel="006E51AA" w:rsidRDefault="00E03F4B" w:rsidP="00197F6A">
            <w:pPr>
              <w:pStyle w:val="TAL"/>
            </w:pPr>
            <w:r w:rsidRPr="00F4442C">
              <w:t>n/a</w:t>
            </w:r>
          </w:p>
        </w:tc>
        <w:tc>
          <w:tcPr>
            <w:tcW w:w="361" w:type="dxa"/>
            <w:vAlign w:val="center"/>
          </w:tcPr>
          <w:p w14:paraId="7536760B" w14:textId="77777777" w:rsidR="00E03F4B" w:rsidRPr="00F4442C" w:rsidDel="006E51AA" w:rsidRDefault="00E03F4B" w:rsidP="00197F6A">
            <w:pPr>
              <w:pStyle w:val="TAC"/>
            </w:pPr>
          </w:p>
        </w:tc>
        <w:tc>
          <w:tcPr>
            <w:tcW w:w="1259" w:type="dxa"/>
            <w:vAlign w:val="center"/>
          </w:tcPr>
          <w:p w14:paraId="455B86F9" w14:textId="77777777" w:rsidR="00E03F4B" w:rsidRPr="00F4442C" w:rsidDel="006E51AA" w:rsidRDefault="00E03F4B" w:rsidP="00197F6A">
            <w:pPr>
              <w:pStyle w:val="TAC"/>
            </w:pPr>
          </w:p>
        </w:tc>
        <w:tc>
          <w:tcPr>
            <w:tcW w:w="1441" w:type="dxa"/>
            <w:vAlign w:val="center"/>
          </w:tcPr>
          <w:p w14:paraId="6355C56A" w14:textId="77777777" w:rsidR="00E03F4B" w:rsidRPr="00F4442C" w:rsidDel="006E51AA" w:rsidRDefault="00E03F4B" w:rsidP="00197F6A">
            <w:pPr>
              <w:pStyle w:val="TAL"/>
            </w:pPr>
            <w:r w:rsidRPr="00F4442C">
              <w:t>307 Temporary Redirect</w:t>
            </w:r>
          </w:p>
        </w:tc>
        <w:tc>
          <w:tcPr>
            <w:tcW w:w="4619" w:type="dxa"/>
            <w:vAlign w:val="center"/>
          </w:tcPr>
          <w:p w14:paraId="6C834DDE" w14:textId="77777777" w:rsidR="00E03F4B" w:rsidRPr="00F4442C" w:rsidRDefault="00E03F4B" w:rsidP="00197F6A">
            <w:pPr>
              <w:pStyle w:val="TAL"/>
            </w:pPr>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044F401A" w14:textId="77777777" w:rsidR="00E03F4B" w:rsidRPr="00F4442C" w:rsidRDefault="00E03F4B" w:rsidP="00197F6A">
            <w:pPr>
              <w:pStyle w:val="TAL"/>
            </w:pPr>
          </w:p>
          <w:p w14:paraId="6F5AE20F" w14:textId="77777777" w:rsidR="00E03F4B" w:rsidRPr="00F4442C" w:rsidRDefault="00E03F4B" w:rsidP="00197F6A">
            <w:pPr>
              <w:pStyle w:val="TAL"/>
            </w:pPr>
            <w:r w:rsidRPr="00F4442C">
              <w:t>Redirection handling is described in clause 5.2.10 of 3GPP TS 29.122 [2].</w:t>
            </w:r>
          </w:p>
        </w:tc>
      </w:tr>
      <w:tr w:rsidR="00E03F4B" w:rsidRPr="00F4442C" w14:paraId="2429D1EA" w14:textId="77777777" w:rsidTr="00197F6A">
        <w:trPr>
          <w:jc w:val="center"/>
        </w:trPr>
        <w:tc>
          <w:tcPr>
            <w:tcW w:w="2004" w:type="dxa"/>
            <w:vAlign w:val="center"/>
          </w:tcPr>
          <w:p w14:paraId="57F190D5" w14:textId="77777777" w:rsidR="00E03F4B" w:rsidRPr="00F4442C" w:rsidDel="006E51AA" w:rsidRDefault="00E03F4B" w:rsidP="00197F6A">
            <w:pPr>
              <w:pStyle w:val="TAL"/>
            </w:pPr>
            <w:r w:rsidRPr="00F4442C">
              <w:t>n/a</w:t>
            </w:r>
          </w:p>
        </w:tc>
        <w:tc>
          <w:tcPr>
            <w:tcW w:w="361" w:type="dxa"/>
            <w:vAlign w:val="center"/>
          </w:tcPr>
          <w:p w14:paraId="694E10F2" w14:textId="77777777" w:rsidR="00E03F4B" w:rsidRPr="00F4442C" w:rsidDel="006E51AA" w:rsidRDefault="00E03F4B" w:rsidP="00197F6A">
            <w:pPr>
              <w:pStyle w:val="TAC"/>
            </w:pPr>
          </w:p>
        </w:tc>
        <w:tc>
          <w:tcPr>
            <w:tcW w:w="1259" w:type="dxa"/>
            <w:vAlign w:val="center"/>
          </w:tcPr>
          <w:p w14:paraId="72ECFE62" w14:textId="77777777" w:rsidR="00E03F4B" w:rsidRPr="00F4442C" w:rsidDel="006E51AA" w:rsidRDefault="00E03F4B" w:rsidP="00197F6A">
            <w:pPr>
              <w:pStyle w:val="TAC"/>
            </w:pPr>
          </w:p>
        </w:tc>
        <w:tc>
          <w:tcPr>
            <w:tcW w:w="1441" w:type="dxa"/>
            <w:vAlign w:val="center"/>
          </w:tcPr>
          <w:p w14:paraId="08E7FA14" w14:textId="77777777" w:rsidR="00E03F4B" w:rsidRPr="00F4442C" w:rsidDel="006E51AA" w:rsidRDefault="00E03F4B" w:rsidP="00197F6A">
            <w:pPr>
              <w:pStyle w:val="TAL"/>
            </w:pPr>
            <w:r w:rsidRPr="00F4442C">
              <w:t>308 Permanent Redirect</w:t>
            </w:r>
          </w:p>
        </w:tc>
        <w:tc>
          <w:tcPr>
            <w:tcW w:w="4619" w:type="dxa"/>
            <w:vAlign w:val="center"/>
          </w:tcPr>
          <w:p w14:paraId="46718A23" w14:textId="77777777" w:rsidR="00E03F4B" w:rsidRPr="00F4442C" w:rsidRDefault="00E03F4B" w:rsidP="00197F6A">
            <w:pPr>
              <w:pStyle w:val="TAL"/>
            </w:pPr>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0CCD3563" w14:textId="77777777" w:rsidR="00E03F4B" w:rsidRPr="00F4442C" w:rsidRDefault="00E03F4B" w:rsidP="00197F6A">
            <w:pPr>
              <w:pStyle w:val="TAL"/>
            </w:pPr>
          </w:p>
          <w:p w14:paraId="3785D42F" w14:textId="77777777" w:rsidR="00E03F4B" w:rsidRPr="00F4442C" w:rsidRDefault="00E03F4B" w:rsidP="00197F6A">
            <w:pPr>
              <w:pStyle w:val="TAL"/>
            </w:pPr>
            <w:r w:rsidRPr="00F4442C">
              <w:t>Redirection handling is described in clause 5.2.10 of 3GPP TS 29.122 [2].</w:t>
            </w:r>
          </w:p>
        </w:tc>
      </w:tr>
      <w:tr w:rsidR="00E03F4B" w:rsidRPr="00F4442C" w14:paraId="45D6322B" w14:textId="77777777" w:rsidTr="00197F6A">
        <w:trPr>
          <w:jc w:val="center"/>
        </w:trPr>
        <w:tc>
          <w:tcPr>
            <w:tcW w:w="9684" w:type="dxa"/>
            <w:gridSpan w:val="5"/>
            <w:vAlign w:val="center"/>
          </w:tcPr>
          <w:p w14:paraId="7366B261" w14:textId="77777777" w:rsidR="00E03F4B" w:rsidRPr="00F4442C" w:rsidRDefault="00E03F4B" w:rsidP="00197F6A">
            <w:pPr>
              <w:pStyle w:val="TAN"/>
              <w:rPr>
                <w:noProof/>
              </w:rPr>
            </w:pPr>
            <w:r w:rsidRPr="00F4442C">
              <w:t>NOTE:</w:t>
            </w:r>
            <w:r w:rsidRPr="00F4442C">
              <w:rPr>
                <w:noProof/>
              </w:rPr>
              <w:tab/>
              <w:t xml:space="preserve">The mandatory </w:t>
            </w:r>
            <w:r w:rsidRPr="00F4442C">
              <w:t>HTTP error status codes for the HTTP POST method listed in table 5.2.6-1 of 3GPP TS 29.122 [2] shall also apply.</w:t>
            </w:r>
          </w:p>
        </w:tc>
      </w:tr>
    </w:tbl>
    <w:p w14:paraId="454F6A12" w14:textId="77777777" w:rsidR="00E03F4B" w:rsidRPr="00F4442C" w:rsidRDefault="00E03F4B" w:rsidP="00E03F4B">
      <w:pPr>
        <w:rPr>
          <w:noProof/>
        </w:rPr>
      </w:pPr>
    </w:p>
    <w:p w14:paraId="12A51533" w14:textId="77777777" w:rsidR="00E03F4B" w:rsidRPr="00F4442C" w:rsidRDefault="00E03F4B" w:rsidP="00E03F4B">
      <w:pPr>
        <w:pStyle w:val="TH"/>
      </w:pPr>
      <w:r w:rsidRPr="00F4442C">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1E658DC7" w14:textId="77777777" w:rsidTr="00197F6A">
        <w:trPr>
          <w:jc w:val="center"/>
        </w:trPr>
        <w:tc>
          <w:tcPr>
            <w:tcW w:w="825" w:type="pct"/>
            <w:shd w:val="clear" w:color="auto" w:fill="C0C0C0"/>
            <w:vAlign w:val="center"/>
          </w:tcPr>
          <w:p w14:paraId="622B0524" w14:textId="77777777" w:rsidR="00E03F4B" w:rsidRPr="00F4442C" w:rsidRDefault="00E03F4B" w:rsidP="00197F6A">
            <w:pPr>
              <w:pStyle w:val="TAH"/>
            </w:pPr>
            <w:r w:rsidRPr="00F4442C">
              <w:t>Name</w:t>
            </w:r>
          </w:p>
        </w:tc>
        <w:tc>
          <w:tcPr>
            <w:tcW w:w="732" w:type="pct"/>
            <w:shd w:val="clear" w:color="auto" w:fill="C0C0C0"/>
            <w:vAlign w:val="center"/>
          </w:tcPr>
          <w:p w14:paraId="27711816" w14:textId="77777777" w:rsidR="00E03F4B" w:rsidRPr="00F4442C" w:rsidRDefault="00E03F4B" w:rsidP="00197F6A">
            <w:pPr>
              <w:pStyle w:val="TAH"/>
            </w:pPr>
            <w:r w:rsidRPr="00F4442C">
              <w:t>Data type</w:t>
            </w:r>
          </w:p>
        </w:tc>
        <w:tc>
          <w:tcPr>
            <w:tcW w:w="217" w:type="pct"/>
            <w:shd w:val="clear" w:color="auto" w:fill="C0C0C0"/>
            <w:vAlign w:val="center"/>
          </w:tcPr>
          <w:p w14:paraId="38B5CDF2" w14:textId="77777777" w:rsidR="00E03F4B" w:rsidRPr="00F4442C" w:rsidRDefault="00E03F4B" w:rsidP="00197F6A">
            <w:pPr>
              <w:pStyle w:val="TAH"/>
            </w:pPr>
            <w:r w:rsidRPr="00F4442C">
              <w:t>P</w:t>
            </w:r>
          </w:p>
        </w:tc>
        <w:tc>
          <w:tcPr>
            <w:tcW w:w="581" w:type="pct"/>
            <w:shd w:val="clear" w:color="auto" w:fill="C0C0C0"/>
            <w:vAlign w:val="center"/>
          </w:tcPr>
          <w:p w14:paraId="31AAA178" w14:textId="77777777" w:rsidR="00E03F4B" w:rsidRPr="00F4442C" w:rsidRDefault="00E03F4B" w:rsidP="00197F6A">
            <w:pPr>
              <w:pStyle w:val="TAH"/>
            </w:pPr>
            <w:r w:rsidRPr="00F4442C">
              <w:t>Cardinality</w:t>
            </w:r>
          </w:p>
        </w:tc>
        <w:tc>
          <w:tcPr>
            <w:tcW w:w="2645" w:type="pct"/>
            <w:shd w:val="clear" w:color="auto" w:fill="C0C0C0"/>
            <w:vAlign w:val="center"/>
          </w:tcPr>
          <w:p w14:paraId="7A01494A" w14:textId="77777777" w:rsidR="00E03F4B" w:rsidRPr="00F4442C" w:rsidRDefault="00E03F4B" w:rsidP="00197F6A">
            <w:pPr>
              <w:pStyle w:val="TAH"/>
            </w:pPr>
            <w:r w:rsidRPr="00F4442C">
              <w:t>Description</w:t>
            </w:r>
          </w:p>
        </w:tc>
      </w:tr>
      <w:tr w:rsidR="00E03F4B" w:rsidRPr="00F4442C" w14:paraId="7D83C8F7" w14:textId="77777777" w:rsidTr="00197F6A">
        <w:trPr>
          <w:jc w:val="center"/>
        </w:trPr>
        <w:tc>
          <w:tcPr>
            <w:tcW w:w="825" w:type="pct"/>
            <w:shd w:val="clear" w:color="auto" w:fill="auto"/>
            <w:vAlign w:val="center"/>
          </w:tcPr>
          <w:p w14:paraId="38FCC25E" w14:textId="77777777" w:rsidR="00E03F4B" w:rsidRPr="00F4442C" w:rsidRDefault="00E03F4B" w:rsidP="00197F6A">
            <w:pPr>
              <w:pStyle w:val="TAL"/>
            </w:pPr>
            <w:r w:rsidRPr="00F4442C">
              <w:t>Location</w:t>
            </w:r>
          </w:p>
        </w:tc>
        <w:tc>
          <w:tcPr>
            <w:tcW w:w="732" w:type="pct"/>
            <w:vAlign w:val="center"/>
          </w:tcPr>
          <w:p w14:paraId="53B95708" w14:textId="77777777" w:rsidR="00E03F4B" w:rsidRPr="00F4442C" w:rsidRDefault="00E03F4B" w:rsidP="00197F6A">
            <w:pPr>
              <w:pStyle w:val="TAL"/>
            </w:pPr>
            <w:r w:rsidRPr="00F4442C">
              <w:t>string</w:t>
            </w:r>
          </w:p>
        </w:tc>
        <w:tc>
          <w:tcPr>
            <w:tcW w:w="217" w:type="pct"/>
            <w:vAlign w:val="center"/>
          </w:tcPr>
          <w:p w14:paraId="084CA14E" w14:textId="77777777" w:rsidR="00E03F4B" w:rsidRPr="00F4442C" w:rsidRDefault="00E03F4B" w:rsidP="00197F6A">
            <w:pPr>
              <w:pStyle w:val="TAC"/>
            </w:pPr>
            <w:r w:rsidRPr="00F4442C">
              <w:t>M</w:t>
            </w:r>
          </w:p>
        </w:tc>
        <w:tc>
          <w:tcPr>
            <w:tcW w:w="581" w:type="pct"/>
            <w:vAlign w:val="center"/>
          </w:tcPr>
          <w:p w14:paraId="7ED4E72D" w14:textId="77777777" w:rsidR="00E03F4B" w:rsidRPr="00F4442C" w:rsidRDefault="00E03F4B" w:rsidP="00197F6A">
            <w:pPr>
              <w:pStyle w:val="TAC"/>
            </w:pPr>
            <w:r w:rsidRPr="00F4442C">
              <w:t>1</w:t>
            </w:r>
          </w:p>
        </w:tc>
        <w:tc>
          <w:tcPr>
            <w:tcW w:w="2645" w:type="pct"/>
            <w:shd w:val="clear" w:color="auto" w:fill="auto"/>
            <w:vAlign w:val="center"/>
          </w:tcPr>
          <w:p w14:paraId="48B5B23E" w14:textId="77777777" w:rsidR="00E03F4B" w:rsidRPr="00F4442C" w:rsidRDefault="00E03F4B" w:rsidP="00197F6A">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43C1A0C5" w14:textId="77777777" w:rsidR="00E03F4B" w:rsidRPr="00F4442C" w:rsidRDefault="00E03F4B" w:rsidP="00E03F4B"/>
    <w:p w14:paraId="764174EA" w14:textId="77777777" w:rsidR="00E03F4B" w:rsidRPr="00F4442C" w:rsidRDefault="00E03F4B" w:rsidP="00E03F4B">
      <w:pPr>
        <w:pStyle w:val="TH"/>
      </w:pPr>
      <w:r w:rsidRPr="00F4442C">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EAD9284" w14:textId="77777777" w:rsidTr="00197F6A">
        <w:trPr>
          <w:jc w:val="center"/>
        </w:trPr>
        <w:tc>
          <w:tcPr>
            <w:tcW w:w="825" w:type="pct"/>
            <w:shd w:val="clear" w:color="auto" w:fill="C0C0C0"/>
            <w:vAlign w:val="center"/>
          </w:tcPr>
          <w:p w14:paraId="482F1C8F" w14:textId="77777777" w:rsidR="00E03F4B" w:rsidRPr="00F4442C" w:rsidRDefault="00E03F4B" w:rsidP="00197F6A">
            <w:pPr>
              <w:pStyle w:val="TAH"/>
            </w:pPr>
            <w:r w:rsidRPr="00F4442C">
              <w:t>Name</w:t>
            </w:r>
          </w:p>
        </w:tc>
        <w:tc>
          <w:tcPr>
            <w:tcW w:w="732" w:type="pct"/>
            <w:shd w:val="clear" w:color="auto" w:fill="C0C0C0"/>
            <w:vAlign w:val="center"/>
          </w:tcPr>
          <w:p w14:paraId="526774FC" w14:textId="77777777" w:rsidR="00E03F4B" w:rsidRPr="00F4442C" w:rsidRDefault="00E03F4B" w:rsidP="00197F6A">
            <w:pPr>
              <w:pStyle w:val="TAH"/>
            </w:pPr>
            <w:r w:rsidRPr="00F4442C">
              <w:t>Data type</w:t>
            </w:r>
          </w:p>
        </w:tc>
        <w:tc>
          <w:tcPr>
            <w:tcW w:w="217" w:type="pct"/>
            <w:shd w:val="clear" w:color="auto" w:fill="C0C0C0"/>
            <w:vAlign w:val="center"/>
          </w:tcPr>
          <w:p w14:paraId="65FFDBFC" w14:textId="77777777" w:rsidR="00E03F4B" w:rsidRPr="00F4442C" w:rsidRDefault="00E03F4B" w:rsidP="00197F6A">
            <w:pPr>
              <w:pStyle w:val="TAH"/>
            </w:pPr>
            <w:r w:rsidRPr="00F4442C">
              <w:t>P</w:t>
            </w:r>
          </w:p>
        </w:tc>
        <w:tc>
          <w:tcPr>
            <w:tcW w:w="581" w:type="pct"/>
            <w:shd w:val="clear" w:color="auto" w:fill="C0C0C0"/>
            <w:vAlign w:val="center"/>
          </w:tcPr>
          <w:p w14:paraId="23A736BA" w14:textId="77777777" w:rsidR="00E03F4B" w:rsidRPr="00F4442C" w:rsidRDefault="00E03F4B" w:rsidP="00197F6A">
            <w:pPr>
              <w:pStyle w:val="TAH"/>
            </w:pPr>
            <w:r w:rsidRPr="00F4442C">
              <w:t>Cardinality</w:t>
            </w:r>
          </w:p>
        </w:tc>
        <w:tc>
          <w:tcPr>
            <w:tcW w:w="2645" w:type="pct"/>
            <w:shd w:val="clear" w:color="auto" w:fill="C0C0C0"/>
            <w:vAlign w:val="center"/>
          </w:tcPr>
          <w:p w14:paraId="60EB51CA" w14:textId="77777777" w:rsidR="00E03F4B" w:rsidRPr="00F4442C" w:rsidRDefault="00E03F4B" w:rsidP="00197F6A">
            <w:pPr>
              <w:pStyle w:val="TAH"/>
            </w:pPr>
            <w:r w:rsidRPr="00F4442C">
              <w:t>Description</w:t>
            </w:r>
          </w:p>
        </w:tc>
      </w:tr>
      <w:tr w:rsidR="00E03F4B" w:rsidRPr="00F4442C" w14:paraId="7522F6A7" w14:textId="77777777" w:rsidTr="00197F6A">
        <w:trPr>
          <w:jc w:val="center"/>
        </w:trPr>
        <w:tc>
          <w:tcPr>
            <w:tcW w:w="825" w:type="pct"/>
            <w:shd w:val="clear" w:color="auto" w:fill="auto"/>
            <w:vAlign w:val="center"/>
          </w:tcPr>
          <w:p w14:paraId="23DAAD84" w14:textId="77777777" w:rsidR="00E03F4B" w:rsidRPr="00F4442C" w:rsidRDefault="00E03F4B" w:rsidP="00197F6A">
            <w:pPr>
              <w:pStyle w:val="TAL"/>
            </w:pPr>
            <w:r w:rsidRPr="00F4442C">
              <w:t>Location</w:t>
            </w:r>
          </w:p>
        </w:tc>
        <w:tc>
          <w:tcPr>
            <w:tcW w:w="732" w:type="pct"/>
            <w:vAlign w:val="center"/>
          </w:tcPr>
          <w:p w14:paraId="173F7972" w14:textId="77777777" w:rsidR="00E03F4B" w:rsidRPr="00F4442C" w:rsidRDefault="00E03F4B" w:rsidP="00197F6A">
            <w:pPr>
              <w:pStyle w:val="TAL"/>
            </w:pPr>
            <w:r w:rsidRPr="00F4442C">
              <w:t>string</w:t>
            </w:r>
          </w:p>
        </w:tc>
        <w:tc>
          <w:tcPr>
            <w:tcW w:w="217" w:type="pct"/>
            <w:vAlign w:val="center"/>
          </w:tcPr>
          <w:p w14:paraId="7922D1BE" w14:textId="77777777" w:rsidR="00E03F4B" w:rsidRPr="00F4442C" w:rsidRDefault="00E03F4B" w:rsidP="00197F6A">
            <w:pPr>
              <w:pStyle w:val="TAC"/>
            </w:pPr>
            <w:r w:rsidRPr="00F4442C">
              <w:t>M</w:t>
            </w:r>
          </w:p>
        </w:tc>
        <w:tc>
          <w:tcPr>
            <w:tcW w:w="581" w:type="pct"/>
            <w:vAlign w:val="center"/>
          </w:tcPr>
          <w:p w14:paraId="47D5633A" w14:textId="77777777" w:rsidR="00E03F4B" w:rsidRPr="00F4442C" w:rsidRDefault="00E03F4B" w:rsidP="00197F6A">
            <w:pPr>
              <w:pStyle w:val="TAC"/>
            </w:pPr>
            <w:r w:rsidRPr="00F4442C">
              <w:t>1</w:t>
            </w:r>
          </w:p>
        </w:tc>
        <w:tc>
          <w:tcPr>
            <w:tcW w:w="2645" w:type="pct"/>
            <w:shd w:val="clear" w:color="auto" w:fill="auto"/>
            <w:vAlign w:val="center"/>
          </w:tcPr>
          <w:p w14:paraId="604C95FD" w14:textId="77777777" w:rsidR="00E03F4B" w:rsidRPr="00F4442C" w:rsidRDefault="00E03F4B" w:rsidP="00197F6A">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595D6C83" w14:textId="77777777" w:rsidR="00E03F4B" w:rsidRPr="00F4442C" w:rsidRDefault="00E03F4B" w:rsidP="00E03F4B">
      <w:pPr>
        <w:rPr>
          <w:noProof/>
        </w:rPr>
      </w:pPr>
    </w:p>
    <w:p w14:paraId="7018C391" w14:textId="77777777" w:rsidR="00E03F4B" w:rsidRPr="00F4442C" w:rsidRDefault="00E03F4B" w:rsidP="00E03F4B">
      <w:pPr>
        <w:pStyle w:val="31"/>
      </w:pPr>
      <w:bookmarkStart w:id="535" w:name="_Toc85734349"/>
      <w:bookmarkStart w:id="536" w:name="_Toc89431648"/>
      <w:bookmarkStart w:id="537" w:name="_Toc97042460"/>
      <w:bookmarkStart w:id="538" w:name="_Toc97045604"/>
      <w:bookmarkStart w:id="539" w:name="_Toc97155349"/>
      <w:bookmarkStart w:id="540" w:name="_Toc101521486"/>
      <w:bookmarkStart w:id="541" w:name="_Toc120537598"/>
      <w:bookmarkStart w:id="542" w:name="_Toc151743402"/>
      <w:r w:rsidRPr="00F4442C">
        <w:t>6.2.6</w:t>
      </w:r>
      <w:r w:rsidRPr="00F4442C">
        <w:tab/>
        <w:t>Data Model</w:t>
      </w:r>
      <w:bookmarkEnd w:id="535"/>
      <w:bookmarkEnd w:id="536"/>
      <w:bookmarkEnd w:id="537"/>
      <w:bookmarkEnd w:id="538"/>
      <w:bookmarkEnd w:id="539"/>
      <w:bookmarkEnd w:id="540"/>
      <w:bookmarkEnd w:id="541"/>
      <w:bookmarkEnd w:id="542"/>
    </w:p>
    <w:p w14:paraId="011373B0" w14:textId="77777777" w:rsidR="00E03F4B" w:rsidRPr="00F4442C" w:rsidRDefault="00E03F4B" w:rsidP="00E03F4B">
      <w:pPr>
        <w:pStyle w:val="41"/>
        <w:rPr>
          <w:lang w:eastAsia="zh-CN"/>
        </w:rPr>
      </w:pPr>
      <w:bookmarkStart w:id="543" w:name="_Toc85734350"/>
      <w:bookmarkStart w:id="544" w:name="_Toc89431649"/>
      <w:bookmarkStart w:id="545" w:name="_Toc97042461"/>
      <w:bookmarkStart w:id="546" w:name="_Toc97045605"/>
      <w:bookmarkStart w:id="547" w:name="_Toc97155350"/>
      <w:bookmarkStart w:id="548" w:name="_Toc101521487"/>
      <w:bookmarkStart w:id="549" w:name="_Toc120537599"/>
      <w:bookmarkStart w:id="550" w:name="_Toc151743403"/>
      <w:r w:rsidRPr="00F4442C">
        <w:t>6.2.6</w:t>
      </w:r>
      <w:r w:rsidRPr="00F4442C">
        <w:rPr>
          <w:lang w:eastAsia="zh-CN"/>
        </w:rPr>
        <w:t>.1</w:t>
      </w:r>
      <w:r w:rsidRPr="00F4442C">
        <w:rPr>
          <w:lang w:eastAsia="zh-CN"/>
        </w:rPr>
        <w:tab/>
        <w:t>General</w:t>
      </w:r>
      <w:bookmarkEnd w:id="543"/>
      <w:bookmarkEnd w:id="544"/>
      <w:bookmarkEnd w:id="545"/>
      <w:bookmarkEnd w:id="546"/>
      <w:bookmarkEnd w:id="547"/>
      <w:bookmarkEnd w:id="548"/>
      <w:bookmarkEnd w:id="549"/>
      <w:bookmarkEnd w:id="550"/>
    </w:p>
    <w:p w14:paraId="6249CA87" w14:textId="77777777" w:rsidR="00E03F4B" w:rsidRPr="00F4442C" w:rsidRDefault="00E03F4B" w:rsidP="00E03F4B">
      <w:pPr>
        <w:rPr>
          <w:lang w:eastAsia="zh-CN"/>
        </w:rPr>
      </w:pPr>
      <w:r w:rsidRPr="00F4442C">
        <w:rPr>
          <w:lang w:eastAsia="zh-CN"/>
        </w:rPr>
        <w:t>This clause specifies the application data model supported by the API.</w:t>
      </w:r>
    </w:p>
    <w:p w14:paraId="43EB8199" w14:textId="77777777" w:rsidR="00E03F4B" w:rsidRPr="00F4442C" w:rsidRDefault="00E03F4B" w:rsidP="00E03F4B">
      <w:r w:rsidRPr="00F4442C">
        <w:t>Table 6.2.6.1-1 specifies the data types defined for the NSCE_NSOptimization API.</w:t>
      </w:r>
    </w:p>
    <w:p w14:paraId="3CD7A6BF" w14:textId="77777777" w:rsidR="00E03F4B" w:rsidRPr="00F4442C" w:rsidRDefault="00E03F4B" w:rsidP="00E03F4B">
      <w:pPr>
        <w:pStyle w:val="TH"/>
      </w:pPr>
      <w:r w:rsidRPr="00F4442C">
        <w:t>Table 6.2.6</w:t>
      </w:r>
      <w:r w:rsidRPr="00F4442C">
        <w:rPr>
          <w:lang w:eastAsia="zh-CN"/>
        </w:rPr>
        <w:t>.1</w:t>
      </w:r>
      <w:r w:rsidRPr="00F4442C">
        <w:t>-1: NSCE_NSOptimization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E03F4B" w:rsidRPr="00F4442C" w14:paraId="7F8B770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824B0E6" w14:textId="77777777" w:rsidR="00E03F4B" w:rsidRPr="00F4442C" w:rsidRDefault="00E03F4B" w:rsidP="00197F6A">
            <w:pPr>
              <w:pStyle w:val="TAH"/>
            </w:pPr>
            <w:r w:rsidRPr="00F4442C">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2A33447" w14:textId="77777777" w:rsidR="00E03F4B" w:rsidRPr="00F4442C" w:rsidRDefault="00E03F4B" w:rsidP="00197F6A">
            <w:pPr>
              <w:pStyle w:val="TAH"/>
            </w:pPr>
            <w:r w:rsidRPr="00F4442C">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1987FE" w14:textId="77777777" w:rsidR="00E03F4B" w:rsidRPr="00F4442C" w:rsidRDefault="00E03F4B" w:rsidP="00197F6A">
            <w:pPr>
              <w:pStyle w:val="TAH"/>
            </w:pPr>
            <w:r w:rsidRPr="00F4442C">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831362" w14:textId="77777777" w:rsidR="00E03F4B" w:rsidRPr="00F4442C" w:rsidRDefault="00E03F4B" w:rsidP="00197F6A">
            <w:pPr>
              <w:pStyle w:val="TAH"/>
            </w:pPr>
            <w:r w:rsidRPr="00F4442C">
              <w:t>Applicability</w:t>
            </w:r>
          </w:p>
        </w:tc>
      </w:tr>
      <w:tr w:rsidR="00E03F4B" w:rsidRPr="00F4442C" w14:paraId="5F99698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24626558" w14:textId="77777777" w:rsidR="00E03F4B" w:rsidRPr="00F4442C" w:rsidRDefault="00E03F4B" w:rsidP="00197F6A">
            <w:pPr>
              <w:pStyle w:val="TAL"/>
            </w:pPr>
            <w:r w:rsidRPr="00F4442C">
              <w:t>NetSliceInformation</w:t>
            </w:r>
          </w:p>
        </w:tc>
        <w:tc>
          <w:tcPr>
            <w:tcW w:w="1701" w:type="dxa"/>
            <w:tcBorders>
              <w:top w:val="single" w:sz="6" w:space="0" w:color="auto"/>
              <w:left w:val="single" w:sz="6" w:space="0" w:color="auto"/>
              <w:bottom w:val="single" w:sz="6" w:space="0" w:color="auto"/>
              <w:right w:val="single" w:sz="6" w:space="0" w:color="auto"/>
            </w:tcBorders>
          </w:tcPr>
          <w:p w14:paraId="6DD6A91F" w14:textId="77777777" w:rsidR="00E03F4B" w:rsidRPr="00F4442C" w:rsidRDefault="00E03F4B" w:rsidP="00197F6A">
            <w:pPr>
              <w:pStyle w:val="TAC"/>
            </w:pPr>
            <w:r w:rsidRPr="00F4442C">
              <w:t>6.2.6.2.4</w:t>
            </w:r>
          </w:p>
        </w:tc>
        <w:tc>
          <w:tcPr>
            <w:tcW w:w="4111" w:type="dxa"/>
            <w:tcBorders>
              <w:top w:val="single" w:sz="6" w:space="0" w:color="auto"/>
              <w:left w:val="single" w:sz="6" w:space="0" w:color="auto"/>
              <w:bottom w:val="single" w:sz="6" w:space="0" w:color="auto"/>
              <w:right w:val="single" w:sz="6" w:space="0" w:color="auto"/>
            </w:tcBorders>
          </w:tcPr>
          <w:p w14:paraId="5F230764" w14:textId="77777777" w:rsidR="00E03F4B" w:rsidRPr="00F4442C" w:rsidRDefault="00E03F4B" w:rsidP="00197F6A">
            <w:pPr>
              <w:pStyle w:val="TAL"/>
              <w:rPr>
                <w:rFonts w:cs="Arial"/>
                <w:szCs w:val="18"/>
              </w:rPr>
            </w:pPr>
            <w:r w:rsidRPr="00F4442C">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5DDF6E5A" w14:textId="77777777" w:rsidR="00E03F4B" w:rsidRPr="00F4442C" w:rsidRDefault="00E03F4B" w:rsidP="00197F6A">
            <w:pPr>
              <w:pStyle w:val="TAL"/>
              <w:rPr>
                <w:rFonts w:cs="Arial"/>
                <w:szCs w:val="18"/>
              </w:rPr>
            </w:pPr>
          </w:p>
        </w:tc>
      </w:tr>
      <w:tr w:rsidR="00E03F4B" w:rsidRPr="00F4442C" w14:paraId="333190C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1B726365" w14:textId="77777777" w:rsidR="00E03F4B" w:rsidRPr="00F4442C" w:rsidRDefault="00E03F4B" w:rsidP="00197F6A">
            <w:pPr>
              <w:pStyle w:val="TAL"/>
            </w:pPr>
            <w:r w:rsidRPr="00F4442C">
              <w:t>NetSliceOptNotif</w:t>
            </w:r>
          </w:p>
        </w:tc>
        <w:tc>
          <w:tcPr>
            <w:tcW w:w="1701" w:type="dxa"/>
            <w:tcBorders>
              <w:top w:val="single" w:sz="6" w:space="0" w:color="auto"/>
              <w:left w:val="single" w:sz="6" w:space="0" w:color="auto"/>
              <w:bottom w:val="single" w:sz="6" w:space="0" w:color="auto"/>
              <w:right w:val="single" w:sz="6" w:space="0" w:color="auto"/>
            </w:tcBorders>
          </w:tcPr>
          <w:p w14:paraId="0E5BDD21" w14:textId="77777777" w:rsidR="00E03F4B" w:rsidRPr="00F4442C" w:rsidRDefault="00E03F4B" w:rsidP="00197F6A">
            <w:pPr>
              <w:pStyle w:val="TAC"/>
            </w:pPr>
            <w:r w:rsidRPr="00F4442C">
              <w:t>6.2.6.2.3</w:t>
            </w:r>
          </w:p>
        </w:tc>
        <w:tc>
          <w:tcPr>
            <w:tcW w:w="4111" w:type="dxa"/>
            <w:tcBorders>
              <w:top w:val="single" w:sz="6" w:space="0" w:color="auto"/>
              <w:left w:val="single" w:sz="6" w:space="0" w:color="auto"/>
              <w:bottom w:val="single" w:sz="6" w:space="0" w:color="auto"/>
              <w:right w:val="single" w:sz="6" w:space="0" w:color="auto"/>
            </w:tcBorders>
          </w:tcPr>
          <w:p w14:paraId="753F00BE" w14:textId="77777777" w:rsidR="00E03F4B" w:rsidRPr="00F4442C" w:rsidRDefault="00E03F4B" w:rsidP="00197F6A">
            <w:pPr>
              <w:pStyle w:val="TAL"/>
              <w:rPr>
                <w:rFonts w:cs="Arial"/>
                <w:szCs w:val="18"/>
              </w:rPr>
            </w:pPr>
            <w:r w:rsidRPr="00F4442C">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0D0C7D5A" w14:textId="77777777" w:rsidR="00E03F4B" w:rsidRPr="00F4442C" w:rsidRDefault="00E03F4B" w:rsidP="00197F6A">
            <w:pPr>
              <w:pStyle w:val="TAL"/>
              <w:rPr>
                <w:rFonts w:cs="Arial"/>
                <w:szCs w:val="18"/>
              </w:rPr>
            </w:pPr>
          </w:p>
        </w:tc>
      </w:tr>
      <w:tr w:rsidR="00E03F4B" w:rsidRPr="00F4442C" w14:paraId="49EDCD4B"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0F8C0D25" w14:textId="77777777" w:rsidR="00E03F4B" w:rsidRPr="00F4442C" w:rsidRDefault="00E03F4B" w:rsidP="00197F6A">
            <w:pPr>
              <w:pStyle w:val="TAL"/>
            </w:pPr>
            <w:r w:rsidRPr="00F4442C">
              <w:t>NetSliceOptSubsc</w:t>
            </w:r>
          </w:p>
        </w:tc>
        <w:tc>
          <w:tcPr>
            <w:tcW w:w="1701" w:type="dxa"/>
            <w:tcBorders>
              <w:top w:val="single" w:sz="6" w:space="0" w:color="auto"/>
              <w:left w:val="single" w:sz="6" w:space="0" w:color="auto"/>
              <w:bottom w:val="single" w:sz="6" w:space="0" w:color="auto"/>
              <w:right w:val="single" w:sz="6" w:space="0" w:color="auto"/>
            </w:tcBorders>
          </w:tcPr>
          <w:p w14:paraId="0AE0F8AC" w14:textId="77777777" w:rsidR="00E03F4B" w:rsidRPr="00F4442C" w:rsidRDefault="00E03F4B" w:rsidP="00197F6A">
            <w:pPr>
              <w:pStyle w:val="TAC"/>
            </w:pPr>
            <w:r w:rsidRPr="00F4442C">
              <w:t>6.2.6.2.2</w:t>
            </w:r>
          </w:p>
        </w:tc>
        <w:tc>
          <w:tcPr>
            <w:tcW w:w="4111" w:type="dxa"/>
            <w:tcBorders>
              <w:top w:val="single" w:sz="6" w:space="0" w:color="auto"/>
              <w:left w:val="single" w:sz="6" w:space="0" w:color="auto"/>
              <w:bottom w:val="single" w:sz="6" w:space="0" w:color="auto"/>
              <w:right w:val="single" w:sz="6" w:space="0" w:color="auto"/>
            </w:tcBorders>
          </w:tcPr>
          <w:p w14:paraId="73B082BF" w14:textId="77777777" w:rsidR="00E03F4B" w:rsidRPr="00F4442C" w:rsidRDefault="00E03F4B" w:rsidP="00197F6A">
            <w:pPr>
              <w:pStyle w:val="TAL"/>
              <w:rPr>
                <w:rFonts w:cs="Arial"/>
                <w:szCs w:val="18"/>
              </w:rPr>
            </w:pPr>
            <w:r w:rsidRPr="00F4442C">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5594D64B" w14:textId="77777777" w:rsidR="00E03F4B" w:rsidRPr="00F4442C" w:rsidRDefault="00E03F4B" w:rsidP="00197F6A">
            <w:pPr>
              <w:pStyle w:val="TAL"/>
              <w:rPr>
                <w:rFonts w:cs="Arial"/>
                <w:szCs w:val="18"/>
              </w:rPr>
            </w:pPr>
          </w:p>
        </w:tc>
      </w:tr>
    </w:tbl>
    <w:p w14:paraId="42E98C1D" w14:textId="77777777" w:rsidR="00E03F4B" w:rsidRPr="00F4442C" w:rsidRDefault="00E03F4B" w:rsidP="00E03F4B"/>
    <w:p w14:paraId="14B11485" w14:textId="77777777" w:rsidR="00E03F4B" w:rsidRPr="00F4442C" w:rsidRDefault="00E03F4B" w:rsidP="00E03F4B">
      <w:r w:rsidRPr="00F4442C">
        <w:t>Table 6.2.6</w:t>
      </w:r>
      <w:r w:rsidRPr="00F4442C">
        <w:rPr>
          <w:lang w:eastAsia="zh-CN"/>
        </w:rPr>
        <w:t>.1</w:t>
      </w:r>
      <w:r w:rsidRPr="00F4442C">
        <w:t>-2 specifies data types re-used by the NSCE_NSOptimization API from other specifications, including a reference to their respective specifications, and when needed, a short description of their use within the NSCE_NSOptimization API.</w:t>
      </w:r>
    </w:p>
    <w:p w14:paraId="686CFFF1" w14:textId="77777777" w:rsidR="00E03F4B" w:rsidRPr="00F4442C" w:rsidRDefault="00E03F4B" w:rsidP="00E03F4B">
      <w:pPr>
        <w:pStyle w:val="TH"/>
      </w:pPr>
      <w:r w:rsidRPr="00F4442C">
        <w:lastRenderedPageBreak/>
        <w:t>Table 6.2.6.1-2: NSCE_NSOptimization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E03F4B" w:rsidRPr="00F4442C" w14:paraId="7153DC27"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A3A149" w14:textId="77777777" w:rsidR="00E03F4B" w:rsidRPr="00F4442C" w:rsidRDefault="00E03F4B" w:rsidP="00197F6A">
            <w:pPr>
              <w:pStyle w:val="TAH"/>
            </w:pPr>
            <w:r w:rsidRPr="00F4442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86F3419" w14:textId="77777777" w:rsidR="00E03F4B" w:rsidRPr="00F4442C" w:rsidRDefault="00E03F4B" w:rsidP="00197F6A">
            <w:pPr>
              <w:pStyle w:val="TAH"/>
            </w:pPr>
            <w:r w:rsidRPr="00F4442C">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D2EA754" w14:textId="77777777" w:rsidR="00E03F4B" w:rsidRPr="00F4442C" w:rsidRDefault="00E03F4B" w:rsidP="00197F6A">
            <w:pPr>
              <w:pStyle w:val="TAH"/>
            </w:pPr>
            <w:r w:rsidRPr="00F4442C">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1D63248" w14:textId="77777777" w:rsidR="00E03F4B" w:rsidRPr="00F4442C" w:rsidRDefault="00E03F4B" w:rsidP="00197F6A">
            <w:pPr>
              <w:pStyle w:val="TAH"/>
            </w:pPr>
            <w:r w:rsidRPr="00F4442C">
              <w:t>Applicability</w:t>
            </w:r>
          </w:p>
        </w:tc>
      </w:tr>
      <w:tr w:rsidR="00E03F4B" w:rsidRPr="00F4442C" w14:paraId="0C56A39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31C8DE" w14:textId="77777777" w:rsidR="00E03F4B" w:rsidRPr="00F4442C" w:rsidRDefault="00E03F4B" w:rsidP="00197F6A">
            <w:pPr>
              <w:pStyle w:val="TAL"/>
            </w:pPr>
            <w:r w:rsidRPr="00F4442C">
              <w:t>DateTimeRo</w:t>
            </w:r>
          </w:p>
        </w:tc>
        <w:tc>
          <w:tcPr>
            <w:tcW w:w="1984" w:type="dxa"/>
            <w:tcBorders>
              <w:top w:val="single" w:sz="4" w:space="0" w:color="auto"/>
              <w:left w:val="single" w:sz="4" w:space="0" w:color="auto"/>
              <w:bottom w:val="single" w:sz="4" w:space="0" w:color="auto"/>
              <w:right w:val="single" w:sz="4" w:space="0" w:color="auto"/>
            </w:tcBorders>
            <w:vAlign w:val="center"/>
          </w:tcPr>
          <w:p w14:paraId="45F3BA80" w14:textId="77777777" w:rsidR="00E03F4B" w:rsidRPr="00F4442C" w:rsidRDefault="00E03F4B" w:rsidP="00197F6A">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32468FC6" w14:textId="77777777" w:rsidR="00E03F4B" w:rsidRPr="00F4442C" w:rsidRDefault="00E03F4B" w:rsidP="00197F6A">
            <w:pPr>
              <w:pStyle w:val="TAL"/>
              <w:rPr>
                <w:rFonts w:cs="Arial"/>
                <w:szCs w:val="18"/>
              </w:rPr>
            </w:pPr>
            <w:r w:rsidRPr="00F4442C">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58067F83" w14:textId="77777777" w:rsidR="00E03F4B" w:rsidRPr="00F4442C" w:rsidRDefault="00E03F4B" w:rsidP="00197F6A">
            <w:pPr>
              <w:pStyle w:val="TAL"/>
              <w:rPr>
                <w:rFonts w:cs="Arial"/>
                <w:szCs w:val="18"/>
              </w:rPr>
            </w:pPr>
          </w:p>
        </w:tc>
      </w:tr>
      <w:tr w:rsidR="00E03F4B" w:rsidRPr="00F4442C" w14:paraId="62C6452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72CF0AB5" w14:textId="77777777" w:rsidR="00E03F4B" w:rsidRPr="00F4442C" w:rsidRDefault="00E03F4B" w:rsidP="00197F6A">
            <w:pPr>
              <w:pStyle w:val="TAL"/>
            </w:pPr>
            <w:r w:rsidRPr="00F4442C">
              <w:t>Dnn</w:t>
            </w:r>
          </w:p>
        </w:tc>
        <w:tc>
          <w:tcPr>
            <w:tcW w:w="1984" w:type="dxa"/>
            <w:tcBorders>
              <w:top w:val="single" w:sz="4" w:space="0" w:color="auto"/>
              <w:left w:val="single" w:sz="4" w:space="0" w:color="auto"/>
              <w:bottom w:val="single" w:sz="4" w:space="0" w:color="auto"/>
              <w:right w:val="single" w:sz="4" w:space="0" w:color="auto"/>
            </w:tcBorders>
          </w:tcPr>
          <w:p w14:paraId="0BDAB1B3"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5FDFE1E3" w14:textId="77777777" w:rsidR="00E03F4B" w:rsidRPr="00F4442C" w:rsidRDefault="00E03F4B" w:rsidP="00197F6A">
            <w:pPr>
              <w:pStyle w:val="TAL"/>
              <w:rPr>
                <w:rFonts w:cs="Arial"/>
                <w:szCs w:val="18"/>
              </w:rPr>
            </w:pPr>
            <w:r w:rsidRPr="00F4442C">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2AE9B4B5" w14:textId="77777777" w:rsidR="00E03F4B" w:rsidRPr="00F4442C" w:rsidRDefault="00E03F4B" w:rsidP="00197F6A">
            <w:pPr>
              <w:pStyle w:val="TAL"/>
              <w:rPr>
                <w:rFonts w:cs="Arial"/>
                <w:szCs w:val="18"/>
              </w:rPr>
            </w:pPr>
          </w:p>
        </w:tc>
      </w:tr>
      <w:tr w:rsidR="00E03F4B" w:rsidRPr="00F4442C" w14:paraId="6D19711D"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6B584C0C" w14:textId="77777777" w:rsidR="00E03F4B" w:rsidRPr="00F4442C" w:rsidRDefault="00E03F4B" w:rsidP="00197F6A">
            <w:pPr>
              <w:pStyle w:val="TAL"/>
            </w:pPr>
            <w:r w:rsidRPr="00F4442C">
              <w:t>DurationSec</w:t>
            </w:r>
          </w:p>
        </w:tc>
        <w:tc>
          <w:tcPr>
            <w:tcW w:w="1984" w:type="dxa"/>
            <w:tcBorders>
              <w:top w:val="single" w:sz="4" w:space="0" w:color="auto"/>
              <w:left w:val="single" w:sz="4" w:space="0" w:color="auto"/>
              <w:bottom w:val="single" w:sz="4" w:space="0" w:color="auto"/>
              <w:right w:val="single" w:sz="4" w:space="0" w:color="auto"/>
            </w:tcBorders>
          </w:tcPr>
          <w:p w14:paraId="356A68DD"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4E45AD8B" w14:textId="77777777" w:rsidR="00E03F4B" w:rsidRPr="00F4442C" w:rsidRDefault="00E03F4B" w:rsidP="00197F6A">
            <w:pPr>
              <w:pStyle w:val="TAL"/>
              <w:rPr>
                <w:rFonts w:cs="Arial"/>
                <w:szCs w:val="18"/>
              </w:rPr>
            </w:pPr>
            <w:r w:rsidRPr="00F4442C">
              <w:rPr>
                <w:rFonts w:cs="Arial"/>
                <w:szCs w:val="18"/>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621F7D5E" w14:textId="77777777" w:rsidR="00E03F4B" w:rsidRPr="00F4442C" w:rsidRDefault="00E03F4B" w:rsidP="00197F6A">
            <w:pPr>
              <w:pStyle w:val="TAL"/>
              <w:rPr>
                <w:rFonts w:cs="Arial"/>
                <w:szCs w:val="18"/>
              </w:rPr>
            </w:pPr>
          </w:p>
        </w:tc>
      </w:tr>
      <w:tr w:rsidR="00E03F4B" w:rsidRPr="00F4442C" w14:paraId="44C34B1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041549F1" w14:textId="77777777" w:rsidR="00E03F4B" w:rsidRPr="00F4442C" w:rsidRDefault="00E03F4B" w:rsidP="00197F6A">
            <w:pPr>
              <w:pStyle w:val="TAL"/>
            </w:pPr>
            <w:r w:rsidRPr="00F4442C">
              <w:t>Snssai</w:t>
            </w:r>
          </w:p>
        </w:tc>
        <w:tc>
          <w:tcPr>
            <w:tcW w:w="1984" w:type="dxa"/>
            <w:tcBorders>
              <w:top w:val="single" w:sz="4" w:space="0" w:color="auto"/>
              <w:left w:val="single" w:sz="4" w:space="0" w:color="auto"/>
              <w:bottom w:val="single" w:sz="4" w:space="0" w:color="auto"/>
              <w:right w:val="single" w:sz="4" w:space="0" w:color="auto"/>
            </w:tcBorders>
          </w:tcPr>
          <w:p w14:paraId="3FC26550" w14:textId="77777777" w:rsidR="00E03F4B" w:rsidRPr="00F4442C" w:rsidRDefault="00E03F4B" w:rsidP="00197F6A">
            <w:pPr>
              <w:pStyle w:val="TAL"/>
              <w:jc w:val="center"/>
            </w:pPr>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1FB581D6" w14:textId="77777777" w:rsidR="00E03F4B" w:rsidRPr="00F4442C" w:rsidRDefault="00E03F4B" w:rsidP="00197F6A">
            <w:pPr>
              <w:pStyle w:val="TAL"/>
              <w:rPr>
                <w:rFonts w:cs="Arial"/>
                <w:szCs w:val="18"/>
              </w:rPr>
            </w:pPr>
            <w:r w:rsidRPr="00F4442C">
              <w:t>Represents an S-NSSAI.</w:t>
            </w:r>
          </w:p>
        </w:tc>
        <w:tc>
          <w:tcPr>
            <w:tcW w:w="1638" w:type="dxa"/>
            <w:tcBorders>
              <w:top w:val="single" w:sz="4" w:space="0" w:color="auto"/>
              <w:left w:val="single" w:sz="4" w:space="0" w:color="auto"/>
              <w:bottom w:val="single" w:sz="4" w:space="0" w:color="auto"/>
              <w:right w:val="single" w:sz="4" w:space="0" w:color="auto"/>
            </w:tcBorders>
          </w:tcPr>
          <w:p w14:paraId="1142A512" w14:textId="77777777" w:rsidR="00E03F4B" w:rsidRPr="00F4442C" w:rsidRDefault="00E03F4B" w:rsidP="00197F6A">
            <w:pPr>
              <w:pStyle w:val="TAL"/>
              <w:rPr>
                <w:rFonts w:cs="Arial"/>
                <w:szCs w:val="18"/>
              </w:rPr>
            </w:pPr>
          </w:p>
        </w:tc>
      </w:tr>
      <w:tr w:rsidR="00E03F4B" w:rsidRPr="00F4442C" w14:paraId="2B4EE596"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324FAB1" w14:textId="77777777" w:rsidR="00E03F4B" w:rsidRPr="00F4442C" w:rsidRDefault="00E03F4B" w:rsidP="00197F6A">
            <w:pPr>
              <w:pStyle w:val="TAL"/>
            </w:pPr>
            <w:r w:rsidRPr="00F4442C">
              <w:t>SupportedFeatures</w:t>
            </w:r>
          </w:p>
        </w:tc>
        <w:tc>
          <w:tcPr>
            <w:tcW w:w="1984" w:type="dxa"/>
            <w:tcBorders>
              <w:top w:val="single" w:sz="4" w:space="0" w:color="auto"/>
              <w:left w:val="single" w:sz="4" w:space="0" w:color="auto"/>
              <w:bottom w:val="single" w:sz="4" w:space="0" w:color="auto"/>
              <w:right w:val="single" w:sz="4" w:space="0" w:color="auto"/>
            </w:tcBorders>
            <w:vAlign w:val="center"/>
          </w:tcPr>
          <w:p w14:paraId="0CB20E67"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vAlign w:val="center"/>
          </w:tcPr>
          <w:p w14:paraId="25DF3E71" w14:textId="77777777" w:rsidR="00E03F4B" w:rsidRPr="00F4442C" w:rsidRDefault="00E03F4B" w:rsidP="00197F6A">
            <w:pPr>
              <w:pStyle w:val="TAL"/>
              <w:rPr>
                <w:rFonts w:cs="Arial"/>
                <w:szCs w:val="18"/>
              </w:rPr>
            </w:pPr>
            <w:r w:rsidRPr="00F4442C">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006B314C" w14:textId="77777777" w:rsidR="00E03F4B" w:rsidRPr="00F4442C" w:rsidRDefault="00E03F4B" w:rsidP="00197F6A">
            <w:pPr>
              <w:pStyle w:val="TAL"/>
              <w:rPr>
                <w:rFonts w:cs="Arial"/>
                <w:szCs w:val="18"/>
              </w:rPr>
            </w:pPr>
          </w:p>
        </w:tc>
      </w:tr>
      <w:tr w:rsidR="00E03F4B" w:rsidRPr="00F4442C" w14:paraId="641726B0"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CCA6F15" w14:textId="77777777" w:rsidR="00E03F4B" w:rsidRPr="00F4442C" w:rsidRDefault="00E03F4B" w:rsidP="00197F6A">
            <w:pPr>
              <w:pStyle w:val="TAL"/>
            </w:pPr>
            <w:r w:rsidRPr="00F4442C">
              <w:t>Uri</w:t>
            </w:r>
          </w:p>
        </w:tc>
        <w:tc>
          <w:tcPr>
            <w:tcW w:w="1984" w:type="dxa"/>
            <w:tcBorders>
              <w:top w:val="single" w:sz="4" w:space="0" w:color="auto"/>
              <w:left w:val="single" w:sz="4" w:space="0" w:color="auto"/>
              <w:bottom w:val="single" w:sz="4" w:space="0" w:color="auto"/>
              <w:right w:val="single" w:sz="4" w:space="0" w:color="auto"/>
            </w:tcBorders>
            <w:vAlign w:val="center"/>
          </w:tcPr>
          <w:p w14:paraId="4D143176" w14:textId="77777777" w:rsidR="00E03F4B" w:rsidRPr="00F4442C" w:rsidRDefault="00E03F4B" w:rsidP="00197F6A">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ABA603C" w14:textId="77777777" w:rsidR="00E03F4B" w:rsidRPr="00F4442C" w:rsidRDefault="00E03F4B" w:rsidP="00197F6A">
            <w:pPr>
              <w:pStyle w:val="TAL"/>
              <w:rPr>
                <w:rFonts w:cs="Arial"/>
                <w:szCs w:val="18"/>
              </w:rPr>
            </w:pPr>
            <w:r w:rsidRPr="00F4442C">
              <w:t>Represents a URI.</w:t>
            </w:r>
          </w:p>
        </w:tc>
        <w:tc>
          <w:tcPr>
            <w:tcW w:w="1638" w:type="dxa"/>
            <w:tcBorders>
              <w:top w:val="single" w:sz="4" w:space="0" w:color="auto"/>
              <w:left w:val="single" w:sz="4" w:space="0" w:color="auto"/>
              <w:bottom w:val="single" w:sz="4" w:space="0" w:color="auto"/>
              <w:right w:val="single" w:sz="4" w:space="0" w:color="auto"/>
            </w:tcBorders>
          </w:tcPr>
          <w:p w14:paraId="7B0AB037" w14:textId="77777777" w:rsidR="00E03F4B" w:rsidRPr="00F4442C" w:rsidRDefault="00E03F4B" w:rsidP="00197F6A">
            <w:pPr>
              <w:pStyle w:val="TAL"/>
              <w:rPr>
                <w:rFonts w:cs="Arial"/>
                <w:szCs w:val="18"/>
              </w:rPr>
            </w:pPr>
          </w:p>
        </w:tc>
      </w:tr>
    </w:tbl>
    <w:p w14:paraId="67341FC0" w14:textId="77777777" w:rsidR="00E03F4B" w:rsidRPr="00F4442C" w:rsidRDefault="00E03F4B" w:rsidP="00E03F4B">
      <w:pPr>
        <w:rPr>
          <w:lang w:val="en-US"/>
        </w:rPr>
      </w:pPr>
    </w:p>
    <w:p w14:paraId="55B30594" w14:textId="77777777" w:rsidR="00E03F4B" w:rsidRPr="00F4442C" w:rsidRDefault="00E03F4B" w:rsidP="00E03F4B">
      <w:pPr>
        <w:pStyle w:val="EditorsNote"/>
      </w:pPr>
      <w:r w:rsidRPr="00F4442C">
        <w:t>Editor's Note:</w:t>
      </w:r>
      <w:r w:rsidRPr="00F4442C">
        <w:tab/>
        <w:t>The definition of the OpenAPI file is FFS and will be updated based on the conclusions agreed upon at CT3#131 meeting.</w:t>
      </w:r>
    </w:p>
    <w:p w14:paraId="4FE9F022" w14:textId="77777777" w:rsidR="00E03F4B" w:rsidRPr="00F4442C" w:rsidRDefault="00E03F4B" w:rsidP="00E03F4B">
      <w:pPr>
        <w:pStyle w:val="41"/>
        <w:rPr>
          <w:lang w:eastAsia="zh-CN"/>
        </w:rPr>
      </w:pPr>
      <w:bookmarkStart w:id="551" w:name="_Toc85734351"/>
      <w:bookmarkStart w:id="552" w:name="_Toc89431650"/>
      <w:bookmarkStart w:id="553" w:name="_Toc97042462"/>
      <w:bookmarkStart w:id="554" w:name="_Toc97045606"/>
      <w:bookmarkStart w:id="555" w:name="_Toc97155351"/>
      <w:bookmarkStart w:id="556" w:name="_Toc101521488"/>
      <w:bookmarkStart w:id="557" w:name="_Toc120537600"/>
      <w:bookmarkStart w:id="558" w:name="_Toc151743404"/>
      <w:r w:rsidRPr="00F4442C">
        <w:rPr>
          <w:lang w:eastAsia="zh-CN"/>
        </w:rPr>
        <w:t>6.2.6.2</w:t>
      </w:r>
      <w:r w:rsidRPr="00F4442C">
        <w:rPr>
          <w:lang w:eastAsia="zh-CN"/>
        </w:rPr>
        <w:tab/>
        <w:t>Structured data types</w:t>
      </w:r>
      <w:bookmarkEnd w:id="551"/>
      <w:bookmarkEnd w:id="552"/>
      <w:bookmarkEnd w:id="553"/>
      <w:bookmarkEnd w:id="554"/>
      <w:bookmarkEnd w:id="555"/>
      <w:bookmarkEnd w:id="556"/>
      <w:bookmarkEnd w:id="557"/>
      <w:bookmarkEnd w:id="558"/>
    </w:p>
    <w:p w14:paraId="5CAE1B5F" w14:textId="77777777" w:rsidR="00E03F4B" w:rsidRPr="00F4442C" w:rsidRDefault="00E03F4B" w:rsidP="00E03F4B">
      <w:pPr>
        <w:pStyle w:val="51"/>
        <w:rPr>
          <w:lang w:eastAsia="zh-CN"/>
        </w:rPr>
      </w:pPr>
      <w:bookmarkStart w:id="559" w:name="_Toc85734352"/>
      <w:bookmarkStart w:id="560" w:name="_Toc89431651"/>
      <w:bookmarkStart w:id="561" w:name="_Toc97042463"/>
      <w:bookmarkStart w:id="562" w:name="_Toc97045607"/>
      <w:bookmarkStart w:id="563" w:name="_Toc97155352"/>
      <w:bookmarkStart w:id="564" w:name="_Toc101521489"/>
      <w:bookmarkStart w:id="565" w:name="_Toc120537601"/>
      <w:bookmarkStart w:id="566" w:name="_Toc151743405"/>
      <w:r w:rsidRPr="00F4442C">
        <w:rPr>
          <w:lang w:eastAsia="zh-CN"/>
        </w:rPr>
        <w:t>6.2.6.2.1</w:t>
      </w:r>
      <w:r w:rsidRPr="00F4442C">
        <w:rPr>
          <w:lang w:eastAsia="zh-CN"/>
        </w:rPr>
        <w:tab/>
        <w:t>Introduction</w:t>
      </w:r>
      <w:bookmarkEnd w:id="559"/>
      <w:bookmarkEnd w:id="560"/>
      <w:bookmarkEnd w:id="561"/>
      <w:bookmarkEnd w:id="562"/>
      <w:bookmarkEnd w:id="563"/>
      <w:bookmarkEnd w:id="564"/>
      <w:bookmarkEnd w:id="565"/>
      <w:bookmarkEnd w:id="566"/>
    </w:p>
    <w:p w14:paraId="1E5CEF3E" w14:textId="77777777" w:rsidR="00E03F4B" w:rsidRPr="00F4442C" w:rsidRDefault="00E03F4B" w:rsidP="00E03F4B">
      <w:r w:rsidRPr="00F4442C">
        <w:t>This clause defines the data structures to be used in resource representations.</w:t>
      </w:r>
    </w:p>
    <w:p w14:paraId="6E52EE4B" w14:textId="77777777" w:rsidR="00E03F4B" w:rsidRPr="00F4442C" w:rsidRDefault="00E03F4B" w:rsidP="00E03F4B">
      <w:pPr>
        <w:pStyle w:val="51"/>
      </w:pPr>
      <w:bookmarkStart w:id="567" w:name="_Toc96843443"/>
      <w:bookmarkStart w:id="568" w:name="_Toc96844418"/>
      <w:bookmarkStart w:id="569" w:name="_Toc100739991"/>
      <w:bookmarkStart w:id="570" w:name="_Toc129252564"/>
      <w:bookmarkStart w:id="571" w:name="_Toc144024269"/>
      <w:bookmarkStart w:id="572" w:name="_Toc148176982"/>
      <w:bookmarkStart w:id="573" w:name="_Toc148359032"/>
      <w:bookmarkStart w:id="574" w:name="_Toc151743406"/>
      <w:r w:rsidRPr="00F4442C">
        <w:t>6.2.6.2.2</w:t>
      </w:r>
      <w:r w:rsidRPr="00F4442C">
        <w:tab/>
        <w:t xml:space="preserve">Type: </w:t>
      </w:r>
      <w:bookmarkEnd w:id="567"/>
      <w:bookmarkEnd w:id="568"/>
      <w:bookmarkEnd w:id="569"/>
      <w:bookmarkEnd w:id="570"/>
      <w:bookmarkEnd w:id="571"/>
      <w:bookmarkEnd w:id="572"/>
      <w:bookmarkEnd w:id="573"/>
      <w:r w:rsidRPr="00F4442C">
        <w:t>NetSliceOptSubsc</w:t>
      </w:r>
      <w:bookmarkEnd w:id="574"/>
    </w:p>
    <w:p w14:paraId="7E8CAC1A" w14:textId="77777777" w:rsidR="00E03F4B" w:rsidRPr="00F4442C" w:rsidRDefault="00E03F4B" w:rsidP="00E03F4B">
      <w:pPr>
        <w:pStyle w:val="TH"/>
      </w:pPr>
      <w:r w:rsidRPr="00F4442C">
        <w:rPr>
          <w:noProof/>
        </w:rPr>
        <w:t>Table </w:t>
      </w:r>
      <w:r w:rsidRPr="00F4442C">
        <w:t xml:space="preserve">6.2.6.2.2-1: </w:t>
      </w:r>
      <w:r w:rsidRPr="00F4442C">
        <w:rPr>
          <w:noProof/>
        </w:rPr>
        <w:t xml:space="preserve">Definition of type </w:t>
      </w:r>
      <w:r w:rsidRPr="00F4442C">
        <w:t>NetSliceOptSubsc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5CC35B02" w14:textId="77777777" w:rsidTr="00197F6A">
        <w:trPr>
          <w:jc w:val="center"/>
        </w:trPr>
        <w:tc>
          <w:tcPr>
            <w:tcW w:w="1555" w:type="dxa"/>
            <w:shd w:val="clear" w:color="auto" w:fill="C0C0C0"/>
            <w:vAlign w:val="center"/>
            <w:hideMark/>
          </w:tcPr>
          <w:p w14:paraId="75B36132" w14:textId="77777777" w:rsidR="00E03F4B" w:rsidRPr="00F4442C" w:rsidRDefault="00E03F4B" w:rsidP="00197F6A">
            <w:pPr>
              <w:pStyle w:val="TAH"/>
            </w:pPr>
            <w:r w:rsidRPr="00F4442C">
              <w:t>Attribute name</w:t>
            </w:r>
          </w:p>
        </w:tc>
        <w:tc>
          <w:tcPr>
            <w:tcW w:w="1417" w:type="dxa"/>
            <w:shd w:val="clear" w:color="auto" w:fill="C0C0C0"/>
            <w:vAlign w:val="center"/>
            <w:hideMark/>
          </w:tcPr>
          <w:p w14:paraId="7DA4AFD3" w14:textId="77777777" w:rsidR="00E03F4B" w:rsidRPr="00F4442C" w:rsidRDefault="00E03F4B" w:rsidP="00197F6A">
            <w:pPr>
              <w:pStyle w:val="TAH"/>
            </w:pPr>
            <w:r w:rsidRPr="00F4442C">
              <w:t>Data type</w:t>
            </w:r>
          </w:p>
        </w:tc>
        <w:tc>
          <w:tcPr>
            <w:tcW w:w="425" w:type="dxa"/>
            <w:shd w:val="clear" w:color="auto" w:fill="C0C0C0"/>
            <w:vAlign w:val="center"/>
            <w:hideMark/>
          </w:tcPr>
          <w:p w14:paraId="31FA2AD0" w14:textId="77777777" w:rsidR="00E03F4B" w:rsidRPr="00F4442C" w:rsidRDefault="00E03F4B" w:rsidP="00197F6A">
            <w:pPr>
              <w:pStyle w:val="TAH"/>
            </w:pPr>
            <w:r w:rsidRPr="00F4442C">
              <w:t>P</w:t>
            </w:r>
          </w:p>
        </w:tc>
        <w:tc>
          <w:tcPr>
            <w:tcW w:w="1134" w:type="dxa"/>
            <w:shd w:val="clear" w:color="auto" w:fill="C0C0C0"/>
            <w:vAlign w:val="center"/>
          </w:tcPr>
          <w:p w14:paraId="65493C76" w14:textId="77777777" w:rsidR="00E03F4B" w:rsidRPr="00F4442C" w:rsidRDefault="00E03F4B" w:rsidP="00197F6A">
            <w:pPr>
              <w:pStyle w:val="TAH"/>
            </w:pPr>
            <w:r w:rsidRPr="00F4442C">
              <w:t>Cardinality</w:t>
            </w:r>
          </w:p>
        </w:tc>
        <w:tc>
          <w:tcPr>
            <w:tcW w:w="3686" w:type="dxa"/>
            <w:shd w:val="clear" w:color="auto" w:fill="C0C0C0"/>
            <w:vAlign w:val="center"/>
            <w:hideMark/>
          </w:tcPr>
          <w:p w14:paraId="45A15EF9" w14:textId="77777777" w:rsidR="00E03F4B" w:rsidRPr="00F4442C" w:rsidRDefault="00E03F4B" w:rsidP="00197F6A">
            <w:pPr>
              <w:pStyle w:val="TAH"/>
              <w:rPr>
                <w:rFonts w:cs="Arial"/>
                <w:szCs w:val="18"/>
              </w:rPr>
            </w:pPr>
            <w:r w:rsidRPr="00F4442C">
              <w:rPr>
                <w:rFonts w:cs="Arial"/>
                <w:szCs w:val="18"/>
              </w:rPr>
              <w:t>Description</w:t>
            </w:r>
          </w:p>
        </w:tc>
        <w:tc>
          <w:tcPr>
            <w:tcW w:w="1307" w:type="dxa"/>
            <w:shd w:val="clear" w:color="auto" w:fill="C0C0C0"/>
            <w:vAlign w:val="center"/>
          </w:tcPr>
          <w:p w14:paraId="5AC543B5"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21579630" w14:textId="77777777" w:rsidTr="00197F6A">
        <w:trPr>
          <w:jc w:val="center"/>
        </w:trPr>
        <w:tc>
          <w:tcPr>
            <w:tcW w:w="1555" w:type="dxa"/>
            <w:vAlign w:val="center"/>
          </w:tcPr>
          <w:p w14:paraId="4D8736EA" w14:textId="77777777" w:rsidR="00E03F4B" w:rsidRPr="00F4442C" w:rsidRDefault="00E03F4B" w:rsidP="00197F6A">
            <w:pPr>
              <w:pStyle w:val="TAL"/>
            </w:pPr>
            <w:r w:rsidRPr="00F4442C">
              <w:t>notifUri</w:t>
            </w:r>
          </w:p>
        </w:tc>
        <w:tc>
          <w:tcPr>
            <w:tcW w:w="1417" w:type="dxa"/>
            <w:vAlign w:val="center"/>
          </w:tcPr>
          <w:p w14:paraId="57528B05" w14:textId="77777777" w:rsidR="00E03F4B" w:rsidRPr="00F4442C" w:rsidRDefault="00E03F4B" w:rsidP="00197F6A">
            <w:pPr>
              <w:pStyle w:val="TAL"/>
            </w:pPr>
            <w:r w:rsidRPr="00F4442C">
              <w:t>Uri</w:t>
            </w:r>
          </w:p>
        </w:tc>
        <w:tc>
          <w:tcPr>
            <w:tcW w:w="425" w:type="dxa"/>
            <w:vAlign w:val="center"/>
          </w:tcPr>
          <w:p w14:paraId="14AC1AC2" w14:textId="77777777" w:rsidR="00E03F4B" w:rsidRPr="00F4442C" w:rsidRDefault="00E03F4B" w:rsidP="00197F6A">
            <w:pPr>
              <w:pStyle w:val="TAC"/>
            </w:pPr>
            <w:r w:rsidRPr="00F4442C">
              <w:t>O</w:t>
            </w:r>
          </w:p>
        </w:tc>
        <w:tc>
          <w:tcPr>
            <w:tcW w:w="1134" w:type="dxa"/>
            <w:vAlign w:val="center"/>
          </w:tcPr>
          <w:p w14:paraId="298B3315" w14:textId="77777777" w:rsidR="00E03F4B" w:rsidRPr="00F4442C" w:rsidRDefault="00E03F4B" w:rsidP="00197F6A">
            <w:pPr>
              <w:pStyle w:val="TAC"/>
            </w:pPr>
            <w:r w:rsidRPr="00F4442C">
              <w:t>0..1</w:t>
            </w:r>
          </w:p>
        </w:tc>
        <w:tc>
          <w:tcPr>
            <w:tcW w:w="3686" w:type="dxa"/>
            <w:vAlign w:val="center"/>
          </w:tcPr>
          <w:p w14:paraId="5C3385B8" w14:textId="77777777" w:rsidR="00E03F4B" w:rsidRPr="00F4442C" w:rsidRDefault="00E03F4B" w:rsidP="00197F6A">
            <w:pPr>
              <w:pStyle w:val="TAL"/>
            </w:pPr>
            <w:r w:rsidRPr="00F4442C">
              <w:t>Contains the URI via which notifications shall be provided.</w:t>
            </w:r>
          </w:p>
        </w:tc>
        <w:tc>
          <w:tcPr>
            <w:tcW w:w="1307" w:type="dxa"/>
            <w:vAlign w:val="center"/>
          </w:tcPr>
          <w:p w14:paraId="3F9DBC8F" w14:textId="77777777" w:rsidR="00E03F4B" w:rsidRPr="00F4442C" w:rsidRDefault="00E03F4B" w:rsidP="00197F6A">
            <w:pPr>
              <w:pStyle w:val="TAL"/>
              <w:rPr>
                <w:rFonts w:cs="Arial"/>
                <w:szCs w:val="18"/>
              </w:rPr>
            </w:pPr>
          </w:p>
        </w:tc>
      </w:tr>
      <w:tr w:rsidR="00E03F4B" w:rsidRPr="00F4442C" w14:paraId="3DB04084" w14:textId="77777777" w:rsidTr="00197F6A">
        <w:trPr>
          <w:jc w:val="center"/>
        </w:trPr>
        <w:tc>
          <w:tcPr>
            <w:tcW w:w="1555" w:type="dxa"/>
            <w:vAlign w:val="center"/>
          </w:tcPr>
          <w:p w14:paraId="382979EB" w14:textId="77777777" w:rsidR="00E03F4B" w:rsidRPr="00F4442C" w:rsidRDefault="00E03F4B" w:rsidP="00197F6A">
            <w:pPr>
              <w:pStyle w:val="TAL"/>
            </w:pPr>
            <w:r w:rsidRPr="00F4442C">
              <w:t>netSlicIds</w:t>
            </w:r>
          </w:p>
        </w:tc>
        <w:tc>
          <w:tcPr>
            <w:tcW w:w="1417" w:type="dxa"/>
            <w:vAlign w:val="center"/>
          </w:tcPr>
          <w:p w14:paraId="2A36F4FA" w14:textId="77777777" w:rsidR="00E03F4B" w:rsidRPr="00F4442C" w:rsidRDefault="00E03F4B" w:rsidP="00197F6A">
            <w:pPr>
              <w:pStyle w:val="TAL"/>
            </w:pPr>
            <w:r w:rsidRPr="00F4442C">
              <w:t>array(Snssai)</w:t>
            </w:r>
          </w:p>
        </w:tc>
        <w:tc>
          <w:tcPr>
            <w:tcW w:w="425" w:type="dxa"/>
            <w:vAlign w:val="center"/>
          </w:tcPr>
          <w:p w14:paraId="1960F509" w14:textId="77777777" w:rsidR="00E03F4B" w:rsidRPr="00F4442C" w:rsidRDefault="00E03F4B" w:rsidP="00197F6A">
            <w:pPr>
              <w:pStyle w:val="TAC"/>
            </w:pPr>
            <w:r w:rsidRPr="00F4442C">
              <w:t>O</w:t>
            </w:r>
          </w:p>
        </w:tc>
        <w:tc>
          <w:tcPr>
            <w:tcW w:w="1134" w:type="dxa"/>
            <w:vAlign w:val="center"/>
          </w:tcPr>
          <w:p w14:paraId="37A5286C" w14:textId="77777777" w:rsidR="00E03F4B" w:rsidRPr="00F4442C" w:rsidRDefault="00E03F4B" w:rsidP="00197F6A">
            <w:pPr>
              <w:pStyle w:val="TAC"/>
            </w:pPr>
            <w:r w:rsidRPr="00F4442C">
              <w:t>1..N</w:t>
            </w:r>
          </w:p>
        </w:tc>
        <w:tc>
          <w:tcPr>
            <w:tcW w:w="3686" w:type="dxa"/>
            <w:vAlign w:val="center"/>
          </w:tcPr>
          <w:p w14:paraId="560C7C04" w14:textId="77777777" w:rsidR="00E03F4B" w:rsidRPr="00F4442C" w:rsidRDefault="00E03F4B" w:rsidP="00197F6A">
            <w:pPr>
              <w:pStyle w:val="TAL"/>
            </w:pPr>
            <w:r w:rsidRPr="00F4442C">
              <w:t>Contains the identifier(s) for the network slice.</w:t>
            </w:r>
          </w:p>
        </w:tc>
        <w:tc>
          <w:tcPr>
            <w:tcW w:w="1307" w:type="dxa"/>
            <w:vAlign w:val="center"/>
          </w:tcPr>
          <w:p w14:paraId="37FE9BEA" w14:textId="77777777" w:rsidR="00E03F4B" w:rsidRPr="00F4442C" w:rsidRDefault="00E03F4B" w:rsidP="00197F6A">
            <w:pPr>
              <w:pStyle w:val="TAL"/>
              <w:rPr>
                <w:rFonts w:cs="Arial"/>
                <w:szCs w:val="18"/>
              </w:rPr>
            </w:pPr>
          </w:p>
        </w:tc>
      </w:tr>
      <w:tr w:rsidR="00E03F4B" w:rsidRPr="00F4442C" w14:paraId="11320184" w14:textId="77777777" w:rsidTr="00197F6A">
        <w:trPr>
          <w:jc w:val="center"/>
        </w:trPr>
        <w:tc>
          <w:tcPr>
            <w:tcW w:w="1555" w:type="dxa"/>
            <w:vAlign w:val="center"/>
          </w:tcPr>
          <w:p w14:paraId="2DA7DFFF" w14:textId="77777777" w:rsidR="00E03F4B" w:rsidRPr="00F4442C" w:rsidRDefault="00E03F4B" w:rsidP="00197F6A">
            <w:pPr>
              <w:pStyle w:val="TAL"/>
            </w:pPr>
            <w:r w:rsidRPr="00F4442C">
              <w:t>dnn</w:t>
            </w:r>
          </w:p>
        </w:tc>
        <w:tc>
          <w:tcPr>
            <w:tcW w:w="1417" w:type="dxa"/>
            <w:vAlign w:val="center"/>
          </w:tcPr>
          <w:p w14:paraId="1C48FD86" w14:textId="77777777" w:rsidR="00E03F4B" w:rsidRPr="00F4442C" w:rsidRDefault="00E03F4B" w:rsidP="00197F6A">
            <w:pPr>
              <w:pStyle w:val="TAL"/>
            </w:pPr>
            <w:r w:rsidRPr="00F4442C">
              <w:t>Dnn</w:t>
            </w:r>
          </w:p>
        </w:tc>
        <w:tc>
          <w:tcPr>
            <w:tcW w:w="425" w:type="dxa"/>
            <w:vAlign w:val="center"/>
          </w:tcPr>
          <w:p w14:paraId="3732C6E3" w14:textId="77777777" w:rsidR="00E03F4B" w:rsidRPr="00F4442C" w:rsidRDefault="00E03F4B" w:rsidP="00197F6A">
            <w:pPr>
              <w:pStyle w:val="TAC"/>
            </w:pPr>
            <w:r w:rsidRPr="00F4442C">
              <w:t>O</w:t>
            </w:r>
          </w:p>
        </w:tc>
        <w:tc>
          <w:tcPr>
            <w:tcW w:w="1134" w:type="dxa"/>
            <w:vAlign w:val="center"/>
          </w:tcPr>
          <w:p w14:paraId="3204B7B3" w14:textId="77777777" w:rsidR="00E03F4B" w:rsidRPr="00F4442C" w:rsidRDefault="00E03F4B" w:rsidP="00197F6A">
            <w:pPr>
              <w:pStyle w:val="TAC"/>
            </w:pPr>
            <w:r w:rsidRPr="00F4442C">
              <w:t>0..1</w:t>
            </w:r>
          </w:p>
        </w:tc>
        <w:tc>
          <w:tcPr>
            <w:tcW w:w="3686" w:type="dxa"/>
            <w:vAlign w:val="center"/>
          </w:tcPr>
          <w:p w14:paraId="7A082192" w14:textId="77777777" w:rsidR="00E03F4B" w:rsidRPr="00F4442C" w:rsidRDefault="00E03F4B" w:rsidP="00197F6A">
            <w:pPr>
              <w:pStyle w:val="TAL"/>
            </w:pPr>
            <w:r w:rsidRPr="00F4442C">
              <w:t>Identifies a DNN, a full DNN with both the Network Identifier and Operator Identifier, or a DNN with the Network Identifier only.</w:t>
            </w:r>
          </w:p>
        </w:tc>
        <w:tc>
          <w:tcPr>
            <w:tcW w:w="1307" w:type="dxa"/>
            <w:vAlign w:val="center"/>
          </w:tcPr>
          <w:p w14:paraId="24FCCC30" w14:textId="77777777" w:rsidR="00E03F4B" w:rsidRPr="00F4442C" w:rsidRDefault="00E03F4B" w:rsidP="00197F6A">
            <w:pPr>
              <w:pStyle w:val="TAL"/>
              <w:rPr>
                <w:rFonts w:cs="Arial"/>
                <w:szCs w:val="18"/>
              </w:rPr>
            </w:pPr>
          </w:p>
        </w:tc>
      </w:tr>
      <w:tr w:rsidR="00E03F4B" w:rsidRPr="00F4442C" w14:paraId="78D59DB9" w14:textId="77777777" w:rsidTr="00197F6A">
        <w:trPr>
          <w:jc w:val="center"/>
        </w:trPr>
        <w:tc>
          <w:tcPr>
            <w:tcW w:w="1555" w:type="dxa"/>
            <w:vAlign w:val="center"/>
          </w:tcPr>
          <w:p w14:paraId="4670E1A5" w14:textId="77777777" w:rsidR="00E03F4B" w:rsidRPr="00F4442C" w:rsidRDefault="00E03F4B" w:rsidP="00197F6A">
            <w:pPr>
              <w:pStyle w:val="TAL"/>
            </w:pPr>
            <w:r w:rsidRPr="00F4442C">
              <w:t>policyId</w:t>
            </w:r>
          </w:p>
        </w:tc>
        <w:tc>
          <w:tcPr>
            <w:tcW w:w="1417" w:type="dxa"/>
            <w:vAlign w:val="center"/>
          </w:tcPr>
          <w:p w14:paraId="738D55B9" w14:textId="77777777" w:rsidR="00E03F4B" w:rsidRPr="00F4442C" w:rsidRDefault="00E03F4B" w:rsidP="00197F6A">
            <w:pPr>
              <w:pStyle w:val="TAL"/>
            </w:pPr>
            <w:r w:rsidRPr="00F4442C">
              <w:t>string</w:t>
            </w:r>
          </w:p>
        </w:tc>
        <w:tc>
          <w:tcPr>
            <w:tcW w:w="425" w:type="dxa"/>
            <w:vAlign w:val="center"/>
          </w:tcPr>
          <w:p w14:paraId="101E91CC" w14:textId="77777777" w:rsidR="00E03F4B" w:rsidRPr="00F4442C" w:rsidRDefault="00E03F4B" w:rsidP="00197F6A">
            <w:pPr>
              <w:pStyle w:val="TAC"/>
            </w:pPr>
            <w:r w:rsidRPr="00F4442C">
              <w:t>O</w:t>
            </w:r>
          </w:p>
        </w:tc>
        <w:tc>
          <w:tcPr>
            <w:tcW w:w="1134" w:type="dxa"/>
            <w:vAlign w:val="center"/>
          </w:tcPr>
          <w:p w14:paraId="7FCBEEAF" w14:textId="77777777" w:rsidR="00E03F4B" w:rsidRPr="00F4442C" w:rsidRDefault="00E03F4B" w:rsidP="00197F6A">
            <w:pPr>
              <w:pStyle w:val="TAC"/>
            </w:pPr>
            <w:r w:rsidRPr="00F4442C">
              <w:t>0..1</w:t>
            </w:r>
          </w:p>
        </w:tc>
        <w:tc>
          <w:tcPr>
            <w:tcW w:w="3686" w:type="dxa"/>
            <w:vAlign w:val="center"/>
          </w:tcPr>
          <w:p w14:paraId="4D90BCE3" w14:textId="77777777" w:rsidR="00E03F4B" w:rsidRPr="00F4442C" w:rsidRDefault="00E03F4B" w:rsidP="00197F6A">
            <w:pPr>
              <w:pStyle w:val="TAL"/>
              <w:rPr>
                <w:rFonts w:cs="Arial"/>
                <w:szCs w:val="18"/>
              </w:rPr>
            </w:pPr>
            <w:r w:rsidRPr="00F4442C">
              <w:rPr>
                <w:rFonts w:cs="Arial"/>
                <w:szCs w:val="18"/>
              </w:rPr>
              <w:t>Identifies the VAL server policy.</w:t>
            </w:r>
          </w:p>
        </w:tc>
        <w:tc>
          <w:tcPr>
            <w:tcW w:w="1307" w:type="dxa"/>
            <w:vAlign w:val="center"/>
          </w:tcPr>
          <w:p w14:paraId="44AB407C" w14:textId="77777777" w:rsidR="00E03F4B" w:rsidRPr="00F4442C" w:rsidRDefault="00E03F4B" w:rsidP="00197F6A">
            <w:pPr>
              <w:pStyle w:val="TAL"/>
              <w:rPr>
                <w:rFonts w:cs="Arial"/>
                <w:szCs w:val="18"/>
              </w:rPr>
            </w:pPr>
          </w:p>
        </w:tc>
      </w:tr>
      <w:tr w:rsidR="00E03F4B" w:rsidRPr="00F4442C" w14:paraId="0FFD5223" w14:textId="77777777" w:rsidTr="00197F6A">
        <w:trPr>
          <w:jc w:val="center"/>
        </w:trPr>
        <w:tc>
          <w:tcPr>
            <w:tcW w:w="1555" w:type="dxa"/>
            <w:vAlign w:val="center"/>
          </w:tcPr>
          <w:p w14:paraId="3610C9C1" w14:textId="77777777" w:rsidR="00E03F4B" w:rsidRPr="00F4442C" w:rsidRDefault="00E03F4B" w:rsidP="00197F6A">
            <w:pPr>
              <w:pStyle w:val="TAL"/>
            </w:pPr>
            <w:r w:rsidRPr="00F4442C">
              <w:t>expTime</w:t>
            </w:r>
          </w:p>
        </w:tc>
        <w:tc>
          <w:tcPr>
            <w:tcW w:w="1417" w:type="dxa"/>
            <w:vAlign w:val="center"/>
          </w:tcPr>
          <w:p w14:paraId="3D18BB38" w14:textId="77777777" w:rsidR="00E03F4B" w:rsidRPr="00F4442C" w:rsidRDefault="00E03F4B" w:rsidP="00197F6A">
            <w:pPr>
              <w:pStyle w:val="TAL"/>
            </w:pPr>
            <w:r w:rsidRPr="00F4442C">
              <w:t>DateTimeRo</w:t>
            </w:r>
          </w:p>
        </w:tc>
        <w:tc>
          <w:tcPr>
            <w:tcW w:w="425" w:type="dxa"/>
            <w:vAlign w:val="center"/>
          </w:tcPr>
          <w:p w14:paraId="78D31F78" w14:textId="77777777" w:rsidR="00E03F4B" w:rsidRPr="00F4442C" w:rsidRDefault="00E03F4B" w:rsidP="00197F6A">
            <w:pPr>
              <w:pStyle w:val="TAC"/>
            </w:pPr>
            <w:r w:rsidRPr="00F4442C">
              <w:t>O</w:t>
            </w:r>
          </w:p>
        </w:tc>
        <w:tc>
          <w:tcPr>
            <w:tcW w:w="1134" w:type="dxa"/>
            <w:vAlign w:val="center"/>
          </w:tcPr>
          <w:p w14:paraId="566B2D69" w14:textId="77777777" w:rsidR="00E03F4B" w:rsidRPr="00F4442C" w:rsidRDefault="00E03F4B" w:rsidP="00197F6A">
            <w:pPr>
              <w:pStyle w:val="TAC"/>
            </w:pPr>
            <w:r w:rsidRPr="00F4442C">
              <w:t>0..1</w:t>
            </w:r>
          </w:p>
        </w:tc>
        <w:tc>
          <w:tcPr>
            <w:tcW w:w="3686" w:type="dxa"/>
            <w:vAlign w:val="center"/>
          </w:tcPr>
          <w:p w14:paraId="68BA07DC" w14:textId="77777777" w:rsidR="00E03F4B" w:rsidRPr="00F4442C" w:rsidRDefault="00E03F4B" w:rsidP="00197F6A">
            <w:pPr>
              <w:pStyle w:val="TAL"/>
              <w:rPr>
                <w:rFonts w:cs="Arial"/>
                <w:szCs w:val="18"/>
              </w:rPr>
            </w:pPr>
            <w:r w:rsidRPr="00F4442C">
              <w:rPr>
                <w:rFonts w:cs="Arial"/>
                <w:szCs w:val="18"/>
              </w:rPr>
              <w:t xml:space="preserve">Indicates the time at which the </w:t>
            </w:r>
            <w:r w:rsidRPr="00F4442C">
              <w:t>network slice optimization</w:t>
            </w:r>
            <w:r w:rsidRPr="00F4442C">
              <w:rPr>
                <w:rFonts w:cs="Arial"/>
                <w:szCs w:val="18"/>
              </w:rPr>
              <w:t xml:space="preserve"> subscription shall expire.</w:t>
            </w:r>
          </w:p>
          <w:p w14:paraId="43CC6048" w14:textId="77777777" w:rsidR="00E03F4B" w:rsidRPr="00F4442C" w:rsidRDefault="00E03F4B" w:rsidP="00197F6A">
            <w:pPr>
              <w:pStyle w:val="TAL"/>
              <w:rPr>
                <w:rFonts w:cs="Arial"/>
                <w:szCs w:val="18"/>
              </w:rPr>
            </w:pPr>
          </w:p>
          <w:p w14:paraId="12969070" w14:textId="77777777" w:rsidR="00E03F4B" w:rsidRPr="00F4442C" w:rsidRDefault="00E03F4B" w:rsidP="00197F6A">
            <w:pPr>
              <w:pStyle w:val="TAL"/>
              <w:rPr>
                <w:rFonts w:cs="Arial"/>
                <w:szCs w:val="18"/>
              </w:rPr>
            </w:pPr>
            <w:r w:rsidRPr="00F4442C">
              <w:rPr>
                <w:rFonts w:cs="Arial"/>
                <w:szCs w:val="18"/>
              </w:rPr>
              <w:t>This attribute may only be present in Network Slice Optimization subscription creation/update responses.</w:t>
            </w:r>
          </w:p>
          <w:p w14:paraId="352FC9D7" w14:textId="77777777" w:rsidR="00E03F4B" w:rsidRPr="00F4442C" w:rsidRDefault="00E03F4B" w:rsidP="00197F6A">
            <w:pPr>
              <w:pStyle w:val="TAL"/>
              <w:rPr>
                <w:rFonts w:cs="Arial"/>
                <w:szCs w:val="18"/>
              </w:rPr>
            </w:pPr>
          </w:p>
          <w:p w14:paraId="055F1CF1" w14:textId="77777777" w:rsidR="00E03F4B" w:rsidRPr="00F4442C" w:rsidRDefault="00E03F4B" w:rsidP="00197F6A">
            <w:pPr>
              <w:pStyle w:val="TAL"/>
              <w:rPr>
                <w:rFonts w:cs="Arial"/>
                <w:szCs w:val="18"/>
              </w:rPr>
            </w:pPr>
            <w:r w:rsidRPr="00F4442C">
              <w:rPr>
                <w:rFonts w:cs="Arial"/>
                <w:szCs w:val="18"/>
              </w:rPr>
              <w:t>If this attribute is absent, this means that the Network Slice Optimization subscription shall not expire, until explicitly deleted by the service consumer (e.g. VAL Server).</w:t>
            </w:r>
          </w:p>
        </w:tc>
        <w:tc>
          <w:tcPr>
            <w:tcW w:w="1307" w:type="dxa"/>
            <w:vAlign w:val="center"/>
          </w:tcPr>
          <w:p w14:paraId="2CE6093E" w14:textId="77777777" w:rsidR="00E03F4B" w:rsidRPr="00F4442C" w:rsidRDefault="00E03F4B" w:rsidP="00197F6A">
            <w:pPr>
              <w:pStyle w:val="TAL"/>
              <w:rPr>
                <w:rFonts w:cs="Arial"/>
                <w:szCs w:val="18"/>
              </w:rPr>
            </w:pPr>
          </w:p>
        </w:tc>
      </w:tr>
      <w:tr w:rsidR="00E03F4B" w:rsidRPr="00F4442C" w14:paraId="0BC21EE0" w14:textId="77777777" w:rsidTr="00197F6A">
        <w:trPr>
          <w:jc w:val="center"/>
        </w:trPr>
        <w:tc>
          <w:tcPr>
            <w:tcW w:w="1555" w:type="dxa"/>
            <w:vAlign w:val="center"/>
          </w:tcPr>
          <w:p w14:paraId="0444CE8D" w14:textId="77777777" w:rsidR="00E03F4B" w:rsidRPr="00F4442C" w:rsidRDefault="00E03F4B" w:rsidP="00197F6A">
            <w:pPr>
              <w:pStyle w:val="TAL"/>
            </w:pPr>
            <w:r w:rsidRPr="00F4442C">
              <w:t>secPolicId</w:t>
            </w:r>
          </w:p>
        </w:tc>
        <w:tc>
          <w:tcPr>
            <w:tcW w:w="1417" w:type="dxa"/>
            <w:vAlign w:val="center"/>
          </w:tcPr>
          <w:p w14:paraId="5EB4B5C9" w14:textId="77777777" w:rsidR="00E03F4B" w:rsidRPr="00F4442C" w:rsidRDefault="00E03F4B" w:rsidP="00197F6A">
            <w:pPr>
              <w:pStyle w:val="TAL"/>
            </w:pPr>
            <w:r w:rsidRPr="00F4442C">
              <w:t>string</w:t>
            </w:r>
          </w:p>
        </w:tc>
        <w:tc>
          <w:tcPr>
            <w:tcW w:w="425" w:type="dxa"/>
            <w:vAlign w:val="center"/>
          </w:tcPr>
          <w:p w14:paraId="55AED38F" w14:textId="77777777" w:rsidR="00E03F4B" w:rsidRPr="00F4442C" w:rsidRDefault="00E03F4B" w:rsidP="00197F6A">
            <w:pPr>
              <w:pStyle w:val="TAC"/>
            </w:pPr>
            <w:r w:rsidRPr="00F4442C">
              <w:t>O</w:t>
            </w:r>
          </w:p>
        </w:tc>
        <w:tc>
          <w:tcPr>
            <w:tcW w:w="1134" w:type="dxa"/>
            <w:vAlign w:val="center"/>
          </w:tcPr>
          <w:p w14:paraId="2EF6F23C" w14:textId="77777777" w:rsidR="00E03F4B" w:rsidRPr="00F4442C" w:rsidRDefault="00E03F4B" w:rsidP="00197F6A">
            <w:pPr>
              <w:pStyle w:val="TAC"/>
            </w:pPr>
            <w:r w:rsidRPr="00F4442C">
              <w:t>0..1</w:t>
            </w:r>
          </w:p>
        </w:tc>
        <w:tc>
          <w:tcPr>
            <w:tcW w:w="3686" w:type="dxa"/>
            <w:vAlign w:val="center"/>
          </w:tcPr>
          <w:p w14:paraId="52B7C71B" w14:textId="77777777" w:rsidR="00E03F4B" w:rsidRPr="00F4442C" w:rsidRDefault="00E03F4B" w:rsidP="00197F6A">
            <w:pPr>
              <w:pStyle w:val="TAL"/>
              <w:rPr>
                <w:rFonts w:cs="Arial"/>
                <w:szCs w:val="18"/>
              </w:rPr>
            </w:pPr>
            <w:r w:rsidRPr="00F4442C">
              <w:rPr>
                <w:rFonts w:cs="Arial"/>
                <w:szCs w:val="18"/>
              </w:rPr>
              <w:t>Contains the identifier of the secondary policy for the network slice optimization in the case of a failed network slice optimization.</w:t>
            </w:r>
          </w:p>
        </w:tc>
        <w:tc>
          <w:tcPr>
            <w:tcW w:w="1307" w:type="dxa"/>
            <w:vAlign w:val="center"/>
          </w:tcPr>
          <w:p w14:paraId="6F5E3271" w14:textId="77777777" w:rsidR="00E03F4B" w:rsidRPr="00F4442C" w:rsidRDefault="00E03F4B" w:rsidP="00197F6A">
            <w:pPr>
              <w:pStyle w:val="TAL"/>
              <w:rPr>
                <w:rFonts w:cs="Arial"/>
                <w:szCs w:val="18"/>
              </w:rPr>
            </w:pPr>
          </w:p>
        </w:tc>
      </w:tr>
      <w:tr w:rsidR="00E03F4B" w:rsidRPr="00F4442C" w14:paraId="5C8CF4AA" w14:textId="77777777" w:rsidTr="00197F6A">
        <w:trPr>
          <w:jc w:val="center"/>
        </w:trPr>
        <w:tc>
          <w:tcPr>
            <w:tcW w:w="1555" w:type="dxa"/>
            <w:vAlign w:val="center"/>
          </w:tcPr>
          <w:p w14:paraId="31273ABD" w14:textId="77777777" w:rsidR="00E03F4B" w:rsidRPr="00F4442C" w:rsidRDefault="00E03F4B" w:rsidP="00197F6A">
            <w:pPr>
              <w:pStyle w:val="TAL"/>
            </w:pPr>
            <w:r w:rsidRPr="00F4442C">
              <w:t>suppFeat</w:t>
            </w:r>
          </w:p>
        </w:tc>
        <w:tc>
          <w:tcPr>
            <w:tcW w:w="1417" w:type="dxa"/>
            <w:vAlign w:val="center"/>
          </w:tcPr>
          <w:p w14:paraId="49052373" w14:textId="77777777" w:rsidR="00E03F4B" w:rsidRPr="00F4442C" w:rsidRDefault="00E03F4B" w:rsidP="00197F6A">
            <w:pPr>
              <w:pStyle w:val="TAL"/>
            </w:pPr>
            <w:r w:rsidRPr="00F4442C">
              <w:t>SupportedFeatures</w:t>
            </w:r>
          </w:p>
        </w:tc>
        <w:tc>
          <w:tcPr>
            <w:tcW w:w="425" w:type="dxa"/>
            <w:vAlign w:val="center"/>
          </w:tcPr>
          <w:p w14:paraId="652DD4DB" w14:textId="77777777" w:rsidR="00E03F4B" w:rsidRPr="00F4442C" w:rsidRDefault="00E03F4B" w:rsidP="00197F6A">
            <w:pPr>
              <w:pStyle w:val="TAC"/>
            </w:pPr>
            <w:r w:rsidRPr="00F4442C">
              <w:t>C</w:t>
            </w:r>
          </w:p>
        </w:tc>
        <w:tc>
          <w:tcPr>
            <w:tcW w:w="1134" w:type="dxa"/>
            <w:vAlign w:val="center"/>
          </w:tcPr>
          <w:p w14:paraId="2A4BCCD9" w14:textId="77777777" w:rsidR="00E03F4B" w:rsidRPr="00F4442C" w:rsidRDefault="00E03F4B" w:rsidP="00197F6A">
            <w:pPr>
              <w:pStyle w:val="TAC"/>
            </w:pPr>
            <w:r w:rsidRPr="00F4442C">
              <w:t>0..1</w:t>
            </w:r>
          </w:p>
        </w:tc>
        <w:tc>
          <w:tcPr>
            <w:tcW w:w="3686" w:type="dxa"/>
            <w:vAlign w:val="center"/>
          </w:tcPr>
          <w:p w14:paraId="38FE5AE7" w14:textId="77777777" w:rsidR="00E03F4B" w:rsidRPr="00F4442C" w:rsidRDefault="00E03F4B" w:rsidP="00197F6A">
            <w:pPr>
              <w:pStyle w:val="TAL"/>
            </w:pPr>
            <w:r w:rsidRPr="00F4442C">
              <w:t>Contains the list of supported features among the ones defined in clause 6.2.8.</w:t>
            </w:r>
          </w:p>
          <w:p w14:paraId="10F220FE" w14:textId="77777777" w:rsidR="00E03F4B" w:rsidRPr="00F4442C" w:rsidRDefault="00E03F4B" w:rsidP="00197F6A">
            <w:pPr>
              <w:pStyle w:val="TAL"/>
            </w:pPr>
          </w:p>
          <w:p w14:paraId="33E87848" w14:textId="77777777" w:rsidR="00E03F4B" w:rsidRPr="00F4442C" w:rsidRDefault="00E03F4B" w:rsidP="00197F6A">
            <w:pPr>
              <w:pStyle w:val="TAL"/>
              <w:rPr>
                <w:rFonts w:cs="Arial"/>
                <w:szCs w:val="18"/>
              </w:rPr>
            </w:pPr>
            <w:r w:rsidRPr="00F4442C">
              <w:t>This attribute shall be provided if feature negotiation shall take place.</w:t>
            </w:r>
          </w:p>
        </w:tc>
        <w:tc>
          <w:tcPr>
            <w:tcW w:w="1307" w:type="dxa"/>
            <w:vAlign w:val="center"/>
          </w:tcPr>
          <w:p w14:paraId="785B2AFC" w14:textId="77777777" w:rsidR="00E03F4B" w:rsidRPr="00F4442C" w:rsidRDefault="00E03F4B" w:rsidP="00197F6A">
            <w:pPr>
              <w:pStyle w:val="TAL"/>
              <w:rPr>
                <w:rFonts w:cs="Arial"/>
                <w:szCs w:val="18"/>
              </w:rPr>
            </w:pPr>
          </w:p>
        </w:tc>
      </w:tr>
      <w:tr w:rsidR="00E03F4B" w:rsidRPr="00F4442C" w14:paraId="7159616C" w14:textId="77777777" w:rsidTr="00197F6A">
        <w:trPr>
          <w:jc w:val="center"/>
        </w:trPr>
        <w:tc>
          <w:tcPr>
            <w:tcW w:w="9524" w:type="dxa"/>
            <w:gridSpan w:val="6"/>
            <w:vAlign w:val="center"/>
          </w:tcPr>
          <w:p w14:paraId="269305FC" w14:textId="77777777" w:rsidR="00E03F4B" w:rsidRPr="00F4442C" w:rsidRDefault="00E03F4B" w:rsidP="00197F6A">
            <w:pPr>
              <w:pStyle w:val="TAN"/>
            </w:pPr>
            <w:r w:rsidRPr="00F4442C">
              <w:t>NOTE:</w:t>
            </w:r>
            <w:r w:rsidRPr="00F4442C">
              <w:tab/>
            </w:r>
            <w:r w:rsidRPr="00F4442C">
              <w:tab/>
              <w:t>These attributes are mutually exclusive. Either one of them shall be present.</w:t>
            </w:r>
          </w:p>
        </w:tc>
      </w:tr>
    </w:tbl>
    <w:p w14:paraId="0CFB5403" w14:textId="77777777" w:rsidR="00E03F4B" w:rsidRPr="00F4442C" w:rsidRDefault="00E03F4B" w:rsidP="00E03F4B">
      <w:pPr>
        <w:rPr>
          <w:lang w:val="en-US"/>
        </w:rPr>
      </w:pPr>
    </w:p>
    <w:p w14:paraId="20D2C099" w14:textId="77777777" w:rsidR="00E03F4B" w:rsidRPr="00F4442C" w:rsidRDefault="00E03F4B" w:rsidP="00E03F4B">
      <w:pPr>
        <w:pStyle w:val="EditorsNote"/>
      </w:pPr>
      <w:r w:rsidRPr="00F4442C">
        <w:t>Editor's Note:</w:t>
      </w:r>
      <w:r w:rsidRPr="00F4442C">
        <w:tab/>
        <w:t xml:space="preserve">The need of the </w:t>
      </w:r>
      <w:r w:rsidRPr="00F4442C">
        <w:rPr>
          <w:rFonts w:cs="Arial"/>
        </w:rPr>
        <w:t xml:space="preserve">security credentials </w:t>
      </w:r>
      <w:r w:rsidRPr="00F4442C">
        <w:t>is FFS.</w:t>
      </w:r>
    </w:p>
    <w:p w14:paraId="50336853" w14:textId="77777777" w:rsidR="00E03F4B" w:rsidRPr="00F4442C" w:rsidRDefault="00E03F4B" w:rsidP="00E03F4B">
      <w:pPr>
        <w:pStyle w:val="EditorsNote"/>
      </w:pPr>
      <w:r w:rsidRPr="00F4442C">
        <w:t>Editor's Note:</w:t>
      </w:r>
      <w:r w:rsidRPr="00F4442C">
        <w:tab/>
        <w:t>The encoding of the netSlicIds attribute is FFS</w:t>
      </w:r>
    </w:p>
    <w:p w14:paraId="5F362193" w14:textId="77777777" w:rsidR="00E03F4B" w:rsidRPr="00F4442C" w:rsidRDefault="00E03F4B" w:rsidP="00E03F4B"/>
    <w:p w14:paraId="3AB2F40C" w14:textId="77777777" w:rsidR="00E03F4B" w:rsidRPr="00F4442C" w:rsidRDefault="00E03F4B" w:rsidP="00E03F4B">
      <w:pPr>
        <w:pStyle w:val="51"/>
      </w:pPr>
      <w:bookmarkStart w:id="575" w:name="_Toc144024272"/>
      <w:bookmarkStart w:id="576" w:name="_Toc148176985"/>
      <w:bookmarkStart w:id="577" w:name="_Toc148359035"/>
      <w:bookmarkStart w:id="578" w:name="_Toc151743407"/>
      <w:r w:rsidRPr="00F4442C">
        <w:lastRenderedPageBreak/>
        <w:t>6.2.6.2.3</w:t>
      </w:r>
      <w:r w:rsidRPr="00F4442C">
        <w:tab/>
        <w:t xml:space="preserve">Type: </w:t>
      </w:r>
      <w:bookmarkEnd w:id="575"/>
      <w:bookmarkEnd w:id="576"/>
      <w:bookmarkEnd w:id="577"/>
      <w:r w:rsidRPr="00F4442C">
        <w:t>NetSliceOptNotif</w:t>
      </w:r>
      <w:bookmarkEnd w:id="578"/>
    </w:p>
    <w:p w14:paraId="7E493C8F" w14:textId="77777777" w:rsidR="00E03F4B" w:rsidRPr="00F4442C" w:rsidRDefault="00E03F4B" w:rsidP="00E03F4B">
      <w:pPr>
        <w:pStyle w:val="TH"/>
      </w:pPr>
      <w:r w:rsidRPr="00F4442C">
        <w:rPr>
          <w:noProof/>
        </w:rPr>
        <w:t>Table </w:t>
      </w:r>
      <w:r w:rsidRPr="00F4442C">
        <w:t xml:space="preserve">6.2.6.2.3-1: </w:t>
      </w:r>
      <w:r w:rsidRPr="00F4442C">
        <w:rPr>
          <w:noProof/>
        </w:rPr>
        <w:t xml:space="preserve">Definition of type </w:t>
      </w:r>
      <w:r w:rsidRPr="00F4442C">
        <w:t>NetSliceOptNotif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3B341096" w14:textId="77777777" w:rsidTr="00197F6A">
        <w:trPr>
          <w:jc w:val="center"/>
        </w:trPr>
        <w:tc>
          <w:tcPr>
            <w:tcW w:w="1555" w:type="dxa"/>
            <w:shd w:val="clear" w:color="auto" w:fill="C0C0C0"/>
            <w:vAlign w:val="center"/>
            <w:hideMark/>
          </w:tcPr>
          <w:p w14:paraId="5AA52FBC" w14:textId="77777777" w:rsidR="00E03F4B" w:rsidRPr="00F4442C" w:rsidRDefault="00E03F4B" w:rsidP="00197F6A">
            <w:pPr>
              <w:pStyle w:val="TAH"/>
            </w:pPr>
            <w:r w:rsidRPr="00F4442C">
              <w:t>Attribute name</w:t>
            </w:r>
          </w:p>
        </w:tc>
        <w:tc>
          <w:tcPr>
            <w:tcW w:w="1417" w:type="dxa"/>
            <w:shd w:val="clear" w:color="auto" w:fill="C0C0C0"/>
            <w:vAlign w:val="center"/>
            <w:hideMark/>
          </w:tcPr>
          <w:p w14:paraId="0E252DD2" w14:textId="77777777" w:rsidR="00E03F4B" w:rsidRPr="00F4442C" w:rsidRDefault="00E03F4B" w:rsidP="00197F6A">
            <w:pPr>
              <w:pStyle w:val="TAH"/>
            </w:pPr>
            <w:r w:rsidRPr="00F4442C">
              <w:t>Data type</w:t>
            </w:r>
          </w:p>
        </w:tc>
        <w:tc>
          <w:tcPr>
            <w:tcW w:w="425" w:type="dxa"/>
            <w:shd w:val="clear" w:color="auto" w:fill="C0C0C0"/>
            <w:vAlign w:val="center"/>
            <w:hideMark/>
          </w:tcPr>
          <w:p w14:paraId="435B81B1" w14:textId="77777777" w:rsidR="00E03F4B" w:rsidRPr="00F4442C" w:rsidRDefault="00E03F4B" w:rsidP="00197F6A">
            <w:pPr>
              <w:pStyle w:val="TAH"/>
            </w:pPr>
            <w:r w:rsidRPr="00F4442C">
              <w:t>P</w:t>
            </w:r>
          </w:p>
        </w:tc>
        <w:tc>
          <w:tcPr>
            <w:tcW w:w="1134" w:type="dxa"/>
            <w:shd w:val="clear" w:color="auto" w:fill="C0C0C0"/>
            <w:vAlign w:val="center"/>
          </w:tcPr>
          <w:p w14:paraId="288B4A2E" w14:textId="77777777" w:rsidR="00E03F4B" w:rsidRPr="00F4442C" w:rsidRDefault="00E03F4B" w:rsidP="00197F6A">
            <w:pPr>
              <w:pStyle w:val="TAH"/>
            </w:pPr>
            <w:r w:rsidRPr="00F4442C">
              <w:t>Cardinality</w:t>
            </w:r>
          </w:p>
        </w:tc>
        <w:tc>
          <w:tcPr>
            <w:tcW w:w="3686" w:type="dxa"/>
            <w:shd w:val="clear" w:color="auto" w:fill="C0C0C0"/>
            <w:vAlign w:val="center"/>
            <w:hideMark/>
          </w:tcPr>
          <w:p w14:paraId="02A98940" w14:textId="77777777" w:rsidR="00E03F4B" w:rsidRPr="00F4442C" w:rsidRDefault="00E03F4B" w:rsidP="00197F6A">
            <w:pPr>
              <w:pStyle w:val="TAH"/>
              <w:rPr>
                <w:rFonts w:cs="Arial"/>
                <w:szCs w:val="18"/>
              </w:rPr>
            </w:pPr>
            <w:r w:rsidRPr="00F4442C">
              <w:rPr>
                <w:rFonts w:cs="Arial"/>
                <w:szCs w:val="18"/>
              </w:rPr>
              <w:t>Description</w:t>
            </w:r>
          </w:p>
        </w:tc>
        <w:tc>
          <w:tcPr>
            <w:tcW w:w="1307" w:type="dxa"/>
            <w:shd w:val="clear" w:color="auto" w:fill="C0C0C0"/>
            <w:vAlign w:val="center"/>
          </w:tcPr>
          <w:p w14:paraId="3D031B1E"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70F17916" w14:textId="77777777" w:rsidTr="00197F6A">
        <w:trPr>
          <w:jc w:val="center"/>
        </w:trPr>
        <w:tc>
          <w:tcPr>
            <w:tcW w:w="1555" w:type="dxa"/>
          </w:tcPr>
          <w:p w14:paraId="576D2E4C" w14:textId="77777777" w:rsidR="00E03F4B" w:rsidRPr="00F4442C" w:rsidRDefault="00E03F4B" w:rsidP="00197F6A">
            <w:pPr>
              <w:pStyle w:val="TAL"/>
            </w:pPr>
            <w:r w:rsidRPr="00F4442C">
              <w:t>subsId</w:t>
            </w:r>
          </w:p>
        </w:tc>
        <w:tc>
          <w:tcPr>
            <w:tcW w:w="1417" w:type="dxa"/>
          </w:tcPr>
          <w:p w14:paraId="1295F15A" w14:textId="77777777" w:rsidR="00E03F4B" w:rsidRPr="00F4442C" w:rsidRDefault="00E03F4B" w:rsidP="00197F6A">
            <w:pPr>
              <w:pStyle w:val="TAL"/>
            </w:pPr>
            <w:r w:rsidRPr="00F4442C">
              <w:rPr>
                <w:rFonts w:hint="eastAsia"/>
                <w:lang w:eastAsia="zh-CN"/>
              </w:rPr>
              <w:t>s</w:t>
            </w:r>
            <w:r w:rsidRPr="00F4442C">
              <w:rPr>
                <w:lang w:eastAsia="zh-CN"/>
              </w:rPr>
              <w:t>tring</w:t>
            </w:r>
          </w:p>
        </w:tc>
        <w:tc>
          <w:tcPr>
            <w:tcW w:w="425" w:type="dxa"/>
          </w:tcPr>
          <w:p w14:paraId="1D58D813" w14:textId="77777777" w:rsidR="00E03F4B" w:rsidRPr="00F4442C" w:rsidRDefault="00E03F4B" w:rsidP="00197F6A">
            <w:pPr>
              <w:pStyle w:val="TAC"/>
            </w:pPr>
            <w:r w:rsidRPr="00F4442C">
              <w:rPr>
                <w:rFonts w:hint="eastAsia"/>
                <w:lang w:eastAsia="zh-CN"/>
              </w:rPr>
              <w:t>M</w:t>
            </w:r>
          </w:p>
        </w:tc>
        <w:tc>
          <w:tcPr>
            <w:tcW w:w="1134" w:type="dxa"/>
          </w:tcPr>
          <w:p w14:paraId="7466043A" w14:textId="77777777" w:rsidR="00E03F4B" w:rsidRPr="00F4442C" w:rsidRDefault="00E03F4B" w:rsidP="00197F6A">
            <w:pPr>
              <w:pStyle w:val="TAC"/>
            </w:pPr>
            <w:r w:rsidRPr="00F4442C">
              <w:rPr>
                <w:rFonts w:hint="eastAsia"/>
                <w:lang w:eastAsia="zh-CN"/>
              </w:rPr>
              <w:t>1</w:t>
            </w:r>
          </w:p>
        </w:tc>
        <w:tc>
          <w:tcPr>
            <w:tcW w:w="3686" w:type="dxa"/>
          </w:tcPr>
          <w:p w14:paraId="08BD0F2C" w14:textId="77777777" w:rsidR="00E03F4B" w:rsidRPr="00F4442C" w:rsidRDefault="00E03F4B" w:rsidP="00197F6A">
            <w:pPr>
              <w:pStyle w:val="TAL"/>
              <w:rPr>
                <w:rFonts w:cs="Arial"/>
                <w:szCs w:val="18"/>
              </w:rPr>
            </w:pPr>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p>
        </w:tc>
        <w:tc>
          <w:tcPr>
            <w:tcW w:w="1307" w:type="dxa"/>
            <w:vAlign w:val="center"/>
          </w:tcPr>
          <w:p w14:paraId="57FBC640" w14:textId="77777777" w:rsidR="00E03F4B" w:rsidRPr="00F4442C" w:rsidRDefault="00E03F4B" w:rsidP="00197F6A">
            <w:pPr>
              <w:pStyle w:val="TAL"/>
              <w:rPr>
                <w:rFonts w:cs="Arial"/>
                <w:szCs w:val="18"/>
              </w:rPr>
            </w:pPr>
          </w:p>
        </w:tc>
      </w:tr>
      <w:tr w:rsidR="00E03F4B" w:rsidRPr="00F4442C" w14:paraId="61DE71C1" w14:textId="77777777" w:rsidTr="00197F6A">
        <w:trPr>
          <w:jc w:val="center"/>
        </w:trPr>
        <w:tc>
          <w:tcPr>
            <w:tcW w:w="1555" w:type="dxa"/>
            <w:vAlign w:val="center"/>
          </w:tcPr>
          <w:p w14:paraId="7ABF3A26" w14:textId="77777777" w:rsidR="00E03F4B" w:rsidRPr="00F4442C" w:rsidRDefault="00E03F4B" w:rsidP="00197F6A">
            <w:pPr>
              <w:pStyle w:val="TAL"/>
            </w:pPr>
            <w:r w:rsidRPr="00F4442C">
              <w:t>netSliceInfo</w:t>
            </w:r>
          </w:p>
        </w:tc>
        <w:tc>
          <w:tcPr>
            <w:tcW w:w="1417" w:type="dxa"/>
            <w:vAlign w:val="center"/>
          </w:tcPr>
          <w:p w14:paraId="1526B912" w14:textId="77777777" w:rsidR="00E03F4B" w:rsidRPr="00F4442C" w:rsidRDefault="00E03F4B" w:rsidP="00197F6A">
            <w:pPr>
              <w:pStyle w:val="TAL"/>
            </w:pPr>
            <w:r w:rsidRPr="00F4442C">
              <w:t>NetSliceInformation</w:t>
            </w:r>
          </w:p>
        </w:tc>
        <w:tc>
          <w:tcPr>
            <w:tcW w:w="425" w:type="dxa"/>
            <w:vAlign w:val="center"/>
          </w:tcPr>
          <w:p w14:paraId="0996A55C" w14:textId="77777777" w:rsidR="00E03F4B" w:rsidRPr="00F4442C" w:rsidRDefault="00E03F4B" w:rsidP="00197F6A">
            <w:pPr>
              <w:pStyle w:val="TAC"/>
            </w:pPr>
            <w:r w:rsidRPr="00F4442C">
              <w:t>M</w:t>
            </w:r>
          </w:p>
        </w:tc>
        <w:tc>
          <w:tcPr>
            <w:tcW w:w="1134" w:type="dxa"/>
            <w:vAlign w:val="center"/>
          </w:tcPr>
          <w:p w14:paraId="73526846" w14:textId="77777777" w:rsidR="00E03F4B" w:rsidRPr="00F4442C" w:rsidRDefault="00E03F4B" w:rsidP="00197F6A">
            <w:pPr>
              <w:pStyle w:val="TAC"/>
            </w:pPr>
            <w:r w:rsidRPr="00F4442C">
              <w:t>1</w:t>
            </w:r>
          </w:p>
        </w:tc>
        <w:tc>
          <w:tcPr>
            <w:tcW w:w="3686" w:type="dxa"/>
            <w:vAlign w:val="center"/>
          </w:tcPr>
          <w:p w14:paraId="3B774BED" w14:textId="77777777" w:rsidR="00E03F4B" w:rsidRPr="00F4442C" w:rsidRDefault="00E03F4B" w:rsidP="00197F6A">
            <w:pPr>
              <w:pStyle w:val="TAL"/>
              <w:rPr>
                <w:rFonts w:cs="Arial"/>
                <w:szCs w:val="18"/>
              </w:rPr>
            </w:pPr>
            <w:r w:rsidRPr="00F4442C">
              <w:rPr>
                <w:rFonts w:cs="Arial"/>
                <w:szCs w:val="18"/>
              </w:rPr>
              <w:t>Contains the network slice information with network slice identifier.</w:t>
            </w:r>
          </w:p>
        </w:tc>
        <w:tc>
          <w:tcPr>
            <w:tcW w:w="1307" w:type="dxa"/>
            <w:vAlign w:val="center"/>
          </w:tcPr>
          <w:p w14:paraId="6AA89EBC" w14:textId="77777777" w:rsidR="00E03F4B" w:rsidRPr="00F4442C" w:rsidRDefault="00E03F4B" w:rsidP="00197F6A">
            <w:pPr>
              <w:pStyle w:val="TAL"/>
              <w:rPr>
                <w:rFonts w:cs="Arial"/>
                <w:szCs w:val="18"/>
              </w:rPr>
            </w:pPr>
          </w:p>
        </w:tc>
      </w:tr>
      <w:tr w:rsidR="00E03F4B" w:rsidRPr="00F4442C" w14:paraId="2EA58283" w14:textId="77777777" w:rsidTr="00197F6A">
        <w:trPr>
          <w:jc w:val="center"/>
        </w:trPr>
        <w:tc>
          <w:tcPr>
            <w:tcW w:w="1555" w:type="dxa"/>
            <w:vAlign w:val="center"/>
          </w:tcPr>
          <w:p w14:paraId="2DBEE2B0" w14:textId="77777777" w:rsidR="00E03F4B" w:rsidRPr="00F4442C" w:rsidRDefault="00E03F4B" w:rsidP="00197F6A">
            <w:pPr>
              <w:pStyle w:val="TAL"/>
            </w:pPr>
            <w:r w:rsidRPr="00F4442C">
              <w:t>optTime</w:t>
            </w:r>
          </w:p>
        </w:tc>
        <w:tc>
          <w:tcPr>
            <w:tcW w:w="1417" w:type="dxa"/>
            <w:vAlign w:val="center"/>
          </w:tcPr>
          <w:p w14:paraId="0F0B5128" w14:textId="77777777" w:rsidR="00E03F4B" w:rsidRPr="00F4442C" w:rsidRDefault="00E03F4B" w:rsidP="00197F6A">
            <w:pPr>
              <w:pStyle w:val="TAL"/>
            </w:pPr>
            <w:r w:rsidRPr="00F4442C">
              <w:rPr>
                <w:rFonts w:hint="eastAsia"/>
                <w:lang w:eastAsia="zh-CN"/>
              </w:rPr>
              <w:t>DurationSec</w:t>
            </w:r>
          </w:p>
        </w:tc>
        <w:tc>
          <w:tcPr>
            <w:tcW w:w="425" w:type="dxa"/>
            <w:vAlign w:val="center"/>
          </w:tcPr>
          <w:p w14:paraId="40352F7E" w14:textId="77777777" w:rsidR="00E03F4B" w:rsidRPr="00F4442C" w:rsidRDefault="00E03F4B" w:rsidP="00197F6A">
            <w:pPr>
              <w:pStyle w:val="TAC"/>
            </w:pPr>
            <w:r w:rsidRPr="00F4442C">
              <w:t>O</w:t>
            </w:r>
          </w:p>
        </w:tc>
        <w:tc>
          <w:tcPr>
            <w:tcW w:w="1134" w:type="dxa"/>
            <w:vAlign w:val="center"/>
          </w:tcPr>
          <w:p w14:paraId="536BC4F2" w14:textId="77777777" w:rsidR="00E03F4B" w:rsidRPr="00F4442C" w:rsidRDefault="00E03F4B" w:rsidP="00197F6A">
            <w:pPr>
              <w:pStyle w:val="TAC"/>
            </w:pPr>
            <w:r w:rsidRPr="00F4442C">
              <w:t>0..1</w:t>
            </w:r>
          </w:p>
        </w:tc>
        <w:tc>
          <w:tcPr>
            <w:tcW w:w="3686" w:type="dxa"/>
            <w:vAlign w:val="center"/>
          </w:tcPr>
          <w:p w14:paraId="686F5F63" w14:textId="77777777" w:rsidR="00E03F4B" w:rsidRPr="00F4442C" w:rsidRDefault="00E03F4B" w:rsidP="00197F6A">
            <w:pPr>
              <w:pStyle w:val="TAL"/>
              <w:rPr>
                <w:rFonts w:cs="Arial"/>
                <w:szCs w:val="18"/>
              </w:rPr>
            </w:pPr>
            <w:r w:rsidRPr="00F4442C">
              <w:t>Indicates time spent for slice optimization by the NSCE Server.</w:t>
            </w:r>
          </w:p>
        </w:tc>
        <w:tc>
          <w:tcPr>
            <w:tcW w:w="1307" w:type="dxa"/>
            <w:vAlign w:val="center"/>
          </w:tcPr>
          <w:p w14:paraId="13AB5340" w14:textId="77777777" w:rsidR="00E03F4B" w:rsidRPr="00F4442C" w:rsidRDefault="00E03F4B" w:rsidP="00197F6A">
            <w:pPr>
              <w:pStyle w:val="TAL"/>
              <w:rPr>
                <w:rFonts w:cs="Arial"/>
                <w:szCs w:val="18"/>
              </w:rPr>
            </w:pPr>
          </w:p>
        </w:tc>
      </w:tr>
      <w:tr w:rsidR="00E03F4B" w:rsidRPr="00F4442C" w14:paraId="10523684" w14:textId="77777777" w:rsidTr="00197F6A">
        <w:trPr>
          <w:jc w:val="center"/>
        </w:trPr>
        <w:tc>
          <w:tcPr>
            <w:tcW w:w="1555" w:type="dxa"/>
            <w:vAlign w:val="center"/>
          </w:tcPr>
          <w:p w14:paraId="1E8CA147" w14:textId="77777777" w:rsidR="00E03F4B" w:rsidRPr="00F4442C" w:rsidRDefault="00E03F4B" w:rsidP="00197F6A">
            <w:pPr>
              <w:pStyle w:val="TAL"/>
            </w:pPr>
            <w:r w:rsidRPr="00F4442C">
              <w:t>enforPolId</w:t>
            </w:r>
          </w:p>
        </w:tc>
        <w:tc>
          <w:tcPr>
            <w:tcW w:w="1417" w:type="dxa"/>
            <w:vAlign w:val="center"/>
          </w:tcPr>
          <w:p w14:paraId="1413D16D" w14:textId="77777777" w:rsidR="00E03F4B" w:rsidRPr="00F4442C" w:rsidRDefault="00E03F4B" w:rsidP="00197F6A">
            <w:pPr>
              <w:pStyle w:val="TAL"/>
            </w:pPr>
            <w:r w:rsidRPr="00F4442C">
              <w:t>string</w:t>
            </w:r>
          </w:p>
        </w:tc>
        <w:tc>
          <w:tcPr>
            <w:tcW w:w="425" w:type="dxa"/>
            <w:vAlign w:val="center"/>
          </w:tcPr>
          <w:p w14:paraId="5755F1A7" w14:textId="77777777" w:rsidR="00E03F4B" w:rsidRPr="00F4442C" w:rsidRDefault="00E03F4B" w:rsidP="00197F6A">
            <w:pPr>
              <w:pStyle w:val="TAC"/>
            </w:pPr>
            <w:r w:rsidRPr="00F4442C">
              <w:rPr>
                <w:lang w:eastAsia="zh-CN"/>
              </w:rPr>
              <w:t>O</w:t>
            </w:r>
          </w:p>
        </w:tc>
        <w:tc>
          <w:tcPr>
            <w:tcW w:w="1134" w:type="dxa"/>
            <w:vAlign w:val="center"/>
          </w:tcPr>
          <w:p w14:paraId="17247035" w14:textId="77777777" w:rsidR="00E03F4B" w:rsidRPr="00F4442C" w:rsidRDefault="00E03F4B" w:rsidP="00197F6A">
            <w:pPr>
              <w:pStyle w:val="TAC"/>
            </w:pPr>
            <w:r w:rsidRPr="00F4442C">
              <w:t>0..1</w:t>
            </w:r>
          </w:p>
        </w:tc>
        <w:tc>
          <w:tcPr>
            <w:tcW w:w="3686" w:type="dxa"/>
            <w:vAlign w:val="center"/>
          </w:tcPr>
          <w:p w14:paraId="6BF1613E" w14:textId="77777777" w:rsidR="00E03F4B" w:rsidRPr="00F4442C" w:rsidRDefault="00E03F4B" w:rsidP="00197F6A">
            <w:pPr>
              <w:pStyle w:val="TAL"/>
            </w:pPr>
            <w:r w:rsidRPr="00F4442C">
              <w:t>Indicates the policy used for slice optimization in the case of the failed network slice optimization.</w:t>
            </w:r>
          </w:p>
        </w:tc>
        <w:tc>
          <w:tcPr>
            <w:tcW w:w="1307" w:type="dxa"/>
            <w:vAlign w:val="center"/>
          </w:tcPr>
          <w:p w14:paraId="262C6603" w14:textId="77777777" w:rsidR="00E03F4B" w:rsidRPr="00F4442C" w:rsidRDefault="00E03F4B" w:rsidP="00197F6A">
            <w:pPr>
              <w:pStyle w:val="TAL"/>
              <w:rPr>
                <w:rFonts w:cs="Arial"/>
                <w:szCs w:val="18"/>
              </w:rPr>
            </w:pPr>
          </w:p>
        </w:tc>
      </w:tr>
    </w:tbl>
    <w:p w14:paraId="3D022CFC" w14:textId="77777777" w:rsidR="00E03F4B" w:rsidRPr="00F4442C" w:rsidRDefault="00E03F4B" w:rsidP="00E03F4B"/>
    <w:p w14:paraId="1784A0E2" w14:textId="77777777" w:rsidR="00E03F4B" w:rsidRPr="00F4442C" w:rsidRDefault="00E03F4B" w:rsidP="00E03F4B">
      <w:pPr>
        <w:pStyle w:val="51"/>
      </w:pPr>
      <w:bookmarkStart w:id="579" w:name="_Toc151743408"/>
      <w:r w:rsidRPr="00F4442C">
        <w:t>6.2.6.2.4</w:t>
      </w:r>
      <w:r w:rsidRPr="00F4442C">
        <w:tab/>
        <w:t>Type: NetSliceInformation</w:t>
      </w:r>
      <w:bookmarkEnd w:id="579"/>
    </w:p>
    <w:p w14:paraId="561CAFB4" w14:textId="77777777" w:rsidR="00E03F4B" w:rsidRPr="00F4442C" w:rsidRDefault="00E03F4B" w:rsidP="00E03F4B">
      <w:pPr>
        <w:pStyle w:val="TH"/>
      </w:pPr>
      <w:r w:rsidRPr="00F4442C">
        <w:rPr>
          <w:noProof/>
        </w:rPr>
        <w:t>Table </w:t>
      </w:r>
      <w:r w:rsidRPr="00F4442C">
        <w:t xml:space="preserve">6.2.6.2.4-1: </w:t>
      </w:r>
      <w:r w:rsidRPr="00F4442C">
        <w:rPr>
          <w:noProof/>
        </w:rPr>
        <w:t xml:space="preserve">Definition of type </w:t>
      </w:r>
      <w:r w:rsidRPr="00F4442C">
        <w:t>NetSliceInformation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03F4B" w:rsidRPr="00F4442C" w14:paraId="6E8F8777" w14:textId="77777777" w:rsidTr="00197F6A">
        <w:trPr>
          <w:jc w:val="center"/>
        </w:trPr>
        <w:tc>
          <w:tcPr>
            <w:tcW w:w="1413" w:type="dxa"/>
            <w:shd w:val="clear" w:color="auto" w:fill="C0C0C0"/>
            <w:vAlign w:val="center"/>
            <w:hideMark/>
          </w:tcPr>
          <w:p w14:paraId="258D6FAC" w14:textId="77777777" w:rsidR="00E03F4B" w:rsidRPr="00F4442C" w:rsidRDefault="00E03F4B" w:rsidP="00197F6A">
            <w:pPr>
              <w:pStyle w:val="TAH"/>
            </w:pPr>
            <w:r w:rsidRPr="00F4442C">
              <w:t>Attribute name</w:t>
            </w:r>
          </w:p>
        </w:tc>
        <w:tc>
          <w:tcPr>
            <w:tcW w:w="1417" w:type="dxa"/>
            <w:shd w:val="clear" w:color="auto" w:fill="C0C0C0"/>
            <w:vAlign w:val="center"/>
            <w:hideMark/>
          </w:tcPr>
          <w:p w14:paraId="3E01E6D0" w14:textId="77777777" w:rsidR="00E03F4B" w:rsidRPr="00F4442C" w:rsidRDefault="00E03F4B" w:rsidP="00197F6A">
            <w:pPr>
              <w:pStyle w:val="TAH"/>
            </w:pPr>
            <w:r w:rsidRPr="00F4442C">
              <w:t>Data type</w:t>
            </w:r>
          </w:p>
        </w:tc>
        <w:tc>
          <w:tcPr>
            <w:tcW w:w="426" w:type="dxa"/>
            <w:shd w:val="clear" w:color="auto" w:fill="C0C0C0"/>
            <w:vAlign w:val="center"/>
            <w:hideMark/>
          </w:tcPr>
          <w:p w14:paraId="6A007E6B" w14:textId="77777777" w:rsidR="00E03F4B" w:rsidRPr="00F4442C" w:rsidRDefault="00E03F4B" w:rsidP="00197F6A">
            <w:pPr>
              <w:pStyle w:val="TAH"/>
            </w:pPr>
            <w:r w:rsidRPr="00F4442C">
              <w:t>P</w:t>
            </w:r>
          </w:p>
        </w:tc>
        <w:tc>
          <w:tcPr>
            <w:tcW w:w="1134" w:type="dxa"/>
            <w:shd w:val="clear" w:color="auto" w:fill="C0C0C0"/>
            <w:vAlign w:val="center"/>
          </w:tcPr>
          <w:p w14:paraId="2FFECC4D" w14:textId="77777777" w:rsidR="00E03F4B" w:rsidRPr="00F4442C" w:rsidRDefault="00E03F4B" w:rsidP="00197F6A">
            <w:pPr>
              <w:pStyle w:val="TAH"/>
            </w:pPr>
            <w:r w:rsidRPr="00F4442C">
              <w:t>Cardinality</w:t>
            </w:r>
          </w:p>
        </w:tc>
        <w:tc>
          <w:tcPr>
            <w:tcW w:w="3685" w:type="dxa"/>
            <w:shd w:val="clear" w:color="auto" w:fill="C0C0C0"/>
            <w:vAlign w:val="center"/>
            <w:hideMark/>
          </w:tcPr>
          <w:p w14:paraId="5CF0825C" w14:textId="77777777" w:rsidR="00E03F4B" w:rsidRPr="00F4442C" w:rsidRDefault="00E03F4B" w:rsidP="00197F6A">
            <w:pPr>
              <w:pStyle w:val="TAH"/>
              <w:rPr>
                <w:rFonts w:cs="Arial"/>
                <w:szCs w:val="18"/>
              </w:rPr>
            </w:pPr>
            <w:r w:rsidRPr="00F4442C">
              <w:rPr>
                <w:rFonts w:cs="Arial"/>
                <w:szCs w:val="18"/>
              </w:rPr>
              <w:t>Description</w:t>
            </w:r>
          </w:p>
        </w:tc>
        <w:tc>
          <w:tcPr>
            <w:tcW w:w="1449" w:type="dxa"/>
            <w:shd w:val="clear" w:color="auto" w:fill="C0C0C0"/>
            <w:vAlign w:val="center"/>
          </w:tcPr>
          <w:p w14:paraId="11C5DBD7"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595DEB37" w14:textId="77777777" w:rsidTr="00197F6A">
        <w:trPr>
          <w:jc w:val="center"/>
        </w:trPr>
        <w:tc>
          <w:tcPr>
            <w:tcW w:w="1413" w:type="dxa"/>
            <w:vAlign w:val="center"/>
          </w:tcPr>
          <w:p w14:paraId="134CE18F" w14:textId="77777777" w:rsidR="00E03F4B" w:rsidRPr="00F4442C" w:rsidRDefault="00E03F4B" w:rsidP="00197F6A">
            <w:pPr>
              <w:pStyle w:val="TAL"/>
            </w:pPr>
            <w:r w:rsidRPr="00F4442C">
              <w:t>nest</w:t>
            </w:r>
          </w:p>
        </w:tc>
        <w:tc>
          <w:tcPr>
            <w:tcW w:w="1417" w:type="dxa"/>
            <w:vAlign w:val="center"/>
          </w:tcPr>
          <w:p w14:paraId="0775F236" w14:textId="77777777" w:rsidR="00E03F4B" w:rsidRPr="00F4442C" w:rsidRDefault="00E03F4B" w:rsidP="00197F6A">
            <w:pPr>
              <w:pStyle w:val="TAL"/>
            </w:pPr>
            <w:r w:rsidRPr="00F4442C">
              <w:t>string</w:t>
            </w:r>
          </w:p>
        </w:tc>
        <w:tc>
          <w:tcPr>
            <w:tcW w:w="426" w:type="dxa"/>
            <w:vAlign w:val="center"/>
          </w:tcPr>
          <w:p w14:paraId="52D9AB20" w14:textId="77777777" w:rsidR="00E03F4B" w:rsidRPr="00F4442C" w:rsidRDefault="00E03F4B" w:rsidP="00197F6A">
            <w:pPr>
              <w:pStyle w:val="TAC"/>
            </w:pPr>
            <w:r w:rsidRPr="00F4442C">
              <w:t>M</w:t>
            </w:r>
          </w:p>
        </w:tc>
        <w:tc>
          <w:tcPr>
            <w:tcW w:w="1134" w:type="dxa"/>
            <w:vAlign w:val="center"/>
          </w:tcPr>
          <w:p w14:paraId="0386DC98" w14:textId="77777777" w:rsidR="00E03F4B" w:rsidRPr="00F4442C" w:rsidRDefault="00E03F4B" w:rsidP="00197F6A">
            <w:pPr>
              <w:pStyle w:val="TAC"/>
            </w:pPr>
            <w:r w:rsidRPr="00F4442C">
              <w:t>1</w:t>
            </w:r>
          </w:p>
        </w:tc>
        <w:tc>
          <w:tcPr>
            <w:tcW w:w="3685" w:type="dxa"/>
            <w:vAlign w:val="center"/>
          </w:tcPr>
          <w:p w14:paraId="67C97142" w14:textId="77777777" w:rsidR="00E03F4B" w:rsidRPr="00F4442C" w:rsidRDefault="00E03F4B" w:rsidP="00197F6A">
            <w:pPr>
              <w:pStyle w:val="TAL"/>
              <w:rPr>
                <w:rFonts w:cs="Arial"/>
                <w:szCs w:val="18"/>
              </w:rPr>
            </w:pPr>
            <w:r w:rsidRPr="00F4442C">
              <w:rPr>
                <w:rFonts w:cs="Arial"/>
                <w:szCs w:val="18"/>
              </w:rPr>
              <w:t>Contains the network slice information.</w:t>
            </w:r>
          </w:p>
        </w:tc>
        <w:tc>
          <w:tcPr>
            <w:tcW w:w="1449" w:type="dxa"/>
            <w:vAlign w:val="center"/>
          </w:tcPr>
          <w:p w14:paraId="360ADA1A" w14:textId="77777777" w:rsidR="00E03F4B" w:rsidRPr="00F4442C" w:rsidRDefault="00E03F4B" w:rsidP="00197F6A">
            <w:pPr>
              <w:pStyle w:val="TAL"/>
              <w:rPr>
                <w:rFonts w:cs="Arial"/>
                <w:szCs w:val="18"/>
              </w:rPr>
            </w:pPr>
          </w:p>
        </w:tc>
      </w:tr>
      <w:tr w:rsidR="00E03F4B" w:rsidRPr="00F4442C" w14:paraId="3628F6DF" w14:textId="77777777" w:rsidTr="00197F6A">
        <w:trPr>
          <w:jc w:val="center"/>
        </w:trPr>
        <w:tc>
          <w:tcPr>
            <w:tcW w:w="1413" w:type="dxa"/>
            <w:tcBorders>
              <w:top w:val="single" w:sz="6" w:space="0" w:color="auto"/>
              <w:left w:val="single" w:sz="6" w:space="0" w:color="auto"/>
              <w:bottom w:val="single" w:sz="6" w:space="0" w:color="auto"/>
              <w:right w:val="single" w:sz="6" w:space="0" w:color="auto"/>
            </w:tcBorders>
          </w:tcPr>
          <w:p w14:paraId="031579AC" w14:textId="77777777" w:rsidR="00E03F4B" w:rsidRPr="00F4442C" w:rsidRDefault="00E03F4B" w:rsidP="00197F6A">
            <w:pPr>
              <w:pStyle w:val="TAL"/>
            </w:pPr>
            <w:r w:rsidRPr="00F4442C">
              <w:rPr>
                <w:lang w:eastAsia="zh-CN"/>
              </w:rPr>
              <w:t>snssai</w:t>
            </w:r>
          </w:p>
        </w:tc>
        <w:tc>
          <w:tcPr>
            <w:tcW w:w="1417" w:type="dxa"/>
            <w:tcBorders>
              <w:top w:val="single" w:sz="6" w:space="0" w:color="auto"/>
              <w:left w:val="single" w:sz="6" w:space="0" w:color="auto"/>
              <w:bottom w:val="single" w:sz="6" w:space="0" w:color="auto"/>
              <w:right w:val="single" w:sz="6" w:space="0" w:color="auto"/>
            </w:tcBorders>
          </w:tcPr>
          <w:p w14:paraId="69E9630B" w14:textId="77777777" w:rsidR="00E03F4B" w:rsidRPr="00F4442C" w:rsidRDefault="00E03F4B" w:rsidP="00197F6A">
            <w:pPr>
              <w:pStyle w:val="TAL"/>
            </w:pPr>
            <w:r w:rsidRPr="00F4442C">
              <w:t>string</w:t>
            </w:r>
          </w:p>
        </w:tc>
        <w:tc>
          <w:tcPr>
            <w:tcW w:w="426" w:type="dxa"/>
            <w:tcBorders>
              <w:top w:val="single" w:sz="6" w:space="0" w:color="auto"/>
              <w:left w:val="single" w:sz="6" w:space="0" w:color="auto"/>
              <w:bottom w:val="single" w:sz="6" w:space="0" w:color="auto"/>
              <w:right w:val="single" w:sz="6" w:space="0" w:color="auto"/>
            </w:tcBorders>
            <w:vAlign w:val="center"/>
          </w:tcPr>
          <w:p w14:paraId="3989999B" w14:textId="77777777" w:rsidR="00E03F4B" w:rsidRPr="00F4442C" w:rsidRDefault="00E03F4B" w:rsidP="00197F6A">
            <w:pPr>
              <w:pStyle w:val="TAC"/>
            </w:pPr>
            <w:r w:rsidRPr="00F4442C">
              <w:t>M</w:t>
            </w:r>
          </w:p>
        </w:tc>
        <w:tc>
          <w:tcPr>
            <w:tcW w:w="1134" w:type="dxa"/>
            <w:tcBorders>
              <w:top w:val="single" w:sz="6" w:space="0" w:color="auto"/>
              <w:left w:val="single" w:sz="6" w:space="0" w:color="auto"/>
              <w:bottom w:val="single" w:sz="6" w:space="0" w:color="auto"/>
              <w:right w:val="single" w:sz="6" w:space="0" w:color="auto"/>
            </w:tcBorders>
            <w:vAlign w:val="center"/>
          </w:tcPr>
          <w:p w14:paraId="6ED69C68" w14:textId="77777777" w:rsidR="00E03F4B" w:rsidRPr="00F4442C" w:rsidRDefault="00E03F4B" w:rsidP="00197F6A">
            <w:pPr>
              <w:pStyle w:val="TAC"/>
            </w:pPr>
            <w:r w:rsidRPr="00F4442C">
              <w:t>1</w:t>
            </w:r>
          </w:p>
        </w:tc>
        <w:tc>
          <w:tcPr>
            <w:tcW w:w="3685" w:type="dxa"/>
            <w:tcBorders>
              <w:top w:val="single" w:sz="6" w:space="0" w:color="auto"/>
              <w:left w:val="single" w:sz="6" w:space="0" w:color="auto"/>
              <w:bottom w:val="single" w:sz="6" w:space="0" w:color="auto"/>
              <w:right w:val="single" w:sz="6" w:space="0" w:color="auto"/>
            </w:tcBorders>
            <w:vAlign w:val="center"/>
          </w:tcPr>
          <w:p w14:paraId="3A3B3E76" w14:textId="77777777" w:rsidR="00E03F4B" w:rsidRPr="00F4442C" w:rsidRDefault="00E03F4B" w:rsidP="00197F6A">
            <w:pPr>
              <w:pStyle w:val="TAL"/>
              <w:rPr>
                <w:rFonts w:cs="Arial"/>
                <w:szCs w:val="18"/>
              </w:rPr>
            </w:pPr>
            <w:r w:rsidRPr="00F4442C">
              <w:rPr>
                <w:rFonts w:cs="Arial"/>
                <w:szCs w:val="18"/>
              </w:rPr>
              <w:t xml:space="preserve">Contains the network slice </w:t>
            </w:r>
            <w:r w:rsidRPr="00F4442C">
              <w:rPr>
                <w:lang w:eastAsia="zh-CN"/>
              </w:rPr>
              <w:t>identifier</w:t>
            </w:r>
            <w:r w:rsidRPr="00F4442C">
              <w:rPr>
                <w:rFonts w:cs="Arial"/>
                <w:szCs w:val="18"/>
              </w:rPr>
              <w:t>.</w:t>
            </w:r>
          </w:p>
        </w:tc>
        <w:tc>
          <w:tcPr>
            <w:tcW w:w="1449" w:type="dxa"/>
            <w:tcBorders>
              <w:top w:val="single" w:sz="6" w:space="0" w:color="auto"/>
              <w:left w:val="single" w:sz="6" w:space="0" w:color="auto"/>
              <w:bottom w:val="single" w:sz="6" w:space="0" w:color="auto"/>
              <w:right w:val="single" w:sz="6" w:space="0" w:color="auto"/>
            </w:tcBorders>
            <w:vAlign w:val="center"/>
          </w:tcPr>
          <w:p w14:paraId="0DD8184D" w14:textId="77777777" w:rsidR="00E03F4B" w:rsidRPr="00F4442C" w:rsidRDefault="00E03F4B" w:rsidP="00197F6A">
            <w:pPr>
              <w:pStyle w:val="TAL"/>
              <w:rPr>
                <w:rFonts w:cs="Arial"/>
                <w:szCs w:val="18"/>
              </w:rPr>
            </w:pPr>
          </w:p>
        </w:tc>
      </w:tr>
    </w:tbl>
    <w:p w14:paraId="5C93ABFE" w14:textId="77777777" w:rsidR="00E03F4B" w:rsidRPr="00F4442C" w:rsidRDefault="00E03F4B" w:rsidP="00E03F4B"/>
    <w:p w14:paraId="283A0717" w14:textId="77777777" w:rsidR="00E03F4B" w:rsidRPr="00F4442C" w:rsidRDefault="00E03F4B" w:rsidP="00E03F4B">
      <w:pPr>
        <w:pStyle w:val="EditorsNote"/>
      </w:pPr>
      <w:r w:rsidRPr="00F4442C">
        <w:t>Editor's Note:</w:t>
      </w:r>
      <w:r w:rsidRPr="00F4442C">
        <w:tab/>
        <w:t>The encoding of the "nest" and "snssai" attribute are FFS.</w:t>
      </w:r>
    </w:p>
    <w:p w14:paraId="552ED2B3" w14:textId="77777777" w:rsidR="00E03F4B" w:rsidRPr="00F4442C" w:rsidRDefault="00E03F4B" w:rsidP="00E03F4B"/>
    <w:p w14:paraId="0055F29A" w14:textId="77777777" w:rsidR="00E03F4B" w:rsidRPr="00F4442C" w:rsidRDefault="00E03F4B" w:rsidP="00E03F4B">
      <w:pPr>
        <w:pStyle w:val="41"/>
        <w:rPr>
          <w:lang w:val="en-US"/>
        </w:rPr>
      </w:pPr>
      <w:bookmarkStart w:id="580" w:name="_Toc148176991"/>
      <w:bookmarkStart w:id="581" w:name="_Toc148359041"/>
      <w:bookmarkStart w:id="582" w:name="_Toc151743409"/>
      <w:r w:rsidRPr="00F4442C">
        <w:t>6.2</w:t>
      </w:r>
      <w:r w:rsidRPr="00F4442C">
        <w:rPr>
          <w:lang w:val="en-US"/>
        </w:rPr>
        <w:t>.6.3</w:t>
      </w:r>
      <w:r w:rsidRPr="00F4442C">
        <w:rPr>
          <w:lang w:val="en-US"/>
        </w:rPr>
        <w:tab/>
        <w:t>Simple data types and enumerations</w:t>
      </w:r>
      <w:bookmarkEnd w:id="580"/>
      <w:bookmarkEnd w:id="581"/>
      <w:bookmarkEnd w:id="582"/>
    </w:p>
    <w:p w14:paraId="7C489BB0" w14:textId="77777777" w:rsidR="00E03F4B" w:rsidRPr="00F4442C" w:rsidRDefault="00E03F4B" w:rsidP="00E03F4B">
      <w:pPr>
        <w:pStyle w:val="51"/>
      </w:pPr>
      <w:bookmarkStart w:id="583" w:name="_Toc148176992"/>
      <w:bookmarkStart w:id="584" w:name="_Toc148359042"/>
      <w:bookmarkStart w:id="585" w:name="_Toc151743410"/>
      <w:r w:rsidRPr="00F4442C">
        <w:t>6.2.6.3.1</w:t>
      </w:r>
      <w:r w:rsidRPr="00F4442C">
        <w:tab/>
        <w:t>Introduction</w:t>
      </w:r>
      <w:bookmarkEnd w:id="583"/>
      <w:bookmarkEnd w:id="584"/>
      <w:bookmarkEnd w:id="585"/>
    </w:p>
    <w:p w14:paraId="0889B36A" w14:textId="77777777" w:rsidR="00E03F4B" w:rsidRPr="00F4442C" w:rsidRDefault="00E03F4B" w:rsidP="00E03F4B">
      <w:r w:rsidRPr="00F4442C">
        <w:t>This clause defines simple data types and enumerations that can be referenced from data structures defined in the previous clauses.</w:t>
      </w:r>
    </w:p>
    <w:p w14:paraId="25B4B0C4" w14:textId="77777777" w:rsidR="00E03F4B" w:rsidRPr="00F4442C" w:rsidRDefault="00E03F4B" w:rsidP="00E03F4B">
      <w:pPr>
        <w:pStyle w:val="51"/>
      </w:pPr>
      <w:bookmarkStart w:id="586" w:name="_Toc148176993"/>
      <w:bookmarkStart w:id="587" w:name="_Toc148359043"/>
      <w:bookmarkStart w:id="588" w:name="_Toc151743411"/>
      <w:r w:rsidRPr="00F4442C">
        <w:t>6.2.6.3.2</w:t>
      </w:r>
      <w:r w:rsidRPr="00F4442C">
        <w:tab/>
        <w:t>Simple data types</w:t>
      </w:r>
      <w:bookmarkEnd w:id="586"/>
      <w:bookmarkEnd w:id="587"/>
      <w:bookmarkEnd w:id="588"/>
    </w:p>
    <w:p w14:paraId="1FEE1F14" w14:textId="77777777" w:rsidR="00E03F4B" w:rsidRPr="00F4442C" w:rsidRDefault="00E03F4B" w:rsidP="00E03F4B">
      <w:r w:rsidRPr="00F4442C">
        <w:t>The simple data types defined in table 6.2.6.3.2-1 shall be supported.</w:t>
      </w:r>
    </w:p>
    <w:p w14:paraId="0D2B0DDF" w14:textId="77777777" w:rsidR="00E03F4B" w:rsidRPr="00F4442C" w:rsidRDefault="00E03F4B" w:rsidP="00E03F4B">
      <w:pPr>
        <w:pStyle w:val="TH"/>
      </w:pPr>
      <w:r w:rsidRPr="00F4442C">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03F4B" w:rsidRPr="00F4442C" w14:paraId="705D25C6" w14:textId="77777777" w:rsidTr="00197F6A">
        <w:trPr>
          <w:jc w:val="center"/>
        </w:trPr>
        <w:tc>
          <w:tcPr>
            <w:tcW w:w="847" w:type="pct"/>
            <w:shd w:val="clear" w:color="auto" w:fill="C0C0C0"/>
            <w:tcMar>
              <w:top w:w="0" w:type="dxa"/>
              <w:left w:w="108" w:type="dxa"/>
              <w:bottom w:w="0" w:type="dxa"/>
              <w:right w:w="108" w:type="dxa"/>
            </w:tcMar>
            <w:vAlign w:val="center"/>
          </w:tcPr>
          <w:p w14:paraId="47BFE20D" w14:textId="77777777" w:rsidR="00E03F4B" w:rsidRPr="00F4442C" w:rsidRDefault="00E03F4B" w:rsidP="00197F6A">
            <w:pPr>
              <w:pStyle w:val="TAH"/>
            </w:pPr>
            <w:r w:rsidRPr="00F4442C">
              <w:t>Type Name</w:t>
            </w:r>
          </w:p>
        </w:tc>
        <w:tc>
          <w:tcPr>
            <w:tcW w:w="837" w:type="pct"/>
            <w:shd w:val="clear" w:color="auto" w:fill="C0C0C0"/>
            <w:tcMar>
              <w:top w:w="0" w:type="dxa"/>
              <w:left w:w="108" w:type="dxa"/>
              <w:bottom w:w="0" w:type="dxa"/>
              <w:right w:w="108" w:type="dxa"/>
            </w:tcMar>
            <w:vAlign w:val="center"/>
          </w:tcPr>
          <w:p w14:paraId="274FF5D9" w14:textId="77777777" w:rsidR="00E03F4B" w:rsidRPr="00F4442C" w:rsidRDefault="00E03F4B" w:rsidP="00197F6A">
            <w:pPr>
              <w:pStyle w:val="TAH"/>
            </w:pPr>
            <w:r w:rsidRPr="00F4442C">
              <w:t>Type Definition</w:t>
            </w:r>
          </w:p>
        </w:tc>
        <w:tc>
          <w:tcPr>
            <w:tcW w:w="2051" w:type="pct"/>
            <w:shd w:val="clear" w:color="auto" w:fill="C0C0C0"/>
            <w:vAlign w:val="center"/>
          </w:tcPr>
          <w:p w14:paraId="4197599A" w14:textId="77777777" w:rsidR="00E03F4B" w:rsidRPr="00F4442C" w:rsidRDefault="00E03F4B" w:rsidP="00197F6A">
            <w:pPr>
              <w:pStyle w:val="TAH"/>
            </w:pPr>
            <w:r w:rsidRPr="00F4442C">
              <w:t>Description</w:t>
            </w:r>
          </w:p>
        </w:tc>
        <w:tc>
          <w:tcPr>
            <w:tcW w:w="1265" w:type="pct"/>
            <w:shd w:val="clear" w:color="auto" w:fill="C0C0C0"/>
            <w:vAlign w:val="center"/>
          </w:tcPr>
          <w:p w14:paraId="665545A1" w14:textId="77777777" w:rsidR="00E03F4B" w:rsidRPr="00F4442C" w:rsidRDefault="00E03F4B" w:rsidP="00197F6A">
            <w:pPr>
              <w:pStyle w:val="TAH"/>
            </w:pPr>
            <w:r w:rsidRPr="00F4442C">
              <w:t>Applicability</w:t>
            </w:r>
          </w:p>
        </w:tc>
      </w:tr>
      <w:tr w:rsidR="00E03F4B" w:rsidRPr="00F4442C" w14:paraId="1737B3F3" w14:textId="77777777" w:rsidTr="00197F6A">
        <w:trPr>
          <w:jc w:val="center"/>
        </w:trPr>
        <w:tc>
          <w:tcPr>
            <w:tcW w:w="847" w:type="pct"/>
            <w:tcMar>
              <w:top w:w="0" w:type="dxa"/>
              <w:left w:w="108" w:type="dxa"/>
              <w:bottom w:w="0" w:type="dxa"/>
              <w:right w:w="108" w:type="dxa"/>
            </w:tcMar>
            <w:vAlign w:val="center"/>
          </w:tcPr>
          <w:p w14:paraId="407F1989" w14:textId="77777777" w:rsidR="00E03F4B" w:rsidRPr="00F4442C" w:rsidRDefault="00E03F4B" w:rsidP="00197F6A">
            <w:pPr>
              <w:pStyle w:val="TAL"/>
            </w:pPr>
          </w:p>
        </w:tc>
        <w:tc>
          <w:tcPr>
            <w:tcW w:w="837" w:type="pct"/>
            <w:tcMar>
              <w:top w:w="0" w:type="dxa"/>
              <w:left w:w="108" w:type="dxa"/>
              <w:bottom w:w="0" w:type="dxa"/>
              <w:right w:w="108" w:type="dxa"/>
            </w:tcMar>
            <w:vAlign w:val="center"/>
          </w:tcPr>
          <w:p w14:paraId="6703794E" w14:textId="77777777" w:rsidR="00E03F4B" w:rsidRPr="00F4442C" w:rsidRDefault="00E03F4B" w:rsidP="00197F6A">
            <w:pPr>
              <w:pStyle w:val="TAL"/>
            </w:pPr>
          </w:p>
        </w:tc>
        <w:tc>
          <w:tcPr>
            <w:tcW w:w="2051" w:type="pct"/>
            <w:vAlign w:val="center"/>
          </w:tcPr>
          <w:p w14:paraId="0B518BB1" w14:textId="77777777" w:rsidR="00E03F4B" w:rsidRPr="00F4442C" w:rsidRDefault="00E03F4B" w:rsidP="00197F6A">
            <w:pPr>
              <w:pStyle w:val="TAL"/>
            </w:pPr>
          </w:p>
        </w:tc>
        <w:tc>
          <w:tcPr>
            <w:tcW w:w="1265" w:type="pct"/>
            <w:vAlign w:val="center"/>
          </w:tcPr>
          <w:p w14:paraId="5268BD6C" w14:textId="77777777" w:rsidR="00E03F4B" w:rsidRPr="00F4442C" w:rsidRDefault="00E03F4B" w:rsidP="00197F6A">
            <w:pPr>
              <w:pStyle w:val="TAL"/>
            </w:pPr>
          </w:p>
        </w:tc>
      </w:tr>
    </w:tbl>
    <w:p w14:paraId="4EFF3157" w14:textId="77777777" w:rsidR="00E03F4B" w:rsidRPr="00F4442C" w:rsidRDefault="00E03F4B" w:rsidP="00E03F4B"/>
    <w:p w14:paraId="2F14BC0F" w14:textId="77777777" w:rsidR="00E03F4B" w:rsidRPr="00F4442C" w:rsidRDefault="00E03F4B" w:rsidP="00E03F4B">
      <w:pPr>
        <w:pStyle w:val="41"/>
        <w:rPr>
          <w:lang w:val="en-US"/>
        </w:rPr>
      </w:pPr>
      <w:bookmarkStart w:id="589" w:name="_Toc148176996"/>
      <w:bookmarkStart w:id="590" w:name="_Toc148359046"/>
      <w:bookmarkStart w:id="591" w:name="_Toc151743412"/>
      <w:r w:rsidRPr="00F4442C">
        <w:t>6.2</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589"/>
      <w:bookmarkEnd w:id="590"/>
      <w:bookmarkEnd w:id="591"/>
    </w:p>
    <w:p w14:paraId="497F630A" w14:textId="77777777" w:rsidR="00E03F4B" w:rsidRPr="00F4442C" w:rsidRDefault="00E03F4B" w:rsidP="00E03F4B">
      <w:r w:rsidRPr="00F4442C">
        <w:t>There are no data types describing alternative data types or combinations of data types defined for this API in this release of the specification.</w:t>
      </w:r>
    </w:p>
    <w:p w14:paraId="37075D6F" w14:textId="77777777" w:rsidR="00E03F4B" w:rsidRPr="00F4442C" w:rsidRDefault="00E03F4B" w:rsidP="00E03F4B">
      <w:pPr>
        <w:pStyle w:val="41"/>
      </w:pPr>
      <w:bookmarkStart w:id="592" w:name="_Toc148176997"/>
      <w:bookmarkStart w:id="593" w:name="_Toc148359047"/>
      <w:bookmarkStart w:id="594" w:name="_Toc151743413"/>
      <w:r w:rsidRPr="00F4442C">
        <w:t>6.2.6.5</w:t>
      </w:r>
      <w:r w:rsidRPr="00F4442C">
        <w:tab/>
        <w:t>Binary data</w:t>
      </w:r>
      <w:bookmarkEnd w:id="592"/>
      <w:bookmarkEnd w:id="593"/>
      <w:bookmarkEnd w:id="594"/>
    </w:p>
    <w:p w14:paraId="30984D42" w14:textId="77777777" w:rsidR="00E03F4B" w:rsidRPr="00F4442C" w:rsidRDefault="00E03F4B" w:rsidP="00E03F4B">
      <w:pPr>
        <w:pStyle w:val="51"/>
      </w:pPr>
      <w:bookmarkStart w:id="595" w:name="_Toc148176998"/>
      <w:bookmarkStart w:id="596" w:name="_Toc148359048"/>
      <w:bookmarkStart w:id="597" w:name="_Toc151743414"/>
      <w:r w:rsidRPr="00F4442C">
        <w:t>6.2.6.5.1</w:t>
      </w:r>
      <w:r w:rsidRPr="00F4442C">
        <w:tab/>
        <w:t>Binary Data Types</w:t>
      </w:r>
      <w:bookmarkEnd w:id="595"/>
      <w:bookmarkEnd w:id="596"/>
      <w:bookmarkEnd w:id="597"/>
    </w:p>
    <w:p w14:paraId="5DD89FF6" w14:textId="77777777" w:rsidR="00E03F4B" w:rsidRPr="00F4442C" w:rsidRDefault="00E03F4B" w:rsidP="00E03F4B">
      <w:pPr>
        <w:pStyle w:val="TH"/>
      </w:pPr>
      <w:r w:rsidRPr="00F4442C">
        <w:t>Table 6.2.6.5.1-1: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E03F4B" w:rsidRPr="00F4442C" w14:paraId="64CF0EC8" w14:textId="77777777" w:rsidTr="00197F6A">
        <w:trPr>
          <w:jc w:val="center"/>
        </w:trPr>
        <w:tc>
          <w:tcPr>
            <w:tcW w:w="2544" w:type="dxa"/>
            <w:shd w:val="clear" w:color="000000" w:fill="C0C0C0"/>
            <w:vAlign w:val="center"/>
          </w:tcPr>
          <w:p w14:paraId="5A7D890A" w14:textId="77777777" w:rsidR="00E03F4B" w:rsidRPr="00F4442C" w:rsidRDefault="00E03F4B" w:rsidP="00197F6A">
            <w:pPr>
              <w:pStyle w:val="TAH"/>
            </w:pPr>
            <w:r w:rsidRPr="00F4442C">
              <w:t>Name</w:t>
            </w:r>
          </w:p>
        </w:tc>
        <w:tc>
          <w:tcPr>
            <w:tcW w:w="2694" w:type="dxa"/>
            <w:shd w:val="clear" w:color="000000" w:fill="C0C0C0"/>
            <w:vAlign w:val="center"/>
          </w:tcPr>
          <w:p w14:paraId="1CFF3B52" w14:textId="77777777" w:rsidR="00E03F4B" w:rsidRPr="00F4442C" w:rsidRDefault="00E03F4B" w:rsidP="00197F6A">
            <w:pPr>
              <w:pStyle w:val="TAH"/>
            </w:pPr>
            <w:r w:rsidRPr="00F4442C">
              <w:t>Clause defined</w:t>
            </w:r>
          </w:p>
        </w:tc>
        <w:tc>
          <w:tcPr>
            <w:tcW w:w="4381" w:type="dxa"/>
            <w:shd w:val="clear" w:color="000000" w:fill="C0C0C0"/>
            <w:vAlign w:val="center"/>
          </w:tcPr>
          <w:p w14:paraId="069387D8" w14:textId="77777777" w:rsidR="00E03F4B" w:rsidRPr="00F4442C" w:rsidRDefault="00E03F4B" w:rsidP="00197F6A">
            <w:pPr>
              <w:pStyle w:val="TAH"/>
            </w:pPr>
            <w:r w:rsidRPr="00F4442C">
              <w:t>Content type</w:t>
            </w:r>
          </w:p>
        </w:tc>
      </w:tr>
      <w:tr w:rsidR="00E03F4B" w:rsidRPr="00F4442C" w14:paraId="24914D88" w14:textId="77777777" w:rsidTr="00197F6A">
        <w:trPr>
          <w:jc w:val="center"/>
        </w:trPr>
        <w:tc>
          <w:tcPr>
            <w:tcW w:w="2544" w:type="dxa"/>
            <w:vAlign w:val="center"/>
          </w:tcPr>
          <w:p w14:paraId="7676FA07" w14:textId="77777777" w:rsidR="00E03F4B" w:rsidRPr="00F4442C" w:rsidRDefault="00E03F4B" w:rsidP="00197F6A">
            <w:pPr>
              <w:pStyle w:val="TAL"/>
            </w:pPr>
          </w:p>
        </w:tc>
        <w:tc>
          <w:tcPr>
            <w:tcW w:w="2694" w:type="dxa"/>
            <w:vAlign w:val="center"/>
          </w:tcPr>
          <w:p w14:paraId="4D62C38C" w14:textId="77777777" w:rsidR="00E03F4B" w:rsidRPr="00F4442C" w:rsidRDefault="00E03F4B" w:rsidP="00197F6A">
            <w:pPr>
              <w:pStyle w:val="TAC"/>
            </w:pPr>
          </w:p>
        </w:tc>
        <w:tc>
          <w:tcPr>
            <w:tcW w:w="4381" w:type="dxa"/>
            <w:vAlign w:val="center"/>
          </w:tcPr>
          <w:p w14:paraId="60F4A601" w14:textId="77777777" w:rsidR="00E03F4B" w:rsidRPr="00F4442C" w:rsidRDefault="00E03F4B" w:rsidP="00197F6A">
            <w:pPr>
              <w:pStyle w:val="TAL"/>
              <w:rPr>
                <w:rFonts w:cs="Arial"/>
                <w:szCs w:val="18"/>
              </w:rPr>
            </w:pPr>
          </w:p>
        </w:tc>
      </w:tr>
    </w:tbl>
    <w:p w14:paraId="755813B9" w14:textId="77777777" w:rsidR="00E03F4B" w:rsidRPr="00F4442C" w:rsidRDefault="00E03F4B" w:rsidP="00E03F4B"/>
    <w:p w14:paraId="4EF99EAF" w14:textId="77777777" w:rsidR="00E03F4B" w:rsidRPr="00F4442C" w:rsidRDefault="00E03F4B" w:rsidP="00E03F4B">
      <w:pPr>
        <w:pStyle w:val="31"/>
        <w:rPr>
          <w:lang w:eastAsia="zh-CN"/>
        </w:rPr>
      </w:pPr>
      <w:bookmarkStart w:id="598" w:name="_Toc85734359"/>
      <w:bookmarkStart w:id="599" w:name="_Toc89431658"/>
      <w:bookmarkStart w:id="600" w:name="_Toc97042470"/>
      <w:bookmarkStart w:id="601" w:name="_Toc97045614"/>
      <w:bookmarkStart w:id="602" w:name="_Toc97155359"/>
      <w:bookmarkStart w:id="603" w:name="_Toc101521496"/>
      <w:bookmarkStart w:id="604" w:name="_Toc120537608"/>
      <w:bookmarkStart w:id="605" w:name="_Toc151743415"/>
      <w:r w:rsidRPr="00F4442C">
        <w:lastRenderedPageBreak/>
        <w:t>6.2.7</w:t>
      </w:r>
      <w:r w:rsidRPr="00F4442C">
        <w:tab/>
        <w:t>Error Handling</w:t>
      </w:r>
      <w:bookmarkEnd w:id="598"/>
      <w:bookmarkEnd w:id="599"/>
      <w:bookmarkEnd w:id="600"/>
      <w:bookmarkEnd w:id="601"/>
      <w:bookmarkEnd w:id="602"/>
      <w:bookmarkEnd w:id="603"/>
      <w:bookmarkEnd w:id="604"/>
      <w:bookmarkEnd w:id="605"/>
    </w:p>
    <w:p w14:paraId="594990CA" w14:textId="77777777" w:rsidR="00E03F4B" w:rsidRPr="00F4442C" w:rsidRDefault="00E03F4B" w:rsidP="00E03F4B">
      <w:pPr>
        <w:pStyle w:val="41"/>
      </w:pPr>
      <w:bookmarkStart w:id="606" w:name="_Toc97039983"/>
      <w:bookmarkStart w:id="607" w:name="_Toc101521497"/>
      <w:bookmarkStart w:id="608" w:name="_Toc120537609"/>
      <w:bookmarkStart w:id="609" w:name="_Toc151743416"/>
      <w:r w:rsidRPr="00F4442C">
        <w:t>6.2.7.1</w:t>
      </w:r>
      <w:r w:rsidRPr="00F4442C">
        <w:tab/>
        <w:t>General</w:t>
      </w:r>
      <w:bookmarkEnd w:id="606"/>
      <w:bookmarkEnd w:id="607"/>
      <w:bookmarkEnd w:id="608"/>
      <w:bookmarkEnd w:id="609"/>
    </w:p>
    <w:p w14:paraId="764480D4" w14:textId="77777777" w:rsidR="00E03F4B" w:rsidRPr="00F4442C" w:rsidRDefault="00E03F4B" w:rsidP="00E03F4B">
      <w:bookmarkStart w:id="610" w:name="_Toc97039984"/>
      <w:bookmarkStart w:id="611" w:name="_Toc101521498"/>
      <w:bookmarkStart w:id="612" w:name="_Toc120537610"/>
      <w:r w:rsidRPr="00F4442C">
        <w:t>For the NSCE_NSOptimization API, HTTP error responses shall be supported as specified in clause 5.2.6 of 3GPP TS 29.122 [2].</w:t>
      </w:r>
    </w:p>
    <w:p w14:paraId="3D0F30FD" w14:textId="77777777" w:rsidR="00E03F4B" w:rsidRPr="00F4442C" w:rsidRDefault="00E03F4B" w:rsidP="00E03F4B">
      <w:pPr>
        <w:rPr>
          <w:rFonts w:eastAsia="Calibri"/>
        </w:rPr>
      </w:pPr>
      <w:r w:rsidRPr="00F4442C">
        <w:t>In addition, the requirements in the following clauses are applicable for the NSCE_NSOptimization API.</w:t>
      </w:r>
    </w:p>
    <w:p w14:paraId="0AD72A03" w14:textId="77777777" w:rsidR="00E03F4B" w:rsidRPr="00F4442C" w:rsidRDefault="00E03F4B" w:rsidP="00E03F4B">
      <w:pPr>
        <w:pStyle w:val="41"/>
      </w:pPr>
      <w:bookmarkStart w:id="613" w:name="_Toc151743417"/>
      <w:r w:rsidRPr="00F4442C">
        <w:t>6.2.7.2</w:t>
      </w:r>
      <w:r w:rsidRPr="00F4442C">
        <w:tab/>
        <w:t>Protocol Errors</w:t>
      </w:r>
      <w:bookmarkEnd w:id="610"/>
      <w:bookmarkEnd w:id="611"/>
      <w:bookmarkEnd w:id="612"/>
      <w:bookmarkEnd w:id="613"/>
    </w:p>
    <w:p w14:paraId="7B736F3B" w14:textId="77777777" w:rsidR="00E03F4B" w:rsidRPr="00F4442C" w:rsidRDefault="00E03F4B" w:rsidP="00E03F4B">
      <w:r w:rsidRPr="00F4442C">
        <w:t>No specific protocol errors for the NSCE_NSOptimization API are specified.</w:t>
      </w:r>
    </w:p>
    <w:p w14:paraId="167F28D7" w14:textId="77777777" w:rsidR="00E03F4B" w:rsidRPr="00F4442C" w:rsidRDefault="00E03F4B" w:rsidP="00E03F4B">
      <w:pPr>
        <w:pStyle w:val="41"/>
      </w:pPr>
      <w:bookmarkStart w:id="614" w:name="_Toc97039985"/>
      <w:bookmarkStart w:id="615" w:name="_Toc101521499"/>
      <w:bookmarkStart w:id="616" w:name="_Toc120537611"/>
      <w:bookmarkStart w:id="617" w:name="_Toc151743418"/>
      <w:r w:rsidRPr="00F4442C">
        <w:t>6.2.7.3</w:t>
      </w:r>
      <w:r w:rsidRPr="00F4442C">
        <w:tab/>
        <w:t>Application Errors</w:t>
      </w:r>
      <w:bookmarkEnd w:id="614"/>
      <w:bookmarkEnd w:id="615"/>
      <w:bookmarkEnd w:id="616"/>
      <w:bookmarkEnd w:id="617"/>
    </w:p>
    <w:p w14:paraId="274E8411" w14:textId="77777777" w:rsidR="00E03F4B" w:rsidRPr="00F4442C" w:rsidRDefault="00E03F4B" w:rsidP="00E03F4B">
      <w:r w:rsidRPr="00F4442C">
        <w:t>The application errors defined for the NSCE_NSOptimization API are listed in Table 6.4.7.3-1.</w:t>
      </w:r>
    </w:p>
    <w:p w14:paraId="0A2D505A" w14:textId="77777777" w:rsidR="00E03F4B" w:rsidRPr="00F4442C" w:rsidRDefault="00E03F4B" w:rsidP="00E03F4B">
      <w:pPr>
        <w:pStyle w:val="TH"/>
      </w:pPr>
      <w:r w:rsidRPr="00F4442C">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E03F4B" w:rsidRPr="00F4442C" w14:paraId="4EA663A6" w14:textId="77777777" w:rsidTr="00197F6A">
        <w:trPr>
          <w:jc w:val="center"/>
        </w:trPr>
        <w:tc>
          <w:tcPr>
            <w:tcW w:w="1790" w:type="dxa"/>
            <w:shd w:val="clear" w:color="auto" w:fill="C0C0C0"/>
            <w:vAlign w:val="center"/>
            <w:hideMark/>
          </w:tcPr>
          <w:p w14:paraId="07704DD0" w14:textId="77777777" w:rsidR="00E03F4B" w:rsidRPr="00F4442C" w:rsidRDefault="00E03F4B" w:rsidP="00197F6A">
            <w:pPr>
              <w:pStyle w:val="TAH"/>
            </w:pPr>
            <w:r w:rsidRPr="00F4442C">
              <w:t>Application Error</w:t>
            </w:r>
          </w:p>
        </w:tc>
        <w:tc>
          <w:tcPr>
            <w:tcW w:w="1746" w:type="dxa"/>
            <w:shd w:val="clear" w:color="auto" w:fill="C0C0C0"/>
            <w:vAlign w:val="center"/>
            <w:hideMark/>
          </w:tcPr>
          <w:p w14:paraId="7A65D21E" w14:textId="77777777" w:rsidR="00E03F4B" w:rsidRPr="00F4442C" w:rsidRDefault="00E03F4B" w:rsidP="00197F6A">
            <w:pPr>
              <w:pStyle w:val="TAH"/>
            </w:pPr>
            <w:r w:rsidRPr="00F4442C">
              <w:t>HTTP status code</w:t>
            </w:r>
          </w:p>
        </w:tc>
        <w:tc>
          <w:tcPr>
            <w:tcW w:w="4678" w:type="dxa"/>
            <w:shd w:val="clear" w:color="auto" w:fill="C0C0C0"/>
            <w:vAlign w:val="center"/>
            <w:hideMark/>
          </w:tcPr>
          <w:p w14:paraId="2F3AB386" w14:textId="77777777" w:rsidR="00E03F4B" w:rsidRPr="00F4442C" w:rsidRDefault="00E03F4B" w:rsidP="00197F6A">
            <w:pPr>
              <w:pStyle w:val="TAH"/>
            </w:pPr>
            <w:r w:rsidRPr="00F4442C">
              <w:t>Description</w:t>
            </w:r>
          </w:p>
        </w:tc>
        <w:tc>
          <w:tcPr>
            <w:tcW w:w="1411" w:type="dxa"/>
            <w:shd w:val="clear" w:color="auto" w:fill="C0C0C0"/>
            <w:vAlign w:val="center"/>
          </w:tcPr>
          <w:p w14:paraId="7A05E16F" w14:textId="77777777" w:rsidR="00E03F4B" w:rsidRPr="00F4442C" w:rsidRDefault="00E03F4B" w:rsidP="00197F6A">
            <w:pPr>
              <w:pStyle w:val="TAH"/>
            </w:pPr>
            <w:r w:rsidRPr="00F4442C">
              <w:t>Applicability</w:t>
            </w:r>
          </w:p>
        </w:tc>
      </w:tr>
      <w:tr w:rsidR="00E03F4B" w:rsidRPr="00F4442C" w14:paraId="2B859794" w14:textId="77777777" w:rsidTr="00197F6A">
        <w:trPr>
          <w:jc w:val="center"/>
        </w:trPr>
        <w:tc>
          <w:tcPr>
            <w:tcW w:w="1790" w:type="dxa"/>
            <w:vAlign w:val="center"/>
          </w:tcPr>
          <w:p w14:paraId="6049A8C0" w14:textId="77777777" w:rsidR="00E03F4B" w:rsidRPr="00F4442C" w:rsidRDefault="00E03F4B" w:rsidP="00197F6A">
            <w:pPr>
              <w:pStyle w:val="TAL"/>
            </w:pPr>
          </w:p>
        </w:tc>
        <w:tc>
          <w:tcPr>
            <w:tcW w:w="1746" w:type="dxa"/>
            <w:vAlign w:val="center"/>
          </w:tcPr>
          <w:p w14:paraId="04DBB89A" w14:textId="77777777" w:rsidR="00E03F4B" w:rsidRPr="00F4442C" w:rsidRDefault="00E03F4B" w:rsidP="00197F6A">
            <w:pPr>
              <w:pStyle w:val="TAL"/>
            </w:pPr>
          </w:p>
        </w:tc>
        <w:tc>
          <w:tcPr>
            <w:tcW w:w="4678" w:type="dxa"/>
            <w:vAlign w:val="center"/>
          </w:tcPr>
          <w:p w14:paraId="7C45A02B" w14:textId="77777777" w:rsidR="00E03F4B" w:rsidRPr="00F4442C" w:rsidRDefault="00E03F4B" w:rsidP="00197F6A">
            <w:pPr>
              <w:pStyle w:val="TAL"/>
              <w:rPr>
                <w:rFonts w:cs="Arial"/>
                <w:szCs w:val="18"/>
              </w:rPr>
            </w:pPr>
          </w:p>
        </w:tc>
        <w:tc>
          <w:tcPr>
            <w:tcW w:w="1411" w:type="dxa"/>
            <w:vAlign w:val="center"/>
          </w:tcPr>
          <w:p w14:paraId="161E829E" w14:textId="77777777" w:rsidR="00E03F4B" w:rsidRPr="00F4442C" w:rsidRDefault="00E03F4B" w:rsidP="00197F6A">
            <w:pPr>
              <w:pStyle w:val="TAL"/>
              <w:rPr>
                <w:rFonts w:cs="Arial"/>
                <w:szCs w:val="18"/>
              </w:rPr>
            </w:pPr>
          </w:p>
        </w:tc>
      </w:tr>
    </w:tbl>
    <w:p w14:paraId="3F14DABD" w14:textId="77777777" w:rsidR="00E03F4B" w:rsidRPr="00F4442C" w:rsidRDefault="00E03F4B" w:rsidP="00E03F4B"/>
    <w:p w14:paraId="1E185390" w14:textId="77777777" w:rsidR="00E03F4B" w:rsidRPr="00F4442C" w:rsidRDefault="00E03F4B" w:rsidP="00E03F4B">
      <w:pPr>
        <w:pStyle w:val="31"/>
        <w:rPr>
          <w:lang w:eastAsia="zh-CN"/>
        </w:rPr>
      </w:pPr>
      <w:bookmarkStart w:id="618" w:name="_Toc67903564"/>
      <w:bookmarkStart w:id="619" w:name="_Toc144311651"/>
      <w:bookmarkStart w:id="620" w:name="_Toc151743419"/>
      <w:r w:rsidRPr="00F4442C">
        <w:t>6.2.8</w:t>
      </w:r>
      <w:r w:rsidRPr="00F4442C">
        <w:rPr>
          <w:lang w:eastAsia="zh-CN"/>
        </w:rPr>
        <w:tab/>
        <w:t>Feature negotiation</w:t>
      </w:r>
      <w:bookmarkEnd w:id="618"/>
      <w:bookmarkEnd w:id="619"/>
      <w:bookmarkEnd w:id="620"/>
    </w:p>
    <w:p w14:paraId="264A790E" w14:textId="77777777" w:rsidR="00E03F4B" w:rsidRPr="00F4442C" w:rsidRDefault="00E03F4B" w:rsidP="00E03F4B">
      <w:r w:rsidRPr="00F4442C">
        <w:t>The optional features in table 6.2.8-1 are defined for the NSCE_NSOptimization</w:t>
      </w:r>
      <w:r w:rsidRPr="00F4442C">
        <w:rPr>
          <w:lang w:eastAsia="zh-CN"/>
        </w:rPr>
        <w:t xml:space="preserve"> API. They shall be negotiated using the </w:t>
      </w:r>
      <w:r w:rsidRPr="00F4442C">
        <w:t>extensibility mechanism defined in clause 5.2.7 of 3GPP TS 29.122 [2].</w:t>
      </w:r>
    </w:p>
    <w:p w14:paraId="1212DB57" w14:textId="77777777" w:rsidR="00E03F4B" w:rsidRPr="00F4442C" w:rsidRDefault="00E03F4B" w:rsidP="00E03F4B">
      <w:pPr>
        <w:pStyle w:val="TH"/>
      </w:pPr>
      <w:r w:rsidRPr="00F4442C">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F4B" w:rsidRPr="00F4442C" w14:paraId="4FA98C11" w14:textId="77777777" w:rsidTr="00197F6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75567E" w14:textId="77777777" w:rsidR="00E03F4B" w:rsidRPr="00F4442C" w:rsidRDefault="00E03F4B" w:rsidP="00197F6A">
            <w:pPr>
              <w:pStyle w:val="TAH"/>
            </w:pPr>
            <w:r w:rsidRPr="00F4442C">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8842153" w14:textId="77777777" w:rsidR="00E03F4B" w:rsidRPr="00F4442C" w:rsidRDefault="00E03F4B" w:rsidP="00197F6A">
            <w:pPr>
              <w:pStyle w:val="TAH"/>
            </w:pPr>
            <w:r w:rsidRPr="00F4442C">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F493E" w14:textId="77777777" w:rsidR="00E03F4B" w:rsidRPr="00F4442C" w:rsidRDefault="00E03F4B" w:rsidP="00197F6A">
            <w:pPr>
              <w:pStyle w:val="TAH"/>
            </w:pPr>
            <w:r w:rsidRPr="00F4442C">
              <w:t>Description</w:t>
            </w:r>
          </w:p>
        </w:tc>
      </w:tr>
      <w:tr w:rsidR="00E03F4B" w:rsidRPr="00F4442C" w14:paraId="5F730D58" w14:textId="77777777" w:rsidTr="00197F6A">
        <w:trPr>
          <w:jc w:val="center"/>
        </w:trPr>
        <w:tc>
          <w:tcPr>
            <w:tcW w:w="1529" w:type="dxa"/>
            <w:tcBorders>
              <w:top w:val="single" w:sz="6" w:space="0" w:color="auto"/>
              <w:left w:val="single" w:sz="6" w:space="0" w:color="auto"/>
              <w:bottom w:val="single" w:sz="6" w:space="0" w:color="auto"/>
              <w:right w:val="single" w:sz="6" w:space="0" w:color="auto"/>
            </w:tcBorders>
            <w:hideMark/>
          </w:tcPr>
          <w:p w14:paraId="366F3906" w14:textId="77777777" w:rsidR="00E03F4B" w:rsidRPr="00F4442C" w:rsidRDefault="00E03F4B" w:rsidP="00197F6A">
            <w:pPr>
              <w:pStyle w:val="TAL"/>
              <w:rPr>
                <w:lang w:eastAsia="zh-CN"/>
              </w:rPr>
            </w:pPr>
            <w:r w:rsidRPr="00F4442C">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63EB74A4" w14:textId="77777777" w:rsidR="00E03F4B" w:rsidRPr="00F4442C" w:rsidRDefault="00E03F4B" w:rsidP="00197F6A">
            <w:pPr>
              <w:pStyle w:val="TAL"/>
            </w:pPr>
          </w:p>
        </w:tc>
        <w:tc>
          <w:tcPr>
            <w:tcW w:w="5758" w:type="dxa"/>
            <w:tcBorders>
              <w:top w:val="single" w:sz="6" w:space="0" w:color="auto"/>
              <w:left w:val="single" w:sz="6" w:space="0" w:color="auto"/>
              <w:bottom w:val="single" w:sz="6" w:space="0" w:color="auto"/>
              <w:right w:val="single" w:sz="6" w:space="0" w:color="auto"/>
            </w:tcBorders>
          </w:tcPr>
          <w:p w14:paraId="5AE6B322" w14:textId="77777777" w:rsidR="00E03F4B" w:rsidRPr="00F4442C" w:rsidRDefault="00E03F4B" w:rsidP="00197F6A">
            <w:pPr>
              <w:pStyle w:val="TAL"/>
              <w:rPr>
                <w:rFonts w:cs="Arial"/>
                <w:szCs w:val="18"/>
              </w:rPr>
            </w:pPr>
          </w:p>
        </w:tc>
      </w:tr>
    </w:tbl>
    <w:p w14:paraId="5BD3DBAF" w14:textId="77777777" w:rsidR="00E03F4B" w:rsidRPr="00F4442C" w:rsidRDefault="00E03F4B" w:rsidP="00E03F4B">
      <w:bookmarkStart w:id="621" w:name="_Toc67903565"/>
      <w:bookmarkStart w:id="622" w:name="_Toc144311652"/>
    </w:p>
    <w:p w14:paraId="699FA5EF" w14:textId="77777777" w:rsidR="00E03F4B" w:rsidRPr="00F4442C" w:rsidRDefault="00E03F4B" w:rsidP="00E03F4B">
      <w:pPr>
        <w:pStyle w:val="31"/>
      </w:pPr>
      <w:bookmarkStart w:id="623" w:name="_Toc151743420"/>
      <w:r w:rsidRPr="00F4442C">
        <w:t>6.2.9</w:t>
      </w:r>
      <w:r w:rsidRPr="00F4442C">
        <w:tab/>
        <w:t>Security</w:t>
      </w:r>
      <w:bookmarkEnd w:id="621"/>
      <w:bookmarkEnd w:id="622"/>
      <w:bookmarkEnd w:id="623"/>
    </w:p>
    <w:p w14:paraId="2CADA81A" w14:textId="77777777" w:rsidR="00E03F4B" w:rsidRPr="00F4442C" w:rsidRDefault="00E03F4B" w:rsidP="00E03F4B">
      <w:pPr>
        <w:rPr>
          <w:noProof/>
          <w:lang w:eastAsia="zh-CN"/>
        </w:rPr>
      </w:pPr>
      <w:bookmarkStart w:id="624" w:name="_Toc67903566"/>
      <w:r w:rsidRPr="00F4442C">
        <w:t>The provisions of clause 6 of 3GPP TS 29.122 [2] shall apply for the NSCE_NSOptimization</w:t>
      </w:r>
      <w:r w:rsidRPr="00F4442C">
        <w:rPr>
          <w:lang w:eastAsia="zh-CN"/>
        </w:rPr>
        <w:t xml:space="preserve"> API</w:t>
      </w:r>
      <w:r w:rsidRPr="00F4442C">
        <w:rPr>
          <w:noProof/>
          <w:lang w:eastAsia="zh-CN"/>
        </w:rPr>
        <w:t>.</w:t>
      </w:r>
      <w:bookmarkEnd w:id="624"/>
    </w:p>
    <w:p w14:paraId="15B99AD9" w14:textId="77777777" w:rsidR="009B4E95" w:rsidRPr="00F4442C" w:rsidRDefault="009B4E95" w:rsidP="009B4E95">
      <w:pPr>
        <w:pStyle w:val="21"/>
      </w:pPr>
      <w:bookmarkStart w:id="625" w:name="_Toc151743421"/>
      <w:bookmarkEnd w:id="356"/>
      <w:bookmarkEnd w:id="358"/>
      <w:r w:rsidRPr="00F4442C">
        <w:rPr>
          <w:noProof/>
          <w:lang w:eastAsia="zh-CN"/>
        </w:rPr>
        <w:t>6.4</w:t>
      </w:r>
      <w:r w:rsidRPr="00F4442C">
        <w:tab/>
        <w:t>NSCE_PolicyManagement API</w:t>
      </w:r>
      <w:bookmarkEnd w:id="625"/>
    </w:p>
    <w:p w14:paraId="0C76346E" w14:textId="5FBDB212" w:rsidR="009B4E95" w:rsidRPr="00F4442C" w:rsidRDefault="009B4E95" w:rsidP="009B4E95">
      <w:pPr>
        <w:pStyle w:val="31"/>
      </w:pPr>
      <w:bookmarkStart w:id="626" w:name="_Toc96843412"/>
      <w:bookmarkStart w:id="627" w:name="_Toc96844387"/>
      <w:bookmarkStart w:id="628" w:name="_Toc100739960"/>
      <w:bookmarkStart w:id="629" w:name="_Toc129252533"/>
      <w:bookmarkStart w:id="630" w:name="_Toc144024232"/>
      <w:bookmarkStart w:id="631" w:name="_Toc144459664"/>
      <w:bookmarkStart w:id="632" w:name="_Toc151743422"/>
      <w:r w:rsidRPr="00F4442C">
        <w:rPr>
          <w:noProof/>
          <w:lang w:eastAsia="zh-CN"/>
        </w:rPr>
        <w:t>6.4</w:t>
      </w:r>
      <w:r w:rsidRPr="00F4442C">
        <w:t>.1</w:t>
      </w:r>
      <w:r w:rsidRPr="00F4442C">
        <w:tab/>
        <w:t>Introduction</w:t>
      </w:r>
      <w:bookmarkEnd w:id="626"/>
      <w:bookmarkEnd w:id="627"/>
      <w:bookmarkEnd w:id="628"/>
      <w:bookmarkEnd w:id="629"/>
      <w:bookmarkEnd w:id="630"/>
      <w:bookmarkEnd w:id="631"/>
      <w:bookmarkEnd w:id="632"/>
    </w:p>
    <w:p w14:paraId="2DC60FEB" w14:textId="77777777" w:rsidR="009B4E95" w:rsidRPr="00F4442C" w:rsidRDefault="009B4E95" w:rsidP="009B4E95">
      <w:pPr>
        <w:rPr>
          <w:noProof/>
          <w:lang w:eastAsia="zh-CN"/>
        </w:rPr>
      </w:pPr>
      <w:r w:rsidRPr="00F4442C">
        <w:rPr>
          <w:noProof/>
        </w:rPr>
        <w:t xml:space="preserve">The </w:t>
      </w:r>
      <w:r w:rsidRPr="00F4442C">
        <w:t xml:space="preserve">NSCE_PolicyManagement </w:t>
      </w:r>
      <w:r w:rsidRPr="00F4442C">
        <w:rPr>
          <w:noProof/>
        </w:rPr>
        <w:t xml:space="preserve">service shall use the </w:t>
      </w:r>
      <w:r w:rsidRPr="00F4442C">
        <w:t>NSCE_PolicyManagement</w:t>
      </w:r>
      <w:r w:rsidRPr="00F4442C">
        <w:rPr>
          <w:noProof/>
          <w:lang w:eastAsia="zh-CN"/>
        </w:rPr>
        <w:t xml:space="preserve"> API.</w:t>
      </w:r>
    </w:p>
    <w:p w14:paraId="225D6771" w14:textId="77777777" w:rsidR="009B4E95" w:rsidRPr="00F4442C" w:rsidRDefault="009B4E95" w:rsidP="009B4E95">
      <w:pPr>
        <w:rPr>
          <w:noProof/>
          <w:lang w:eastAsia="zh-CN"/>
        </w:rPr>
      </w:pPr>
      <w:r w:rsidRPr="00F4442C">
        <w:rPr>
          <w:rFonts w:hint="eastAsia"/>
          <w:noProof/>
          <w:lang w:eastAsia="zh-CN"/>
        </w:rPr>
        <w:t xml:space="preserve">The API URI of the </w:t>
      </w:r>
      <w:r w:rsidRPr="00F4442C">
        <w:t xml:space="preserve">NSCE_PolicyManagement Service </w:t>
      </w:r>
      <w:r w:rsidRPr="00F4442C">
        <w:rPr>
          <w:noProof/>
          <w:lang w:eastAsia="zh-CN"/>
        </w:rPr>
        <w:t>API</w:t>
      </w:r>
      <w:r w:rsidRPr="00F4442C">
        <w:rPr>
          <w:rFonts w:hint="eastAsia"/>
          <w:noProof/>
          <w:lang w:eastAsia="zh-CN"/>
        </w:rPr>
        <w:t xml:space="preserve"> shall be:</w:t>
      </w:r>
    </w:p>
    <w:p w14:paraId="74560EF3" w14:textId="77777777" w:rsidR="009B4E95" w:rsidRPr="00F4442C" w:rsidRDefault="009B4E95" w:rsidP="009B4E95">
      <w:pPr>
        <w:rPr>
          <w:noProof/>
          <w:lang w:eastAsia="zh-CN"/>
        </w:rPr>
      </w:pPr>
      <w:r w:rsidRPr="00F4442C">
        <w:rPr>
          <w:b/>
          <w:noProof/>
        </w:rPr>
        <w:t>{apiRoot}/&lt;apiName&gt;/&lt;apiVersion&gt;</w:t>
      </w:r>
    </w:p>
    <w:p w14:paraId="24886342" w14:textId="6635A158" w:rsidR="009B4E95" w:rsidRPr="00F4442C" w:rsidRDefault="009B4E95" w:rsidP="009B4E95">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[15]</w:t>
      </w:r>
      <w:r w:rsidRPr="00F4442C">
        <w:rPr>
          <w:noProof/>
          <w:lang w:eastAsia="zh-CN"/>
        </w:rPr>
        <w:t>, i.e.:</w:t>
      </w:r>
    </w:p>
    <w:p w14:paraId="1F54B2DF" w14:textId="77777777" w:rsidR="009B4E95" w:rsidRPr="00F4442C" w:rsidRDefault="009B4E95" w:rsidP="009B4E95">
      <w:pPr>
        <w:rPr>
          <w:b/>
          <w:noProof/>
        </w:rPr>
      </w:pPr>
      <w:r w:rsidRPr="00F4442C">
        <w:rPr>
          <w:b/>
          <w:noProof/>
        </w:rPr>
        <w:t>{apiRoot}/&lt;apiName&gt;/&lt;apiVersion&gt;/&lt;apiSpecificSuffixes&gt;</w:t>
      </w:r>
    </w:p>
    <w:p w14:paraId="0F5ECAF7" w14:textId="77777777" w:rsidR="009B4E95" w:rsidRPr="00F4442C" w:rsidRDefault="009B4E95" w:rsidP="009B4E95">
      <w:pPr>
        <w:rPr>
          <w:noProof/>
          <w:lang w:eastAsia="zh-CN"/>
        </w:rPr>
      </w:pPr>
      <w:bookmarkStart w:id="633" w:name="_Toc96843413"/>
      <w:bookmarkStart w:id="634" w:name="_Toc96844388"/>
      <w:bookmarkStart w:id="635" w:name="_Toc100739961"/>
      <w:bookmarkStart w:id="636" w:name="_Toc129252534"/>
      <w:bookmarkStart w:id="637" w:name="_Toc144024233"/>
      <w:bookmarkStart w:id="638" w:name="_Toc144459665"/>
      <w:r w:rsidRPr="00F4442C">
        <w:rPr>
          <w:noProof/>
          <w:lang w:eastAsia="zh-CN"/>
        </w:rPr>
        <w:t>with the following components:</w:t>
      </w:r>
    </w:p>
    <w:p w14:paraId="429D10D0" w14:textId="40760B6F" w:rsidR="009B4E95" w:rsidRPr="00F4442C" w:rsidRDefault="009B4E95" w:rsidP="009B4E95">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[15]</w:t>
      </w:r>
      <w:r w:rsidRPr="00F4442C">
        <w:rPr>
          <w:noProof/>
          <w:lang w:eastAsia="zh-CN"/>
        </w:rPr>
        <w:t>.</w:t>
      </w:r>
    </w:p>
    <w:p w14:paraId="1E9AE66A" w14:textId="77777777" w:rsidR="009B4E95" w:rsidRPr="00F4442C" w:rsidRDefault="009B4E95" w:rsidP="009B4E95">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p>
    <w:p w14:paraId="378624BC" w14:textId="77777777" w:rsidR="009B4E95" w:rsidRPr="00F4442C" w:rsidRDefault="009B4E95" w:rsidP="009B4E95">
      <w:pPr>
        <w:pStyle w:val="B10"/>
        <w:rPr>
          <w:noProof/>
        </w:rPr>
      </w:pPr>
      <w:r w:rsidRPr="00F4442C">
        <w:rPr>
          <w:noProof/>
        </w:rPr>
        <w:t>-</w:t>
      </w:r>
      <w:r w:rsidRPr="00F4442C">
        <w:rPr>
          <w:noProof/>
        </w:rPr>
        <w:tab/>
        <w:t>The &lt;apiVersion&gt; shall be "v1".</w:t>
      </w:r>
    </w:p>
    <w:p w14:paraId="303C0AED" w14:textId="427C5D0E" w:rsidR="009B4E95" w:rsidRPr="00F4442C" w:rsidRDefault="009B4E95" w:rsidP="009B4E95">
      <w:pPr>
        <w:pStyle w:val="B10"/>
        <w:rPr>
          <w:noProof/>
          <w:lang w:eastAsia="zh-CN"/>
        </w:rPr>
      </w:pPr>
      <w:r w:rsidRPr="00F4442C">
        <w:rPr>
          <w:noProof/>
        </w:rPr>
        <w:lastRenderedPageBreak/>
        <w:t>-</w:t>
      </w:r>
      <w:r w:rsidRPr="00F4442C">
        <w:rPr>
          <w:noProof/>
        </w:rPr>
        <w:tab/>
        <w:t xml:space="preserve">The &lt;apiSpecificSuffixes&gt; shall be set as described in </w:t>
      </w:r>
      <w:r w:rsidRPr="00F4442C">
        <w:rPr>
          <w:noProof/>
          <w:lang w:eastAsia="zh-CN"/>
        </w:rPr>
        <w:t>clause 6.5 of 3GPP TS 29.549 </w:t>
      </w:r>
      <w:r w:rsidRPr="00F4442C">
        <w:t>[15]</w:t>
      </w:r>
      <w:r w:rsidRPr="00F4442C">
        <w:rPr>
          <w:noProof/>
        </w:rPr>
        <w:t>.</w:t>
      </w:r>
    </w:p>
    <w:p w14:paraId="0A7BFCA5" w14:textId="77777777" w:rsidR="009B4E95" w:rsidRPr="00F4442C" w:rsidRDefault="009B4E95" w:rsidP="009B4E95">
      <w:pPr>
        <w:pStyle w:val="NO"/>
      </w:pPr>
      <w:r w:rsidRPr="00F4442C">
        <w:t>NOTE:</w:t>
      </w:r>
      <w:r w:rsidRPr="00F4442C">
        <w:tab/>
        <w:t>When 3GPP TS 29.122 [2] is referenced for the common protocol and interface aspects for API definition in the clauses under clause </w:t>
      </w:r>
      <w:r w:rsidRPr="00F4442C">
        <w:rPr>
          <w:noProof/>
          <w:lang w:eastAsia="zh-CN"/>
        </w:rPr>
        <w:t>6.4</w:t>
      </w:r>
      <w:r w:rsidRPr="00F4442C">
        <w:t>, the NSCE Server takes the role of the SCEF and the service consumer takes the role of the SCS/AS.</w:t>
      </w:r>
    </w:p>
    <w:p w14:paraId="5197F18D" w14:textId="4020AF12" w:rsidR="009B4E95" w:rsidRPr="00F4442C" w:rsidRDefault="009B4E95" w:rsidP="009B4E95">
      <w:pPr>
        <w:pStyle w:val="31"/>
      </w:pPr>
      <w:bookmarkStart w:id="639" w:name="_Toc151743423"/>
      <w:r w:rsidRPr="00F4442C">
        <w:rPr>
          <w:noProof/>
          <w:lang w:eastAsia="zh-CN"/>
        </w:rPr>
        <w:t>6.4</w:t>
      </w:r>
      <w:r w:rsidRPr="00F4442C">
        <w:t>.2</w:t>
      </w:r>
      <w:r w:rsidRPr="00F4442C">
        <w:tab/>
        <w:t>Usage of HTTP</w:t>
      </w:r>
      <w:bookmarkEnd w:id="633"/>
      <w:bookmarkEnd w:id="634"/>
      <w:bookmarkEnd w:id="635"/>
      <w:bookmarkEnd w:id="636"/>
      <w:bookmarkEnd w:id="637"/>
      <w:bookmarkEnd w:id="638"/>
      <w:bookmarkEnd w:id="639"/>
    </w:p>
    <w:p w14:paraId="4D1A7D1F" w14:textId="7E120085" w:rsidR="009B4E95" w:rsidRPr="00F4442C" w:rsidRDefault="009B4E95" w:rsidP="009B4E95">
      <w:r w:rsidRPr="00F4442C">
        <w:t xml:space="preserve">The provisions of </w:t>
      </w:r>
      <w:r w:rsidRPr="00F4442C">
        <w:rPr>
          <w:noProof/>
          <w:lang w:eastAsia="zh-CN"/>
        </w:rPr>
        <w:t>clause 6.3 of 3GPP TS 29.549 </w:t>
      </w:r>
      <w:r w:rsidRPr="00F4442C">
        <w:t>[15]</w:t>
      </w:r>
      <w:r w:rsidRPr="00F4442C">
        <w:rPr>
          <w:noProof/>
          <w:lang w:eastAsia="zh-CN"/>
        </w:rPr>
        <w:t xml:space="preserve"> </w:t>
      </w:r>
      <w:r w:rsidRPr="00F4442C">
        <w:t xml:space="preserve">shall apply for the NSCE_PolicyManagement </w:t>
      </w:r>
      <w:r w:rsidRPr="00F4442C">
        <w:rPr>
          <w:noProof/>
          <w:lang w:eastAsia="zh-CN"/>
        </w:rPr>
        <w:t>API.</w:t>
      </w:r>
    </w:p>
    <w:p w14:paraId="0C3EF25F" w14:textId="1ED96FE8" w:rsidR="009B4E95" w:rsidRPr="00F4442C" w:rsidRDefault="009B4E95" w:rsidP="009B4E95">
      <w:pPr>
        <w:pStyle w:val="31"/>
      </w:pPr>
      <w:bookmarkStart w:id="640" w:name="_Toc144024234"/>
      <w:bookmarkStart w:id="641" w:name="_Toc144459666"/>
      <w:bookmarkStart w:id="642" w:name="_Toc151743424"/>
      <w:r w:rsidRPr="00F4442C">
        <w:rPr>
          <w:noProof/>
          <w:lang w:eastAsia="zh-CN"/>
        </w:rPr>
        <w:t>6.4</w:t>
      </w:r>
      <w:r w:rsidRPr="00F4442C">
        <w:t>.3</w:t>
      </w:r>
      <w:r w:rsidRPr="00F4442C">
        <w:tab/>
        <w:t>Resources</w:t>
      </w:r>
      <w:bookmarkEnd w:id="640"/>
      <w:bookmarkEnd w:id="641"/>
      <w:bookmarkEnd w:id="642"/>
    </w:p>
    <w:p w14:paraId="65E4CD66" w14:textId="1FE60585" w:rsidR="009B4E95" w:rsidRPr="00F4442C" w:rsidRDefault="009B4E95" w:rsidP="009B4E95">
      <w:pPr>
        <w:pStyle w:val="41"/>
      </w:pPr>
      <w:bookmarkStart w:id="643" w:name="_Toc67903523"/>
      <w:bookmarkStart w:id="644" w:name="_Toc96843415"/>
      <w:bookmarkStart w:id="645" w:name="_Toc96844390"/>
      <w:bookmarkStart w:id="646" w:name="_Toc100739963"/>
      <w:bookmarkStart w:id="647" w:name="_Toc129252536"/>
      <w:bookmarkStart w:id="648" w:name="_Toc144024235"/>
      <w:bookmarkStart w:id="649" w:name="_Toc144459667"/>
      <w:bookmarkStart w:id="650" w:name="_Toc151743425"/>
      <w:r w:rsidRPr="00F4442C">
        <w:rPr>
          <w:noProof/>
          <w:lang w:eastAsia="zh-CN"/>
        </w:rPr>
        <w:t>6.4</w:t>
      </w:r>
      <w:r w:rsidRPr="00F4442C">
        <w:t>.3.1</w:t>
      </w:r>
      <w:r w:rsidRPr="00F4442C">
        <w:tab/>
        <w:t>Overview</w:t>
      </w:r>
      <w:bookmarkEnd w:id="643"/>
      <w:bookmarkEnd w:id="644"/>
      <w:bookmarkEnd w:id="645"/>
      <w:bookmarkEnd w:id="646"/>
      <w:bookmarkEnd w:id="647"/>
      <w:bookmarkEnd w:id="648"/>
      <w:bookmarkEnd w:id="649"/>
      <w:bookmarkEnd w:id="650"/>
    </w:p>
    <w:p w14:paraId="15A8A650" w14:textId="77777777" w:rsidR="009B4E95" w:rsidRPr="00F4442C" w:rsidRDefault="009B4E95" w:rsidP="009B4E95">
      <w:r w:rsidRPr="00F4442C">
        <w:t>This clause describes the structure for the Resource URIs and the resources and methods used for the service.</w:t>
      </w:r>
    </w:p>
    <w:p w14:paraId="0200FFE4" w14:textId="77777777" w:rsidR="009B4E95" w:rsidRPr="00F4442C" w:rsidRDefault="009B4E95" w:rsidP="009B4E95">
      <w:r w:rsidRPr="00F4442C">
        <w:t>Figure </w:t>
      </w:r>
      <w:r w:rsidRPr="00F4442C">
        <w:rPr>
          <w:noProof/>
          <w:lang w:eastAsia="zh-CN"/>
        </w:rPr>
        <w:t>6.4</w:t>
      </w:r>
      <w:r w:rsidRPr="00F4442C">
        <w:t>.3.1-1 depicts the resource URIs structure for the NSCE_PolicyManagement API.</w:t>
      </w:r>
    </w:p>
    <w:bookmarkStart w:id="651" w:name="_MON_1753275437"/>
    <w:bookmarkEnd w:id="651"/>
    <w:p w14:paraId="7B658379" w14:textId="77777777" w:rsidR="009B4E95" w:rsidRPr="00F4442C" w:rsidRDefault="009B4E95" w:rsidP="009B4E95">
      <w:pPr>
        <w:pStyle w:val="TH"/>
        <w:rPr>
          <w:lang w:val="en-US"/>
        </w:rPr>
      </w:pPr>
      <w:r w:rsidRPr="00F4442C">
        <w:object w:dxaOrig="9633" w:dyaOrig="5900" w14:anchorId="02CD36BD">
          <v:shape id="_x0000_i2618" type="#_x0000_t75" style="width:481.55pt;height:295.95pt" o:ole="">
            <v:imagedata r:id="rId41" o:title=""/>
          </v:shape>
          <o:OLEObject Type="Embed" ProgID="Word.Document.8" ShapeID="_x0000_i2618" DrawAspect="Content" ObjectID="_1762356171" r:id="rId42">
            <o:FieldCodes>\s</o:FieldCodes>
          </o:OLEObject>
        </w:object>
      </w:r>
    </w:p>
    <w:p w14:paraId="0071BB44" w14:textId="77777777" w:rsidR="009B4E95" w:rsidRPr="00F4442C" w:rsidRDefault="009B4E95" w:rsidP="009B4E95">
      <w:pPr>
        <w:pStyle w:val="TF"/>
      </w:pPr>
      <w:r w:rsidRPr="00F4442C">
        <w:t>Figure </w:t>
      </w:r>
      <w:r w:rsidRPr="00F4442C">
        <w:rPr>
          <w:noProof/>
          <w:lang w:eastAsia="zh-CN"/>
        </w:rPr>
        <w:t>6.4</w:t>
      </w:r>
      <w:r w:rsidRPr="00F4442C">
        <w:t>.3.1-1: Resource URIs structure of the NSCE_PolicyManagement API</w:t>
      </w:r>
    </w:p>
    <w:p w14:paraId="2629BEF3" w14:textId="77777777" w:rsidR="009B4E95" w:rsidRPr="00F4442C" w:rsidRDefault="009B4E95" w:rsidP="009B4E95">
      <w:r w:rsidRPr="00F4442C">
        <w:t>Table </w:t>
      </w:r>
      <w:r w:rsidRPr="00F4442C">
        <w:rPr>
          <w:noProof/>
          <w:lang w:eastAsia="zh-CN"/>
        </w:rPr>
        <w:t>6.4</w:t>
      </w:r>
      <w:r w:rsidRPr="00F4442C">
        <w:t xml:space="preserve">.3.1-1 provides an overview of the resources and applicable HTTP methods for the NSCE_PolicyManagement </w:t>
      </w:r>
      <w:r w:rsidRPr="00F4442C">
        <w:rPr>
          <w:lang w:val="en-US"/>
        </w:rPr>
        <w:t>API</w:t>
      </w:r>
      <w:r w:rsidRPr="00F4442C">
        <w:t>.</w:t>
      </w:r>
    </w:p>
    <w:p w14:paraId="2A8F404E" w14:textId="77777777" w:rsidR="009B4E95" w:rsidRPr="00F4442C" w:rsidRDefault="009B4E95" w:rsidP="009B4E95">
      <w:pPr>
        <w:pStyle w:val="TH"/>
      </w:pPr>
      <w:r w:rsidRPr="00F4442C">
        <w:lastRenderedPageBreak/>
        <w:t>Table </w:t>
      </w:r>
      <w:r w:rsidRPr="00F4442C">
        <w:rPr>
          <w:noProof/>
          <w:lang w:eastAsia="zh-CN"/>
        </w:rPr>
        <w:t>6.4</w:t>
      </w:r>
      <w:r w:rsidRPr="00F4442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B4E95" w:rsidRPr="00F4442C" w14:paraId="32CF5A9C" w14:textId="77777777" w:rsidTr="00197F6A">
        <w:trPr>
          <w:jc w:val="center"/>
        </w:trPr>
        <w:tc>
          <w:tcPr>
            <w:tcW w:w="1312" w:type="pct"/>
            <w:shd w:val="clear" w:color="auto" w:fill="C0C0C0"/>
            <w:vAlign w:val="center"/>
            <w:hideMark/>
          </w:tcPr>
          <w:p w14:paraId="54A2AF03" w14:textId="77777777" w:rsidR="009B4E95" w:rsidRPr="00F4442C" w:rsidRDefault="009B4E95" w:rsidP="00197F6A">
            <w:pPr>
              <w:pStyle w:val="TAH"/>
            </w:pPr>
            <w:r w:rsidRPr="00F4442C">
              <w:t>Resource name</w:t>
            </w:r>
          </w:p>
        </w:tc>
        <w:tc>
          <w:tcPr>
            <w:tcW w:w="1275" w:type="pct"/>
            <w:shd w:val="clear" w:color="auto" w:fill="C0C0C0"/>
            <w:vAlign w:val="center"/>
            <w:hideMark/>
          </w:tcPr>
          <w:p w14:paraId="0020F0E8" w14:textId="77777777" w:rsidR="009B4E95" w:rsidRPr="00F4442C" w:rsidRDefault="009B4E95" w:rsidP="00197F6A">
            <w:pPr>
              <w:pStyle w:val="TAH"/>
            </w:pPr>
            <w:r w:rsidRPr="00F4442C">
              <w:t>Resource URI</w:t>
            </w:r>
          </w:p>
        </w:tc>
        <w:tc>
          <w:tcPr>
            <w:tcW w:w="548" w:type="pct"/>
            <w:shd w:val="clear" w:color="auto" w:fill="C0C0C0"/>
            <w:vAlign w:val="center"/>
            <w:hideMark/>
          </w:tcPr>
          <w:p w14:paraId="0AC691CE" w14:textId="77777777" w:rsidR="009B4E95" w:rsidRPr="00F4442C" w:rsidRDefault="009B4E95" w:rsidP="00197F6A">
            <w:pPr>
              <w:pStyle w:val="TAH"/>
            </w:pPr>
            <w:r w:rsidRPr="00F4442C">
              <w:t>HTTP method or custom operation</w:t>
            </w:r>
          </w:p>
        </w:tc>
        <w:tc>
          <w:tcPr>
            <w:tcW w:w="1864" w:type="pct"/>
            <w:shd w:val="clear" w:color="auto" w:fill="C0C0C0"/>
            <w:vAlign w:val="center"/>
            <w:hideMark/>
          </w:tcPr>
          <w:p w14:paraId="7ED4550A" w14:textId="77777777" w:rsidR="009B4E95" w:rsidRPr="00F4442C" w:rsidRDefault="009B4E95" w:rsidP="00197F6A">
            <w:pPr>
              <w:pStyle w:val="TAH"/>
            </w:pPr>
            <w:r w:rsidRPr="00F4442C">
              <w:t>Description</w:t>
            </w:r>
          </w:p>
        </w:tc>
      </w:tr>
      <w:tr w:rsidR="009B4E95" w:rsidRPr="00F4442C" w14:paraId="227D875F" w14:textId="77777777" w:rsidTr="00197F6A">
        <w:trPr>
          <w:jc w:val="center"/>
        </w:trPr>
        <w:tc>
          <w:tcPr>
            <w:tcW w:w="1312" w:type="pct"/>
            <w:vAlign w:val="center"/>
            <w:hideMark/>
          </w:tcPr>
          <w:p w14:paraId="57D3D249" w14:textId="77777777" w:rsidR="009B4E95" w:rsidRPr="00F4442C" w:rsidRDefault="009B4E95" w:rsidP="00197F6A">
            <w:pPr>
              <w:pStyle w:val="TAL"/>
            </w:pPr>
            <w:r w:rsidRPr="00F4442C">
              <w:t>Policy Provisionings</w:t>
            </w:r>
          </w:p>
        </w:tc>
        <w:tc>
          <w:tcPr>
            <w:tcW w:w="1275" w:type="pct"/>
            <w:vAlign w:val="center"/>
            <w:hideMark/>
          </w:tcPr>
          <w:p w14:paraId="74371C86" w14:textId="77777777" w:rsidR="009B4E95" w:rsidRPr="00F4442C" w:rsidRDefault="009B4E95" w:rsidP="00197F6A">
            <w:pPr>
              <w:pStyle w:val="TAL"/>
              <w:rPr>
                <w:lang w:val="en-US"/>
              </w:rPr>
            </w:pPr>
            <w:r w:rsidRPr="00F4442C">
              <w:t>/provisionings</w:t>
            </w:r>
          </w:p>
        </w:tc>
        <w:tc>
          <w:tcPr>
            <w:tcW w:w="548" w:type="pct"/>
            <w:vAlign w:val="center"/>
            <w:hideMark/>
          </w:tcPr>
          <w:p w14:paraId="014E3100" w14:textId="77777777" w:rsidR="009B4E95" w:rsidRPr="00F4442C" w:rsidRDefault="009B4E95" w:rsidP="00197F6A">
            <w:pPr>
              <w:pStyle w:val="TAC"/>
            </w:pPr>
            <w:r w:rsidRPr="00F4442C">
              <w:t>POST</w:t>
            </w:r>
          </w:p>
        </w:tc>
        <w:tc>
          <w:tcPr>
            <w:tcW w:w="1864" w:type="pct"/>
            <w:vAlign w:val="center"/>
            <w:hideMark/>
          </w:tcPr>
          <w:p w14:paraId="2FBA8B44" w14:textId="77777777" w:rsidR="009B4E95" w:rsidRPr="00F4442C" w:rsidRDefault="009B4E95" w:rsidP="00197F6A">
            <w:pPr>
              <w:pStyle w:val="TAL"/>
            </w:pPr>
            <w:r w:rsidRPr="00F4442C">
              <w:rPr>
                <w:noProof/>
                <w:lang w:eastAsia="zh-CN"/>
              </w:rPr>
              <w:t xml:space="preserve">Request the creation of a </w:t>
            </w:r>
            <w:r w:rsidRPr="00F4442C">
              <w:t>Policy Provisioning</w:t>
            </w:r>
            <w:r w:rsidRPr="00F4442C">
              <w:rPr>
                <w:noProof/>
                <w:lang w:eastAsia="zh-CN"/>
              </w:rPr>
              <w:t>.</w:t>
            </w:r>
          </w:p>
        </w:tc>
      </w:tr>
      <w:tr w:rsidR="009B4E95" w:rsidRPr="00F4442C" w14:paraId="52C8B899" w14:textId="77777777" w:rsidTr="00197F6A">
        <w:trPr>
          <w:jc w:val="center"/>
        </w:trPr>
        <w:tc>
          <w:tcPr>
            <w:tcW w:w="0" w:type="auto"/>
            <w:vMerge w:val="restart"/>
            <w:vAlign w:val="center"/>
          </w:tcPr>
          <w:p w14:paraId="44BF1A6B" w14:textId="77777777" w:rsidR="009B4E95" w:rsidRPr="00F4442C" w:rsidRDefault="009B4E95" w:rsidP="00197F6A">
            <w:pPr>
              <w:pStyle w:val="TAL"/>
            </w:pPr>
            <w:r w:rsidRPr="00F4442C">
              <w:t>Individual Policy Provisioning</w:t>
            </w:r>
          </w:p>
        </w:tc>
        <w:tc>
          <w:tcPr>
            <w:tcW w:w="1275" w:type="pct"/>
            <w:vMerge w:val="restart"/>
            <w:vAlign w:val="center"/>
          </w:tcPr>
          <w:p w14:paraId="72656754" w14:textId="77777777" w:rsidR="009B4E95" w:rsidRPr="00F4442C" w:rsidRDefault="009B4E95" w:rsidP="00197F6A">
            <w:pPr>
              <w:pStyle w:val="TAL"/>
            </w:pPr>
            <w:r w:rsidRPr="00F4442C">
              <w:t>/provisionings/{provId}</w:t>
            </w:r>
          </w:p>
        </w:tc>
        <w:tc>
          <w:tcPr>
            <w:tcW w:w="548" w:type="pct"/>
            <w:vAlign w:val="center"/>
          </w:tcPr>
          <w:p w14:paraId="3739EB9D" w14:textId="77777777" w:rsidR="009B4E95" w:rsidRPr="00F4442C" w:rsidRDefault="009B4E95" w:rsidP="00197F6A">
            <w:pPr>
              <w:pStyle w:val="TAC"/>
            </w:pPr>
            <w:r w:rsidRPr="00F4442C">
              <w:t>GET</w:t>
            </w:r>
          </w:p>
        </w:tc>
        <w:tc>
          <w:tcPr>
            <w:tcW w:w="1864" w:type="pct"/>
            <w:vAlign w:val="center"/>
          </w:tcPr>
          <w:p w14:paraId="4410C7AB" w14:textId="77777777" w:rsidR="009B4E95" w:rsidRPr="00F4442C" w:rsidRDefault="009B4E95" w:rsidP="00197F6A">
            <w:pPr>
              <w:pStyle w:val="TAL"/>
            </w:pPr>
            <w:r w:rsidRPr="00F4442C">
              <w:rPr>
                <w:noProof/>
                <w:lang w:eastAsia="zh-CN"/>
              </w:rPr>
              <w:t xml:space="preserve">Retrieve an existing </w:t>
            </w:r>
            <w:r w:rsidRPr="00F4442C">
              <w:t>Policy Provisioning.</w:t>
            </w:r>
          </w:p>
        </w:tc>
      </w:tr>
      <w:tr w:rsidR="009B4E95" w:rsidRPr="00F4442C" w14:paraId="1D29D530" w14:textId="77777777" w:rsidTr="00197F6A">
        <w:trPr>
          <w:jc w:val="center"/>
        </w:trPr>
        <w:tc>
          <w:tcPr>
            <w:tcW w:w="0" w:type="auto"/>
            <w:vMerge/>
            <w:vAlign w:val="center"/>
          </w:tcPr>
          <w:p w14:paraId="795E9860" w14:textId="77777777" w:rsidR="009B4E95" w:rsidRPr="00F4442C" w:rsidRDefault="009B4E95" w:rsidP="00197F6A">
            <w:pPr>
              <w:pStyle w:val="TAL"/>
            </w:pPr>
          </w:p>
        </w:tc>
        <w:tc>
          <w:tcPr>
            <w:tcW w:w="1275" w:type="pct"/>
            <w:vMerge/>
            <w:vAlign w:val="center"/>
          </w:tcPr>
          <w:p w14:paraId="3D089010" w14:textId="77777777" w:rsidR="009B4E95" w:rsidRPr="00F4442C" w:rsidRDefault="009B4E95" w:rsidP="00197F6A">
            <w:pPr>
              <w:pStyle w:val="TAL"/>
            </w:pPr>
          </w:p>
        </w:tc>
        <w:tc>
          <w:tcPr>
            <w:tcW w:w="548" w:type="pct"/>
            <w:vAlign w:val="center"/>
          </w:tcPr>
          <w:p w14:paraId="0C8B92F4" w14:textId="77777777" w:rsidR="009B4E95" w:rsidRPr="00F4442C" w:rsidRDefault="009B4E95" w:rsidP="00197F6A">
            <w:pPr>
              <w:pStyle w:val="TAC"/>
            </w:pPr>
            <w:r w:rsidRPr="00F4442C">
              <w:t>PUT</w:t>
            </w:r>
          </w:p>
        </w:tc>
        <w:tc>
          <w:tcPr>
            <w:tcW w:w="1864" w:type="pct"/>
            <w:vAlign w:val="center"/>
          </w:tcPr>
          <w:p w14:paraId="619145A6" w14:textId="77777777" w:rsidR="009B4E95" w:rsidRPr="00F4442C" w:rsidRDefault="009B4E95" w:rsidP="00197F6A">
            <w:pPr>
              <w:pStyle w:val="TAL"/>
              <w:rPr>
                <w:noProof/>
                <w:lang w:eastAsia="zh-CN"/>
              </w:rPr>
            </w:pPr>
            <w:r w:rsidRPr="00F4442C">
              <w:rPr>
                <w:noProof/>
                <w:lang w:eastAsia="zh-CN"/>
              </w:rPr>
              <w:t xml:space="preserve">Request the update of an existing </w:t>
            </w:r>
            <w:r w:rsidRPr="00F4442C">
              <w:t>Policy Provisioning.</w:t>
            </w:r>
          </w:p>
        </w:tc>
      </w:tr>
      <w:tr w:rsidR="009B4E95" w:rsidRPr="00F4442C" w14:paraId="6BE937CB" w14:textId="77777777" w:rsidTr="00197F6A">
        <w:trPr>
          <w:jc w:val="center"/>
        </w:trPr>
        <w:tc>
          <w:tcPr>
            <w:tcW w:w="0" w:type="auto"/>
            <w:vMerge/>
            <w:vAlign w:val="center"/>
          </w:tcPr>
          <w:p w14:paraId="68E44AC8" w14:textId="77777777" w:rsidR="009B4E95" w:rsidRPr="00F4442C" w:rsidRDefault="009B4E95" w:rsidP="00197F6A">
            <w:pPr>
              <w:pStyle w:val="TAL"/>
            </w:pPr>
          </w:p>
        </w:tc>
        <w:tc>
          <w:tcPr>
            <w:tcW w:w="1275" w:type="pct"/>
            <w:vMerge/>
            <w:vAlign w:val="center"/>
          </w:tcPr>
          <w:p w14:paraId="1915CB47" w14:textId="77777777" w:rsidR="009B4E95" w:rsidRPr="00F4442C" w:rsidRDefault="009B4E95" w:rsidP="00197F6A">
            <w:pPr>
              <w:pStyle w:val="TAL"/>
            </w:pPr>
          </w:p>
        </w:tc>
        <w:tc>
          <w:tcPr>
            <w:tcW w:w="548" w:type="pct"/>
            <w:vAlign w:val="center"/>
          </w:tcPr>
          <w:p w14:paraId="7424167E" w14:textId="77777777" w:rsidR="009B4E95" w:rsidRPr="00F4442C" w:rsidRDefault="009B4E95" w:rsidP="00197F6A">
            <w:pPr>
              <w:pStyle w:val="TAC"/>
            </w:pPr>
            <w:r w:rsidRPr="00F4442C">
              <w:t>PATCH</w:t>
            </w:r>
          </w:p>
        </w:tc>
        <w:tc>
          <w:tcPr>
            <w:tcW w:w="1864" w:type="pct"/>
            <w:vAlign w:val="center"/>
          </w:tcPr>
          <w:p w14:paraId="277FC65A" w14:textId="77777777" w:rsidR="009B4E95" w:rsidRPr="00F4442C" w:rsidRDefault="009B4E95" w:rsidP="00197F6A">
            <w:pPr>
              <w:pStyle w:val="TAL"/>
              <w:rPr>
                <w:noProof/>
                <w:lang w:eastAsia="zh-CN"/>
              </w:rPr>
            </w:pPr>
            <w:r w:rsidRPr="00F4442C">
              <w:rPr>
                <w:noProof/>
                <w:lang w:eastAsia="zh-CN"/>
              </w:rPr>
              <w:t xml:space="preserve">Request the modification of an existing </w:t>
            </w:r>
            <w:r w:rsidRPr="00F4442C">
              <w:t>Policy Provisioning.</w:t>
            </w:r>
          </w:p>
        </w:tc>
      </w:tr>
      <w:tr w:rsidR="009B4E95" w:rsidRPr="00F4442C" w14:paraId="4B20FFA2" w14:textId="77777777" w:rsidTr="00197F6A">
        <w:trPr>
          <w:jc w:val="center"/>
        </w:trPr>
        <w:tc>
          <w:tcPr>
            <w:tcW w:w="0" w:type="auto"/>
            <w:vMerge/>
            <w:vAlign w:val="center"/>
          </w:tcPr>
          <w:p w14:paraId="6D0E636D" w14:textId="77777777" w:rsidR="009B4E95" w:rsidRPr="00F4442C" w:rsidRDefault="009B4E95" w:rsidP="00197F6A">
            <w:pPr>
              <w:pStyle w:val="TAL"/>
            </w:pPr>
          </w:p>
        </w:tc>
        <w:tc>
          <w:tcPr>
            <w:tcW w:w="1275" w:type="pct"/>
            <w:vMerge/>
            <w:vAlign w:val="center"/>
          </w:tcPr>
          <w:p w14:paraId="5C093007" w14:textId="77777777" w:rsidR="009B4E95" w:rsidRPr="00F4442C" w:rsidRDefault="009B4E95" w:rsidP="00197F6A">
            <w:pPr>
              <w:pStyle w:val="TAL"/>
            </w:pPr>
          </w:p>
        </w:tc>
        <w:tc>
          <w:tcPr>
            <w:tcW w:w="548" w:type="pct"/>
            <w:vAlign w:val="center"/>
          </w:tcPr>
          <w:p w14:paraId="678457E1" w14:textId="77777777" w:rsidR="009B4E95" w:rsidRPr="00F4442C" w:rsidRDefault="009B4E95" w:rsidP="00197F6A">
            <w:pPr>
              <w:pStyle w:val="TAC"/>
            </w:pPr>
            <w:r w:rsidRPr="00F4442C">
              <w:t>DELETE</w:t>
            </w:r>
          </w:p>
        </w:tc>
        <w:tc>
          <w:tcPr>
            <w:tcW w:w="1864" w:type="pct"/>
            <w:vAlign w:val="center"/>
          </w:tcPr>
          <w:p w14:paraId="5B2C3CB0" w14:textId="77777777" w:rsidR="009B4E95" w:rsidRPr="00F4442C" w:rsidRDefault="009B4E95" w:rsidP="00197F6A">
            <w:pPr>
              <w:pStyle w:val="TAL"/>
            </w:pPr>
            <w:r w:rsidRPr="00F4442C">
              <w:rPr>
                <w:noProof/>
                <w:lang w:eastAsia="zh-CN"/>
              </w:rPr>
              <w:t xml:space="preserve">Request the deletion of an existing </w:t>
            </w:r>
            <w:r w:rsidRPr="00F4442C">
              <w:t>Policy Provisioning.</w:t>
            </w:r>
          </w:p>
        </w:tc>
      </w:tr>
      <w:tr w:rsidR="009B4E95" w:rsidRPr="00F4442C" w14:paraId="6EAD03E8" w14:textId="77777777" w:rsidTr="00197F6A">
        <w:trPr>
          <w:jc w:val="center"/>
        </w:trPr>
        <w:tc>
          <w:tcPr>
            <w:tcW w:w="0" w:type="auto"/>
            <w:vAlign w:val="center"/>
          </w:tcPr>
          <w:p w14:paraId="4BFBBF92" w14:textId="77777777" w:rsidR="009B4E95" w:rsidRPr="00F4442C" w:rsidRDefault="009B4E95" w:rsidP="00197F6A">
            <w:pPr>
              <w:pStyle w:val="TAL"/>
            </w:pPr>
            <w:r w:rsidRPr="00F4442C">
              <w:t>Policy Usage</w:t>
            </w:r>
            <w:r w:rsidRPr="00F4442C">
              <w:rPr>
                <w:rFonts w:eastAsia="等线"/>
              </w:rPr>
              <w:t xml:space="preserve"> Subscriptions</w:t>
            </w:r>
          </w:p>
        </w:tc>
        <w:tc>
          <w:tcPr>
            <w:tcW w:w="1275" w:type="pct"/>
            <w:vAlign w:val="center"/>
          </w:tcPr>
          <w:p w14:paraId="13F11617" w14:textId="77777777" w:rsidR="009B4E95" w:rsidRPr="00F4442C" w:rsidRDefault="009B4E95" w:rsidP="00197F6A">
            <w:pPr>
              <w:pStyle w:val="TAL"/>
            </w:pPr>
            <w:r w:rsidRPr="00F4442C">
              <w:t>/subscriptions</w:t>
            </w:r>
          </w:p>
        </w:tc>
        <w:tc>
          <w:tcPr>
            <w:tcW w:w="548" w:type="pct"/>
            <w:vAlign w:val="center"/>
          </w:tcPr>
          <w:p w14:paraId="22E91FDD" w14:textId="77777777" w:rsidR="009B4E95" w:rsidRPr="00F4442C" w:rsidRDefault="009B4E95" w:rsidP="00197F6A">
            <w:pPr>
              <w:pStyle w:val="TAC"/>
            </w:pPr>
            <w:r w:rsidRPr="00F4442C">
              <w:t>POST</w:t>
            </w:r>
          </w:p>
        </w:tc>
        <w:tc>
          <w:tcPr>
            <w:tcW w:w="1864" w:type="pct"/>
            <w:vAlign w:val="center"/>
          </w:tcPr>
          <w:p w14:paraId="64781AE7" w14:textId="77777777" w:rsidR="009B4E95" w:rsidRPr="00F4442C" w:rsidRDefault="009B4E95" w:rsidP="00197F6A">
            <w:pPr>
              <w:pStyle w:val="TAL"/>
              <w:rPr>
                <w:noProof/>
                <w:lang w:eastAsia="zh-CN"/>
              </w:rPr>
            </w:pPr>
            <w:r w:rsidRPr="00F4442C">
              <w:rPr>
                <w:noProof/>
                <w:lang w:eastAsia="zh-CN"/>
              </w:rPr>
              <w:t xml:space="preserve">Request the creation of a </w:t>
            </w:r>
            <w:r w:rsidRPr="00F4442C">
              <w:t>Policy Usage</w:t>
            </w:r>
            <w:r w:rsidRPr="00F4442C">
              <w:rPr>
                <w:rFonts w:eastAsia="等线"/>
              </w:rPr>
              <w:t xml:space="preserve"> Subscription.</w:t>
            </w:r>
          </w:p>
        </w:tc>
      </w:tr>
      <w:tr w:rsidR="009B4E95" w:rsidRPr="00F4442C" w14:paraId="17F5A5EC" w14:textId="77777777" w:rsidTr="00197F6A">
        <w:trPr>
          <w:jc w:val="center"/>
        </w:trPr>
        <w:tc>
          <w:tcPr>
            <w:tcW w:w="0" w:type="auto"/>
            <w:vMerge w:val="restart"/>
            <w:vAlign w:val="center"/>
          </w:tcPr>
          <w:p w14:paraId="7E7BBC03" w14:textId="77777777" w:rsidR="009B4E95" w:rsidRPr="00F4442C" w:rsidRDefault="009B4E95" w:rsidP="00197F6A">
            <w:pPr>
              <w:pStyle w:val="TAL"/>
            </w:pPr>
            <w:r w:rsidRPr="00F4442C">
              <w:t xml:space="preserve">Individual Policy </w:t>
            </w:r>
            <w:r w:rsidRPr="00F4442C">
              <w:rPr>
                <w:rFonts w:eastAsia="等线"/>
              </w:rPr>
              <w:t>Usage Subscription</w:t>
            </w:r>
          </w:p>
        </w:tc>
        <w:tc>
          <w:tcPr>
            <w:tcW w:w="1275" w:type="pct"/>
            <w:vMerge w:val="restart"/>
            <w:vAlign w:val="center"/>
          </w:tcPr>
          <w:p w14:paraId="6BE8AC1C" w14:textId="77777777" w:rsidR="009B4E95" w:rsidRPr="00F4442C" w:rsidRDefault="009B4E95" w:rsidP="00197F6A">
            <w:pPr>
              <w:pStyle w:val="TAL"/>
            </w:pPr>
            <w:r w:rsidRPr="00F4442C">
              <w:t>/sbscriptions/{subscriptionId}</w:t>
            </w:r>
          </w:p>
        </w:tc>
        <w:tc>
          <w:tcPr>
            <w:tcW w:w="548" w:type="pct"/>
            <w:vAlign w:val="center"/>
          </w:tcPr>
          <w:p w14:paraId="581F9319" w14:textId="77777777" w:rsidR="009B4E95" w:rsidRPr="00F4442C" w:rsidRDefault="009B4E95" w:rsidP="00197F6A">
            <w:pPr>
              <w:pStyle w:val="TAC"/>
            </w:pPr>
            <w:r w:rsidRPr="00F4442C">
              <w:t>GET</w:t>
            </w:r>
          </w:p>
        </w:tc>
        <w:tc>
          <w:tcPr>
            <w:tcW w:w="1864" w:type="pct"/>
            <w:vAlign w:val="center"/>
          </w:tcPr>
          <w:p w14:paraId="4E5B19B2" w14:textId="77777777" w:rsidR="009B4E95" w:rsidRPr="00F4442C" w:rsidRDefault="009B4E95" w:rsidP="00197F6A">
            <w:pPr>
              <w:pStyle w:val="TAL"/>
              <w:rPr>
                <w:noProof/>
                <w:lang w:eastAsia="zh-CN"/>
              </w:rPr>
            </w:pPr>
            <w:r w:rsidRPr="00F4442C">
              <w:rPr>
                <w:noProof/>
                <w:lang w:eastAsia="zh-CN"/>
              </w:rPr>
              <w:t xml:space="preserve">Retrieve an existing </w:t>
            </w:r>
            <w:r w:rsidRPr="00F4442C">
              <w:t>Policy Usage</w:t>
            </w:r>
            <w:r w:rsidRPr="00F4442C">
              <w:rPr>
                <w:rFonts w:eastAsia="等线"/>
              </w:rPr>
              <w:t xml:space="preserve"> Subscription</w:t>
            </w:r>
            <w:r w:rsidRPr="00F4442C">
              <w:t>.</w:t>
            </w:r>
          </w:p>
        </w:tc>
      </w:tr>
      <w:tr w:rsidR="009B4E95" w:rsidRPr="00F4442C" w14:paraId="2C23FB6D" w14:textId="77777777" w:rsidTr="00197F6A">
        <w:trPr>
          <w:jc w:val="center"/>
        </w:trPr>
        <w:tc>
          <w:tcPr>
            <w:tcW w:w="0" w:type="auto"/>
            <w:vMerge/>
            <w:vAlign w:val="center"/>
          </w:tcPr>
          <w:p w14:paraId="45EB038F" w14:textId="77777777" w:rsidR="009B4E95" w:rsidRPr="00F4442C" w:rsidRDefault="009B4E95" w:rsidP="00197F6A">
            <w:pPr>
              <w:pStyle w:val="TAL"/>
            </w:pPr>
          </w:p>
        </w:tc>
        <w:tc>
          <w:tcPr>
            <w:tcW w:w="1275" w:type="pct"/>
            <w:vMerge/>
            <w:vAlign w:val="center"/>
          </w:tcPr>
          <w:p w14:paraId="63F460F6" w14:textId="77777777" w:rsidR="009B4E95" w:rsidRPr="00F4442C" w:rsidRDefault="009B4E95" w:rsidP="00197F6A">
            <w:pPr>
              <w:pStyle w:val="TAL"/>
            </w:pPr>
          </w:p>
        </w:tc>
        <w:tc>
          <w:tcPr>
            <w:tcW w:w="548" w:type="pct"/>
            <w:vAlign w:val="center"/>
          </w:tcPr>
          <w:p w14:paraId="3138994E" w14:textId="77777777" w:rsidR="009B4E95" w:rsidRPr="00F4442C" w:rsidRDefault="009B4E95" w:rsidP="00197F6A">
            <w:pPr>
              <w:pStyle w:val="TAC"/>
            </w:pPr>
            <w:r w:rsidRPr="00F4442C">
              <w:t>PUT</w:t>
            </w:r>
          </w:p>
        </w:tc>
        <w:tc>
          <w:tcPr>
            <w:tcW w:w="1864" w:type="pct"/>
            <w:vAlign w:val="center"/>
          </w:tcPr>
          <w:p w14:paraId="635E1A4E" w14:textId="77777777" w:rsidR="009B4E95" w:rsidRPr="00F4442C" w:rsidRDefault="009B4E95" w:rsidP="00197F6A">
            <w:pPr>
              <w:pStyle w:val="TAL"/>
              <w:rPr>
                <w:noProof/>
                <w:lang w:eastAsia="zh-CN"/>
              </w:rPr>
            </w:pPr>
            <w:r w:rsidRPr="00F4442C">
              <w:rPr>
                <w:noProof/>
                <w:lang w:eastAsia="zh-CN"/>
              </w:rPr>
              <w:t xml:space="preserve">Request the update of an existing </w:t>
            </w:r>
            <w:r w:rsidRPr="00F4442C">
              <w:t>Policy Usage</w:t>
            </w:r>
            <w:r w:rsidRPr="00F4442C">
              <w:rPr>
                <w:rFonts w:eastAsia="等线"/>
              </w:rPr>
              <w:t xml:space="preserve"> Subscription</w:t>
            </w:r>
            <w:r w:rsidRPr="00F4442C">
              <w:t>.</w:t>
            </w:r>
          </w:p>
        </w:tc>
      </w:tr>
      <w:tr w:rsidR="009B4E95" w:rsidRPr="00F4442C" w14:paraId="15BB437E" w14:textId="77777777" w:rsidTr="00197F6A">
        <w:trPr>
          <w:jc w:val="center"/>
        </w:trPr>
        <w:tc>
          <w:tcPr>
            <w:tcW w:w="0" w:type="auto"/>
            <w:vMerge/>
            <w:vAlign w:val="center"/>
          </w:tcPr>
          <w:p w14:paraId="7B715D4F" w14:textId="77777777" w:rsidR="009B4E95" w:rsidRPr="00F4442C" w:rsidRDefault="009B4E95" w:rsidP="00197F6A">
            <w:pPr>
              <w:pStyle w:val="TAL"/>
            </w:pPr>
          </w:p>
        </w:tc>
        <w:tc>
          <w:tcPr>
            <w:tcW w:w="1275" w:type="pct"/>
            <w:vMerge/>
            <w:vAlign w:val="center"/>
          </w:tcPr>
          <w:p w14:paraId="4715A24D" w14:textId="77777777" w:rsidR="009B4E95" w:rsidRPr="00F4442C" w:rsidRDefault="009B4E95" w:rsidP="00197F6A">
            <w:pPr>
              <w:pStyle w:val="TAL"/>
            </w:pPr>
          </w:p>
        </w:tc>
        <w:tc>
          <w:tcPr>
            <w:tcW w:w="548" w:type="pct"/>
            <w:vAlign w:val="center"/>
          </w:tcPr>
          <w:p w14:paraId="24002E87" w14:textId="77777777" w:rsidR="009B4E95" w:rsidRPr="00F4442C" w:rsidRDefault="009B4E95" w:rsidP="00197F6A">
            <w:pPr>
              <w:pStyle w:val="TAC"/>
            </w:pPr>
            <w:r w:rsidRPr="00F4442C">
              <w:t>PATCH</w:t>
            </w:r>
          </w:p>
        </w:tc>
        <w:tc>
          <w:tcPr>
            <w:tcW w:w="1864" w:type="pct"/>
            <w:vAlign w:val="center"/>
          </w:tcPr>
          <w:p w14:paraId="3605C09E" w14:textId="77777777" w:rsidR="009B4E95" w:rsidRPr="00F4442C" w:rsidRDefault="009B4E95" w:rsidP="00197F6A">
            <w:pPr>
              <w:pStyle w:val="TAL"/>
              <w:rPr>
                <w:noProof/>
                <w:lang w:eastAsia="zh-CN"/>
              </w:rPr>
            </w:pPr>
            <w:r w:rsidRPr="00F4442C">
              <w:rPr>
                <w:noProof/>
                <w:lang w:eastAsia="zh-CN"/>
              </w:rPr>
              <w:t xml:space="preserve">Request the modification of an existing </w:t>
            </w:r>
            <w:r w:rsidRPr="00F4442C">
              <w:t>Policy Usage</w:t>
            </w:r>
            <w:r w:rsidRPr="00F4442C">
              <w:rPr>
                <w:rFonts w:eastAsia="等线"/>
              </w:rPr>
              <w:t xml:space="preserve"> Subscription</w:t>
            </w:r>
            <w:r w:rsidRPr="00F4442C">
              <w:t>.</w:t>
            </w:r>
          </w:p>
        </w:tc>
      </w:tr>
      <w:tr w:rsidR="009B4E95" w:rsidRPr="00F4442C" w14:paraId="489062E6" w14:textId="77777777" w:rsidTr="00197F6A">
        <w:trPr>
          <w:jc w:val="center"/>
        </w:trPr>
        <w:tc>
          <w:tcPr>
            <w:tcW w:w="0" w:type="auto"/>
            <w:vMerge/>
            <w:vAlign w:val="center"/>
          </w:tcPr>
          <w:p w14:paraId="4C19074C" w14:textId="77777777" w:rsidR="009B4E95" w:rsidRPr="00F4442C" w:rsidRDefault="009B4E95" w:rsidP="00197F6A">
            <w:pPr>
              <w:pStyle w:val="TAL"/>
            </w:pPr>
          </w:p>
        </w:tc>
        <w:tc>
          <w:tcPr>
            <w:tcW w:w="1275" w:type="pct"/>
            <w:vMerge/>
            <w:vAlign w:val="center"/>
          </w:tcPr>
          <w:p w14:paraId="7739D63B" w14:textId="77777777" w:rsidR="009B4E95" w:rsidRPr="00F4442C" w:rsidRDefault="009B4E95" w:rsidP="00197F6A">
            <w:pPr>
              <w:pStyle w:val="TAL"/>
            </w:pPr>
          </w:p>
        </w:tc>
        <w:tc>
          <w:tcPr>
            <w:tcW w:w="548" w:type="pct"/>
            <w:vAlign w:val="center"/>
          </w:tcPr>
          <w:p w14:paraId="00DC9DA8" w14:textId="77777777" w:rsidR="009B4E95" w:rsidRPr="00F4442C" w:rsidRDefault="009B4E95" w:rsidP="00197F6A">
            <w:pPr>
              <w:pStyle w:val="TAC"/>
            </w:pPr>
            <w:r w:rsidRPr="00F4442C">
              <w:t>DELETE</w:t>
            </w:r>
          </w:p>
        </w:tc>
        <w:tc>
          <w:tcPr>
            <w:tcW w:w="1864" w:type="pct"/>
            <w:vAlign w:val="center"/>
          </w:tcPr>
          <w:p w14:paraId="2A98F233" w14:textId="77777777" w:rsidR="009B4E95" w:rsidRPr="00F4442C" w:rsidRDefault="009B4E95" w:rsidP="00197F6A">
            <w:pPr>
              <w:pStyle w:val="TAL"/>
              <w:rPr>
                <w:noProof/>
                <w:lang w:eastAsia="zh-CN"/>
              </w:rPr>
            </w:pPr>
            <w:r w:rsidRPr="00F4442C">
              <w:rPr>
                <w:noProof/>
                <w:lang w:eastAsia="zh-CN"/>
              </w:rPr>
              <w:t xml:space="preserve">Request the deletion of an existing </w:t>
            </w:r>
            <w:r w:rsidRPr="00F4442C">
              <w:t>Policy Usage</w:t>
            </w:r>
            <w:r w:rsidRPr="00F4442C">
              <w:rPr>
                <w:rFonts w:eastAsia="等线"/>
              </w:rPr>
              <w:t xml:space="preserve"> Subscription</w:t>
            </w:r>
            <w:r w:rsidRPr="00F4442C">
              <w:t>.</w:t>
            </w:r>
          </w:p>
        </w:tc>
      </w:tr>
    </w:tbl>
    <w:p w14:paraId="662EE4C3" w14:textId="77777777" w:rsidR="009B4E95" w:rsidRPr="00F4442C" w:rsidRDefault="009B4E95" w:rsidP="009B4E95"/>
    <w:p w14:paraId="300AEED9" w14:textId="77777777" w:rsidR="009B4E95" w:rsidRPr="00F4442C" w:rsidRDefault="009B4E95" w:rsidP="009B4E95">
      <w:pPr>
        <w:pStyle w:val="41"/>
      </w:pPr>
      <w:bookmarkStart w:id="652" w:name="_Toc67903524"/>
      <w:bookmarkStart w:id="653" w:name="_Toc96843416"/>
      <w:bookmarkStart w:id="654" w:name="_Toc96844391"/>
      <w:bookmarkStart w:id="655" w:name="_Toc100739964"/>
      <w:bookmarkStart w:id="656" w:name="_Toc129252537"/>
      <w:bookmarkStart w:id="657" w:name="_Toc144024236"/>
      <w:bookmarkStart w:id="658" w:name="_Toc144459668"/>
      <w:bookmarkStart w:id="659" w:name="_Toc151743426"/>
      <w:r w:rsidRPr="00F4442C">
        <w:rPr>
          <w:noProof/>
          <w:lang w:eastAsia="zh-CN"/>
        </w:rPr>
        <w:t>6.4</w:t>
      </w:r>
      <w:r w:rsidRPr="00F4442C">
        <w:t>.3.2</w:t>
      </w:r>
      <w:r w:rsidRPr="00F4442C">
        <w:tab/>
        <w:t xml:space="preserve">Resource: </w:t>
      </w:r>
      <w:bookmarkEnd w:id="652"/>
      <w:bookmarkEnd w:id="653"/>
      <w:bookmarkEnd w:id="654"/>
      <w:bookmarkEnd w:id="655"/>
      <w:bookmarkEnd w:id="656"/>
      <w:bookmarkEnd w:id="657"/>
      <w:bookmarkEnd w:id="658"/>
      <w:r w:rsidRPr="00F4442C">
        <w:t>Policy Provisionings</w:t>
      </w:r>
      <w:bookmarkEnd w:id="659"/>
    </w:p>
    <w:p w14:paraId="2E79C4CA" w14:textId="78DCC50F" w:rsidR="009B4E95" w:rsidRDefault="009B4E95" w:rsidP="009B4E95">
      <w:pPr>
        <w:pStyle w:val="51"/>
      </w:pPr>
      <w:bookmarkStart w:id="660" w:name="_Toc67903525"/>
      <w:bookmarkStart w:id="661" w:name="_Toc96843417"/>
      <w:bookmarkStart w:id="662" w:name="_Toc96844392"/>
      <w:bookmarkStart w:id="663" w:name="_Toc100739965"/>
      <w:bookmarkStart w:id="664" w:name="_Toc129252538"/>
      <w:bookmarkStart w:id="665" w:name="_Toc144024237"/>
      <w:bookmarkStart w:id="666" w:name="_Toc144459669"/>
      <w:bookmarkStart w:id="667" w:name="_Toc151743427"/>
      <w:r w:rsidRPr="00F4442C">
        <w:rPr>
          <w:noProof/>
          <w:lang w:eastAsia="zh-CN"/>
        </w:rPr>
        <w:t>6.4</w:t>
      </w:r>
      <w:r w:rsidRPr="00F4442C">
        <w:t>.3.2.1</w:t>
      </w:r>
      <w:r w:rsidRPr="00F4442C">
        <w:tab/>
        <w:t>Description</w:t>
      </w:r>
      <w:bookmarkEnd w:id="660"/>
      <w:bookmarkEnd w:id="661"/>
      <w:bookmarkEnd w:id="662"/>
      <w:bookmarkEnd w:id="663"/>
      <w:bookmarkEnd w:id="664"/>
      <w:bookmarkEnd w:id="665"/>
      <w:bookmarkEnd w:id="666"/>
      <w:bookmarkEnd w:id="667"/>
    </w:p>
    <w:p w14:paraId="107F3794" w14:textId="77777777" w:rsidR="009B4E95" w:rsidRPr="00F4442C" w:rsidRDefault="009B4E95" w:rsidP="009B4E95">
      <w:r w:rsidRPr="00F4442C">
        <w:t>This resource represents the collection of Policy Provisionings managed by the NSCE Server.</w:t>
      </w:r>
    </w:p>
    <w:p w14:paraId="7B83D319" w14:textId="09991FDF" w:rsidR="009B4E95" w:rsidRPr="00F4442C" w:rsidRDefault="009B4E95" w:rsidP="009B4E95">
      <w:pPr>
        <w:pStyle w:val="51"/>
      </w:pPr>
      <w:bookmarkStart w:id="668" w:name="_Toc67903526"/>
      <w:bookmarkStart w:id="669" w:name="_Toc96843418"/>
      <w:bookmarkStart w:id="670" w:name="_Toc96844393"/>
      <w:bookmarkStart w:id="671" w:name="_Toc100739966"/>
      <w:bookmarkStart w:id="672" w:name="_Toc129252539"/>
      <w:bookmarkStart w:id="673" w:name="_Toc144024238"/>
      <w:bookmarkStart w:id="674" w:name="_Toc144459670"/>
      <w:bookmarkStart w:id="675" w:name="_Toc151743428"/>
      <w:r w:rsidRPr="00F4442C">
        <w:rPr>
          <w:noProof/>
          <w:lang w:eastAsia="zh-CN"/>
        </w:rPr>
        <w:t>6.4</w:t>
      </w:r>
      <w:r w:rsidRPr="00F4442C">
        <w:t>.3.2.2</w:t>
      </w:r>
      <w:r w:rsidRPr="00F4442C">
        <w:tab/>
        <w:t>Resource Definition</w:t>
      </w:r>
      <w:bookmarkEnd w:id="668"/>
      <w:bookmarkEnd w:id="669"/>
      <w:bookmarkEnd w:id="670"/>
      <w:bookmarkEnd w:id="671"/>
      <w:bookmarkEnd w:id="672"/>
      <w:bookmarkEnd w:id="673"/>
      <w:bookmarkEnd w:id="674"/>
      <w:bookmarkEnd w:id="675"/>
    </w:p>
    <w:p w14:paraId="0B4657FA" w14:textId="77777777" w:rsidR="009B4E95" w:rsidRPr="00F4442C" w:rsidRDefault="009B4E95" w:rsidP="009B4E95">
      <w:pPr>
        <w:rPr>
          <w:lang w:val="en-US"/>
        </w:rPr>
      </w:pPr>
      <w:r w:rsidRPr="00F4442C">
        <w:rPr>
          <w:lang w:val="en-US"/>
        </w:rPr>
        <w:t xml:space="preserve">Resource URI: </w:t>
      </w:r>
      <w:r w:rsidRPr="00F4442C">
        <w:rPr>
          <w:b/>
          <w:noProof/>
          <w:lang w:val="en-US"/>
        </w:rPr>
        <w:t>{apiRoot}/nsce-pm/</w:t>
      </w:r>
      <w:bookmarkStart w:id="676" w:name="_Hlk131952354"/>
      <w:r w:rsidRPr="00F4442C">
        <w:rPr>
          <w:b/>
          <w:noProof/>
          <w:lang w:val="en-US"/>
        </w:rPr>
        <w:t>&lt;apiVersion&gt;</w:t>
      </w:r>
      <w:bookmarkEnd w:id="676"/>
      <w:r w:rsidRPr="00F4442C">
        <w:rPr>
          <w:b/>
          <w:noProof/>
          <w:lang w:val="en-US"/>
        </w:rPr>
        <w:t>/provisionings</w:t>
      </w:r>
    </w:p>
    <w:p w14:paraId="24A9C8E5"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.3.2.2-1</w:t>
      </w:r>
      <w:r w:rsidRPr="00F4442C">
        <w:rPr>
          <w:rFonts w:ascii="Arial" w:hAnsi="Arial" w:cs="Arial"/>
        </w:rPr>
        <w:t>.</w:t>
      </w:r>
    </w:p>
    <w:p w14:paraId="208CC013" w14:textId="77777777" w:rsidR="009B4E95" w:rsidRPr="00F4442C" w:rsidRDefault="009B4E95" w:rsidP="009B4E95">
      <w:pPr>
        <w:pStyle w:val="TH"/>
        <w:rPr>
          <w:rFonts w:cs="Arial"/>
        </w:rPr>
      </w:pPr>
      <w:r w:rsidRPr="00F4442C">
        <w:t>Table </w:t>
      </w:r>
      <w:r w:rsidRPr="00F4442C">
        <w:rPr>
          <w:noProof/>
          <w:lang w:eastAsia="zh-CN"/>
        </w:rPr>
        <w:t>6.4</w:t>
      </w:r>
      <w:r w:rsidRPr="00F4442C">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743FF7F2" w14:textId="77777777" w:rsidTr="00197F6A">
        <w:trPr>
          <w:jc w:val="center"/>
        </w:trPr>
        <w:tc>
          <w:tcPr>
            <w:tcW w:w="687" w:type="pct"/>
            <w:shd w:val="clear" w:color="000000" w:fill="C0C0C0"/>
            <w:vAlign w:val="center"/>
            <w:hideMark/>
          </w:tcPr>
          <w:p w14:paraId="52B16C4C" w14:textId="77777777" w:rsidR="009B4E95" w:rsidRPr="00F4442C" w:rsidRDefault="009B4E95" w:rsidP="00197F6A">
            <w:pPr>
              <w:pStyle w:val="TAH"/>
            </w:pPr>
            <w:r w:rsidRPr="00F4442C">
              <w:t>Name</w:t>
            </w:r>
          </w:p>
        </w:tc>
        <w:tc>
          <w:tcPr>
            <w:tcW w:w="1039" w:type="pct"/>
            <w:shd w:val="clear" w:color="000000" w:fill="C0C0C0"/>
            <w:vAlign w:val="center"/>
          </w:tcPr>
          <w:p w14:paraId="7B947FD0" w14:textId="77777777" w:rsidR="009B4E95" w:rsidRPr="00F4442C" w:rsidRDefault="009B4E95" w:rsidP="00197F6A">
            <w:pPr>
              <w:pStyle w:val="TAH"/>
            </w:pPr>
            <w:r w:rsidRPr="00F4442C">
              <w:t>Data type</w:t>
            </w:r>
          </w:p>
        </w:tc>
        <w:tc>
          <w:tcPr>
            <w:tcW w:w="3274" w:type="pct"/>
            <w:shd w:val="clear" w:color="000000" w:fill="C0C0C0"/>
            <w:vAlign w:val="center"/>
            <w:hideMark/>
          </w:tcPr>
          <w:p w14:paraId="0AF85776" w14:textId="77777777" w:rsidR="009B4E95" w:rsidRPr="00F4442C" w:rsidRDefault="009B4E95" w:rsidP="00197F6A">
            <w:pPr>
              <w:pStyle w:val="TAH"/>
            </w:pPr>
            <w:r w:rsidRPr="00F4442C">
              <w:t>Definition</w:t>
            </w:r>
          </w:p>
        </w:tc>
      </w:tr>
      <w:tr w:rsidR="009B4E95" w:rsidRPr="00F4442C" w14:paraId="5DD0CCC1" w14:textId="77777777" w:rsidTr="00197F6A">
        <w:trPr>
          <w:jc w:val="center"/>
        </w:trPr>
        <w:tc>
          <w:tcPr>
            <w:tcW w:w="687" w:type="pct"/>
            <w:vAlign w:val="center"/>
            <w:hideMark/>
          </w:tcPr>
          <w:p w14:paraId="5517F3F3" w14:textId="77777777" w:rsidR="009B4E95" w:rsidRPr="00F4442C" w:rsidRDefault="009B4E95" w:rsidP="00197F6A">
            <w:pPr>
              <w:pStyle w:val="TAL"/>
            </w:pPr>
            <w:r w:rsidRPr="00F4442C">
              <w:t>apiRoot</w:t>
            </w:r>
          </w:p>
        </w:tc>
        <w:tc>
          <w:tcPr>
            <w:tcW w:w="1039" w:type="pct"/>
            <w:vAlign w:val="center"/>
          </w:tcPr>
          <w:p w14:paraId="12F6A6FE" w14:textId="77777777" w:rsidR="009B4E95" w:rsidRPr="00F4442C" w:rsidRDefault="009B4E95" w:rsidP="00197F6A">
            <w:pPr>
              <w:pStyle w:val="TAL"/>
            </w:pPr>
            <w:r w:rsidRPr="00F4442C">
              <w:t>string</w:t>
            </w:r>
          </w:p>
        </w:tc>
        <w:tc>
          <w:tcPr>
            <w:tcW w:w="3274" w:type="pct"/>
            <w:vAlign w:val="center"/>
            <w:hideMark/>
          </w:tcPr>
          <w:p w14:paraId="1B711F77" w14:textId="77777777" w:rsidR="009B4E95" w:rsidRPr="00F4442C" w:rsidRDefault="009B4E95" w:rsidP="00197F6A">
            <w:pPr>
              <w:pStyle w:val="TAL"/>
            </w:pPr>
            <w:r w:rsidRPr="00F4442C">
              <w:t>See clause </w:t>
            </w:r>
            <w:r w:rsidRPr="00F4442C">
              <w:rPr>
                <w:noProof/>
                <w:lang w:eastAsia="zh-CN"/>
              </w:rPr>
              <w:t>6.4</w:t>
            </w:r>
            <w:r w:rsidRPr="00F4442C">
              <w:t>.1.</w:t>
            </w:r>
          </w:p>
        </w:tc>
      </w:tr>
    </w:tbl>
    <w:p w14:paraId="2E4BEE9E" w14:textId="77777777" w:rsidR="009B4E95" w:rsidRPr="00F4442C" w:rsidRDefault="009B4E95" w:rsidP="009B4E95"/>
    <w:p w14:paraId="320DE975" w14:textId="4ADDC48D" w:rsidR="009B4E95" w:rsidRPr="00F4442C" w:rsidRDefault="009B4E95" w:rsidP="009B4E95">
      <w:pPr>
        <w:pStyle w:val="51"/>
      </w:pPr>
      <w:bookmarkStart w:id="677" w:name="_Toc67903527"/>
      <w:bookmarkStart w:id="678" w:name="_Toc96843419"/>
      <w:bookmarkStart w:id="679" w:name="_Toc96844394"/>
      <w:bookmarkStart w:id="680" w:name="_Toc100739967"/>
      <w:bookmarkStart w:id="681" w:name="_Toc129252540"/>
      <w:bookmarkStart w:id="682" w:name="_Toc144024239"/>
      <w:bookmarkStart w:id="683" w:name="_Toc144459671"/>
      <w:bookmarkStart w:id="684" w:name="_Toc151743429"/>
      <w:r w:rsidRPr="00F4442C">
        <w:rPr>
          <w:noProof/>
          <w:lang w:eastAsia="zh-CN"/>
        </w:rPr>
        <w:t>6.4</w:t>
      </w:r>
      <w:r w:rsidRPr="00F4442C">
        <w:t>.3.2.3</w:t>
      </w:r>
      <w:r w:rsidRPr="00F4442C">
        <w:tab/>
        <w:t>Resource Standard Methods</w:t>
      </w:r>
      <w:bookmarkEnd w:id="677"/>
      <w:bookmarkEnd w:id="678"/>
      <w:bookmarkEnd w:id="679"/>
      <w:bookmarkEnd w:id="680"/>
      <w:bookmarkEnd w:id="681"/>
      <w:bookmarkEnd w:id="682"/>
      <w:bookmarkEnd w:id="683"/>
      <w:bookmarkEnd w:id="684"/>
    </w:p>
    <w:p w14:paraId="5AC200F9" w14:textId="4EA02575" w:rsidR="009B4E95" w:rsidRDefault="009B4E95" w:rsidP="0051137F">
      <w:pPr>
        <w:pStyle w:val="6"/>
      </w:pPr>
      <w:bookmarkStart w:id="685" w:name="_Toc96843421"/>
      <w:bookmarkStart w:id="686" w:name="_Toc96844396"/>
      <w:bookmarkStart w:id="687" w:name="_Toc100739969"/>
      <w:bookmarkStart w:id="688" w:name="_Toc129252542"/>
      <w:bookmarkStart w:id="689" w:name="_Toc144024240"/>
      <w:bookmarkStart w:id="690" w:name="_Toc144459672"/>
      <w:bookmarkStart w:id="691" w:name="_Toc151743430"/>
      <w:r w:rsidRPr="00F4442C">
        <w:rPr>
          <w:noProof/>
          <w:lang w:eastAsia="zh-CN"/>
        </w:rPr>
        <w:t>6.4</w:t>
      </w:r>
      <w:r w:rsidRPr="00F4442C">
        <w:t>.3.2.3.1</w:t>
      </w:r>
      <w:r w:rsidRPr="00F4442C">
        <w:tab/>
        <w:t>POST</w:t>
      </w:r>
      <w:bookmarkEnd w:id="685"/>
      <w:bookmarkEnd w:id="686"/>
      <w:bookmarkEnd w:id="687"/>
      <w:bookmarkEnd w:id="688"/>
      <w:bookmarkEnd w:id="689"/>
      <w:bookmarkEnd w:id="690"/>
      <w:bookmarkEnd w:id="691"/>
    </w:p>
    <w:p w14:paraId="5FAC37A2" w14:textId="77777777" w:rsidR="009B4E95" w:rsidRPr="00F4442C" w:rsidRDefault="009B4E95" w:rsidP="009B4E95">
      <w:pPr>
        <w:rPr>
          <w:noProof/>
          <w:lang w:eastAsia="zh-CN"/>
        </w:rPr>
      </w:pPr>
      <w:bookmarkStart w:id="692" w:name="_Toc67903528"/>
      <w:r w:rsidRPr="00F4442C">
        <w:rPr>
          <w:noProof/>
          <w:lang w:eastAsia="zh-CN"/>
        </w:rPr>
        <w:t xml:space="preserve">The HTTP POST method allows a service consumer to request the creation of a </w:t>
      </w:r>
      <w:r w:rsidRPr="00F4442C">
        <w:t>Policy Provisioning at</w:t>
      </w:r>
      <w:r w:rsidRPr="00F4442C">
        <w:rPr>
          <w:noProof/>
          <w:lang w:eastAsia="zh-CN"/>
        </w:rPr>
        <w:t xml:space="preserve"> the </w:t>
      </w:r>
      <w:r w:rsidRPr="00F4442C">
        <w:t>NSCE</w:t>
      </w:r>
      <w:r w:rsidRPr="00F4442C">
        <w:rPr>
          <w:noProof/>
          <w:lang w:eastAsia="zh-CN"/>
        </w:rPr>
        <w:t xml:space="preserve"> Server.</w:t>
      </w:r>
    </w:p>
    <w:p w14:paraId="6CDF2042" w14:textId="77777777" w:rsidR="009B4E95" w:rsidRPr="00F4442C" w:rsidRDefault="009B4E95" w:rsidP="009B4E95">
      <w:r w:rsidRPr="00F4442C">
        <w:t>This method shall support the URI query parameters specified in table </w:t>
      </w:r>
      <w:r w:rsidRPr="00F4442C">
        <w:rPr>
          <w:noProof/>
          <w:lang w:eastAsia="zh-CN"/>
        </w:rPr>
        <w:t>6.4</w:t>
      </w:r>
      <w:r w:rsidRPr="00F4442C">
        <w:rPr>
          <w:rFonts w:eastAsia="宋体"/>
        </w:rPr>
        <w:t>.3.2.3.1</w:t>
      </w:r>
      <w:r w:rsidRPr="00F4442C">
        <w:t>-1.</w:t>
      </w:r>
    </w:p>
    <w:p w14:paraId="46E57F15" w14:textId="77777777" w:rsidR="009B4E95" w:rsidRPr="00F4442C" w:rsidRDefault="009B4E95" w:rsidP="009B4E95">
      <w:pPr>
        <w:pStyle w:val="TH"/>
        <w:rPr>
          <w:rFonts w:cs="Arial"/>
        </w:rPr>
      </w:pPr>
      <w:r w:rsidRPr="00F4442C">
        <w:t>Table </w:t>
      </w:r>
      <w:r w:rsidRPr="00F4442C">
        <w:rPr>
          <w:noProof/>
          <w:lang w:eastAsia="zh-CN"/>
        </w:rPr>
        <w:t>6.4</w:t>
      </w:r>
      <w:r w:rsidRPr="00F4442C">
        <w:rPr>
          <w:rFonts w:eastAsia="宋体"/>
        </w:rPr>
        <w:t>.3.2.3.1</w:t>
      </w:r>
      <w:r w:rsidRPr="00F4442C">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0BBAB74E" w14:textId="77777777" w:rsidTr="00197F6A">
        <w:trPr>
          <w:jc w:val="center"/>
        </w:trPr>
        <w:tc>
          <w:tcPr>
            <w:tcW w:w="825" w:type="pct"/>
            <w:tcBorders>
              <w:bottom w:val="single" w:sz="6" w:space="0" w:color="auto"/>
            </w:tcBorders>
            <w:shd w:val="clear" w:color="auto" w:fill="C0C0C0"/>
            <w:vAlign w:val="center"/>
          </w:tcPr>
          <w:p w14:paraId="6D493340"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2C400A4C"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FD7DCC1"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73C951C"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3A31011B"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0504298D" w14:textId="77777777" w:rsidR="009B4E95" w:rsidRPr="00F4442C" w:rsidRDefault="009B4E95" w:rsidP="00197F6A">
            <w:pPr>
              <w:pStyle w:val="TAH"/>
            </w:pPr>
            <w:r w:rsidRPr="00F4442C">
              <w:t>Applicability</w:t>
            </w:r>
          </w:p>
        </w:tc>
      </w:tr>
      <w:tr w:rsidR="009B4E95" w:rsidRPr="00F4442C" w14:paraId="00607298" w14:textId="77777777" w:rsidTr="00197F6A">
        <w:trPr>
          <w:jc w:val="center"/>
        </w:trPr>
        <w:tc>
          <w:tcPr>
            <w:tcW w:w="825" w:type="pct"/>
            <w:tcBorders>
              <w:top w:val="single" w:sz="6" w:space="0" w:color="auto"/>
            </w:tcBorders>
            <w:shd w:val="clear" w:color="auto" w:fill="auto"/>
            <w:vAlign w:val="center"/>
          </w:tcPr>
          <w:p w14:paraId="1516DDD7"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294944EB" w14:textId="77777777" w:rsidR="009B4E95" w:rsidRPr="00F4442C" w:rsidRDefault="009B4E95" w:rsidP="00197F6A">
            <w:pPr>
              <w:pStyle w:val="TAL"/>
            </w:pPr>
          </w:p>
        </w:tc>
        <w:tc>
          <w:tcPr>
            <w:tcW w:w="215" w:type="pct"/>
            <w:tcBorders>
              <w:top w:val="single" w:sz="6" w:space="0" w:color="auto"/>
            </w:tcBorders>
            <w:vAlign w:val="center"/>
          </w:tcPr>
          <w:p w14:paraId="7AE5AD9B" w14:textId="77777777" w:rsidR="009B4E95" w:rsidRPr="00F4442C" w:rsidRDefault="009B4E95" w:rsidP="00197F6A">
            <w:pPr>
              <w:pStyle w:val="TAC"/>
            </w:pPr>
          </w:p>
        </w:tc>
        <w:tc>
          <w:tcPr>
            <w:tcW w:w="580" w:type="pct"/>
            <w:tcBorders>
              <w:top w:val="single" w:sz="6" w:space="0" w:color="auto"/>
            </w:tcBorders>
            <w:vAlign w:val="center"/>
          </w:tcPr>
          <w:p w14:paraId="58420307"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777AF6C9" w14:textId="77777777" w:rsidR="009B4E95" w:rsidRPr="00F4442C" w:rsidRDefault="009B4E95" w:rsidP="00197F6A">
            <w:pPr>
              <w:pStyle w:val="TAL"/>
            </w:pPr>
          </w:p>
        </w:tc>
        <w:tc>
          <w:tcPr>
            <w:tcW w:w="796" w:type="pct"/>
            <w:tcBorders>
              <w:top w:val="single" w:sz="6" w:space="0" w:color="auto"/>
            </w:tcBorders>
            <w:vAlign w:val="center"/>
          </w:tcPr>
          <w:p w14:paraId="435A75A7" w14:textId="77777777" w:rsidR="009B4E95" w:rsidRPr="00F4442C" w:rsidRDefault="009B4E95" w:rsidP="00197F6A">
            <w:pPr>
              <w:pStyle w:val="TAL"/>
            </w:pPr>
          </w:p>
        </w:tc>
      </w:tr>
    </w:tbl>
    <w:p w14:paraId="0F18EC6A" w14:textId="77777777" w:rsidR="009B4E95" w:rsidRPr="00F4442C" w:rsidRDefault="009B4E95" w:rsidP="009B4E95"/>
    <w:p w14:paraId="4A32650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rPr>
          <w:rFonts w:eastAsia="宋体"/>
        </w:rPr>
        <w:t>.3.2.3.1</w:t>
      </w:r>
      <w:r w:rsidRPr="00F4442C">
        <w:t>-2 and the response data structures and response codes specified in table </w:t>
      </w:r>
      <w:r w:rsidRPr="00F4442C">
        <w:rPr>
          <w:noProof/>
          <w:lang w:eastAsia="zh-CN"/>
        </w:rPr>
        <w:t>6.4</w:t>
      </w:r>
      <w:r w:rsidRPr="00F4442C">
        <w:rPr>
          <w:rFonts w:eastAsia="宋体"/>
        </w:rPr>
        <w:t>.3.2.3.1</w:t>
      </w:r>
      <w:r w:rsidRPr="00F4442C">
        <w:t>-3.</w:t>
      </w:r>
    </w:p>
    <w:p w14:paraId="0A5A2FBE" w14:textId="77777777" w:rsidR="009B4E95" w:rsidRPr="00F4442C" w:rsidRDefault="009B4E95" w:rsidP="009B4E95">
      <w:pPr>
        <w:pStyle w:val="TH"/>
      </w:pPr>
      <w:r w:rsidRPr="00F4442C">
        <w:lastRenderedPageBreak/>
        <w:t>Table </w:t>
      </w:r>
      <w:r w:rsidRPr="00F4442C">
        <w:rPr>
          <w:noProof/>
          <w:lang w:eastAsia="zh-CN"/>
        </w:rPr>
        <w:t>6.4</w:t>
      </w:r>
      <w:r w:rsidRPr="00F4442C">
        <w:rPr>
          <w:rFonts w:eastAsia="宋体"/>
        </w:rPr>
        <w:t>.3.2.3.1</w:t>
      </w:r>
      <w:r w:rsidRPr="00F4442C">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01D443E" w14:textId="77777777" w:rsidTr="00197F6A">
        <w:trPr>
          <w:jc w:val="center"/>
        </w:trPr>
        <w:tc>
          <w:tcPr>
            <w:tcW w:w="2119" w:type="dxa"/>
            <w:tcBorders>
              <w:bottom w:val="single" w:sz="6" w:space="0" w:color="auto"/>
            </w:tcBorders>
            <w:shd w:val="clear" w:color="auto" w:fill="C0C0C0"/>
            <w:vAlign w:val="center"/>
          </w:tcPr>
          <w:p w14:paraId="40E6372F"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5ADFD187"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5775FE82"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64B1B297" w14:textId="77777777" w:rsidR="009B4E95" w:rsidRPr="00F4442C" w:rsidRDefault="009B4E95" w:rsidP="00197F6A">
            <w:pPr>
              <w:pStyle w:val="TAH"/>
            </w:pPr>
            <w:r w:rsidRPr="00F4442C">
              <w:t>Description</w:t>
            </w:r>
          </w:p>
        </w:tc>
      </w:tr>
      <w:tr w:rsidR="009B4E95" w:rsidRPr="00F4442C" w14:paraId="6271AD67" w14:textId="77777777" w:rsidTr="00197F6A">
        <w:trPr>
          <w:jc w:val="center"/>
        </w:trPr>
        <w:tc>
          <w:tcPr>
            <w:tcW w:w="2119" w:type="dxa"/>
            <w:tcBorders>
              <w:top w:val="single" w:sz="6" w:space="0" w:color="auto"/>
            </w:tcBorders>
            <w:shd w:val="clear" w:color="auto" w:fill="auto"/>
            <w:vAlign w:val="center"/>
          </w:tcPr>
          <w:p w14:paraId="4DCFBBE4" w14:textId="77777777" w:rsidR="009B4E95" w:rsidRPr="00F4442C" w:rsidRDefault="009B4E95" w:rsidP="00197F6A">
            <w:pPr>
              <w:pStyle w:val="TAL"/>
            </w:pPr>
            <w:bookmarkStart w:id="693" w:name="_Hlk150001571"/>
            <w:r w:rsidRPr="00F4442C">
              <w:t>PolicyProv</w:t>
            </w:r>
            <w:bookmarkEnd w:id="693"/>
          </w:p>
        </w:tc>
        <w:tc>
          <w:tcPr>
            <w:tcW w:w="425" w:type="dxa"/>
            <w:tcBorders>
              <w:top w:val="single" w:sz="6" w:space="0" w:color="auto"/>
            </w:tcBorders>
            <w:vAlign w:val="center"/>
          </w:tcPr>
          <w:p w14:paraId="3567EA9A"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6E9FE870"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7A5105E" w14:textId="77777777" w:rsidR="009B4E95" w:rsidRPr="00F4442C" w:rsidRDefault="009B4E95" w:rsidP="00197F6A">
            <w:pPr>
              <w:pStyle w:val="TAL"/>
            </w:pPr>
            <w:r w:rsidRPr="00F4442C">
              <w:t>Represents the parameters to request the creation of a Policy Provisioning resource.</w:t>
            </w:r>
          </w:p>
        </w:tc>
      </w:tr>
    </w:tbl>
    <w:p w14:paraId="3E163EA8" w14:textId="77777777" w:rsidR="009B4E95" w:rsidRPr="00F4442C" w:rsidRDefault="009B4E95" w:rsidP="009B4E95"/>
    <w:p w14:paraId="766E7EA2" w14:textId="77777777" w:rsidR="009B4E95" w:rsidRPr="00F4442C" w:rsidRDefault="009B4E95" w:rsidP="009B4E95">
      <w:pPr>
        <w:pStyle w:val="TH"/>
      </w:pPr>
      <w:r w:rsidRPr="00F4442C">
        <w:t>Table </w:t>
      </w:r>
      <w:r w:rsidRPr="00F4442C">
        <w:rPr>
          <w:noProof/>
          <w:lang w:eastAsia="zh-CN"/>
        </w:rPr>
        <w:t>6.4</w:t>
      </w:r>
      <w:r w:rsidRPr="00F4442C">
        <w:rPr>
          <w:rFonts w:eastAsia="宋体"/>
        </w:rPr>
        <w:t>.3.2.3.1</w:t>
      </w:r>
      <w:r w:rsidRPr="00F4442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36"/>
        <w:gridCol w:w="1417"/>
        <w:gridCol w:w="4955"/>
      </w:tblGrid>
      <w:tr w:rsidR="009B4E95" w:rsidRPr="00F4442C" w14:paraId="1F583550" w14:textId="77777777" w:rsidTr="00197F6A">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07FCF142" w14:textId="77777777" w:rsidR="009B4E95" w:rsidRPr="00F4442C" w:rsidRDefault="009B4E95" w:rsidP="00197F6A">
            <w:pPr>
              <w:pStyle w:val="TAH"/>
            </w:pPr>
            <w:r w:rsidRPr="00F4442C">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DC033BE" w14:textId="77777777" w:rsidR="009B4E95" w:rsidRPr="00F4442C" w:rsidRDefault="009B4E95" w:rsidP="00197F6A">
            <w:pPr>
              <w:pStyle w:val="TAH"/>
            </w:pPr>
            <w:r w:rsidRPr="00F4442C">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218DAD6F" w14:textId="77777777" w:rsidR="009B4E95" w:rsidRPr="00F4442C" w:rsidRDefault="009B4E95" w:rsidP="00197F6A">
            <w:pPr>
              <w:pStyle w:val="TAH"/>
            </w:pPr>
            <w:r w:rsidRPr="00F4442C">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534331A5" w14:textId="77777777" w:rsidR="009B4E95" w:rsidRPr="00F4442C" w:rsidRDefault="009B4E95" w:rsidP="00197F6A">
            <w:pPr>
              <w:pStyle w:val="TAH"/>
            </w:pPr>
            <w:r w:rsidRPr="00F4442C">
              <w:t>Response</w:t>
            </w:r>
          </w:p>
          <w:p w14:paraId="53D47B3B" w14:textId="77777777" w:rsidR="009B4E95" w:rsidRPr="00F4442C" w:rsidRDefault="009B4E95" w:rsidP="00197F6A">
            <w:pPr>
              <w:pStyle w:val="TAH"/>
            </w:pPr>
            <w:r w:rsidRPr="00F4442C">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9885CAE" w14:textId="77777777" w:rsidR="009B4E95" w:rsidRPr="00F4442C" w:rsidRDefault="009B4E95" w:rsidP="00197F6A">
            <w:pPr>
              <w:pStyle w:val="TAH"/>
            </w:pPr>
            <w:r w:rsidRPr="00F4442C">
              <w:t>Description</w:t>
            </w:r>
          </w:p>
        </w:tc>
      </w:tr>
      <w:tr w:rsidR="009B4E95" w:rsidRPr="00F4442C" w14:paraId="532A9009" w14:textId="77777777" w:rsidTr="00197F6A">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601F716" w14:textId="77777777" w:rsidR="009B4E95" w:rsidRPr="00F4442C" w:rsidRDefault="009B4E95" w:rsidP="00197F6A">
            <w:pPr>
              <w:pStyle w:val="TAL"/>
            </w:pPr>
            <w:r w:rsidRPr="00F4442C">
              <w:t>PolicyProv</w:t>
            </w:r>
          </w:p>
        </w:tc>
        <w:tc>
          <w:tcPr>
            <w:tcW w:w="221" w:type="pct"/>
            <w:tcBorders>
              <w:top w:val="single" w:sz="6" w:space="0" w:color="auto"/>
              <w:left w:val="single" w:sz="4" w:space="0" w:color="auto"/>
              <w:bottom w:val="single" w:sz="6" w:space="0" w:color="auto"/>
              <w:right w:val="single" w:sz="4" w:space="0" w:color="auto"/>
            </w:tcBorders>
            <w:vAlign w:val="center"/>
          </w:tcPr>
          <w:p w14:paraId="6470C33C" w14:textId="77777777" w:rsidR="009B4E95" w:rsidRPr="00F4442C" w:rsidRDefault="009B4E95" w:rsidP="00197F6A">
            <w:pPr>
              <w:pStyle w:val="TAC"/>
            </w:pPr>
            <w:r w:rsidRPr="00F4442C">
              <w:t>M</w:t>
            </w:r>
          </w:p>
        </w:tc>
        <w:tc>
          <w:tcPr>
            <w:tcW w:w="590" w:type="pct"/>
            <w:tcBorders>
              <w:top w:val="single" w:sz="6" w:space="0" w:color="auto"/>
              <w:left w:val="single" w:sz="4" w:space="0" w:color="auto"/>
              <w:bottom w:val="single" w:sz="6" w:space="0" w:color="auto"/>
              <w:right w:val="single" w:sz="4" w:space="0" w:color="auto"/>
            </w:tcBorders>
            <w:vAlign w:val="center"/>
          </w:tcPr>
          <w:p w14:paraId="54FEB022" w14:textId="77777777" w:rsidR="009B4E95" w:rsidRPr="00F4442C" w:rsidRDefault="009B4E95" w:rsidP="00197F6A">
            <w:pPr>
              <w:pStyle w:val="TAC"/>
            </w:pPr>
            <w:r w:rsidRPr="00F4442C">
              <w:t>1</w:t>
            </w:r>
          </w:p>
        </w:tc>
        <w:tc>
          <w:tcPr>
            <w:tcW w:w="736" w:type="pct"/>
            <w:tcBorders>
              <w:top w:val="single" w:sz="6" w:space="0" w:color="auto"/>
              <w:left w:val="single" w:sz="4" w:space="0" w:color="auto"/>
              <w:bottom w:val="single" w:sz="6" w:space="0" w:color="auto"/>
              <w:right w:val="single" w:sz="4" w:space="0" w:color="auto"/>
            </w:tcBorders>
            <w:vAlign w:val="center"/>
          </w:tcPr>
          <w:p w14:paraId="49B7F24D" w14:textId="77777777" w:rsidR="009B4E95" w:rsidRPr="00F4442C" w:rsidRDefault="009B4E95" w:rsidP="00197F6A">
            <w:pPr>
              <w:pStyle w:val="TAL"/>
            </w:pPr>
            <w:r w:rsidRPr="00F4442C">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30D747AB" w14:textId="77777777" w:rsidR="009B4E95" w:rsidRPr="00F4442C" w:rsidRDefault="009B4E95" w:rsidP="00197F6A">
            <w:pPr>
              <w:pStyle w:val="TAL"/>
            </w:pPr>
            <w:r w:rsidRPr="00F4442C">
              <w:t>Successful case. The Policy Provisioning is successfully created and a representation of the created "Individual Policy Provisioning" resource shall be returned.</w:t>
            </w:r>
          </w:p>
          <w:p w14:paraId="4DE540D7" w14:textId="77777777" w:rsidR="009B4E95" w:rsidRPr="00F4442C" w:rsidRDefault="009B4E95" w:rsidP="00197F6A">
            <w:pPr>
              <w:pStyle w:val="TAL"/>
            </w:pPr>
          </w:p>
          <w:p w14:paraId="6EF54A26" w14:textId="77777777" w:rsidR="009B4E95" w:rsidRPr="00F4442C" w:rsidRDefault="009B4E95" w:rsidP="00197F6A">
            <w:pPr>
              <w:pStyle w:val="TAL"/>
            </w:pPr>
            <w:r w:rsidRPr="00F4442C">
              <w:t>An HTTP "Location" header that contains the resource URI of the created resource shall also be included.</w:t>
            </w:r>
          </w:p>
        </w:tc>
      </w:tr>
      <w:tr w:rsidR="009B4E95" w:rsidRPr="00F4442C" w14:paraId="75C7DA11" w14:textId="77777777" w:rsidTr="00197F6A">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22E48968" w14:textId="77777777" w:rsidR="009B4E95" w:rsidRPr="00F4442C" w:rsidRDefault="009B4E95" w:rsidP="00197F6A">
            <w:pPr>
              <w:pStyle w:val="TAL"/>
            </w:pPr>
            <w:r w:rsidRPr="00F4442C">
              <w:t>ProblemDetails</w:t>
            </w:r>
          </w:p>
        </w:tc>
        <w:tc>
          <w:tcPr>
            <w:tcW w:w="221" w:type="pct"/>
            <w:tcBorders>
              <w:top w:val="single" w:sz="6" w:space="0" w:color="auto"/>
              <w:left w:val="single" w:sz="4" w:space="0" w:color="auto"/>
              <w:bottom w:val="single" w:sz="4" w:space="0" w:color="auto"/>
              <w:right w:val="single" w:sz="4" w:space="0" w:color="auto"/>
            </w:tcBorders>
            <w:vAlign w:val="center"/>
          </w:tcPr>
          <w:p w14:paraId="34780FFB" w14:textId="77777777" w:rsidR="009B4E95" w:rsidRPr="00F4442C" w:rsidRDefault="009B4E95" w:rsidP="00197F6A">
            <w:pPr>
              <w:pStyle w:val="TAC"/>
            </w:pPr>
            <w:r w:rsidRPr="00F4442C">
              <w:t>O</w:t>
            </w:r>
          </w:p>
        </w:tc>
        <w:tc>
          <w:tcPr>
            <w:tcW w:w="590" w:type="pct"/>
            <w:tcBorders>
              <w:top w:val="single" w:sz="6" w:space="0" w:color="auto"/>
              <w:left w:val="single" w:sz="4" w:space="0" w:color="auto"/>
              <w:bottom w:val="single" w:sz="4" w:space="0" w:color="auto"/>
              <w:right w:val="single" w:sz="4" w:space="0" w:color="auto"/>
            </w:tcBorders>
            <w:vAlign w:val="center"/>
          </w:tcPr>
          <w:p w14:paraId="7D09E8AC" w14:textId="77777777" w:rsidR="009B4E95" w:rsidRPr="00F4442C" w:rsidRDefault="009B4E95" w:rsidP="00197F6A">
            <w:pPr>
              <w:pStyle w:val="TAC"/>
            </w:pPr>
            <w:r w:rsidRPr="00F4442C">
              <w:t>0..1</w:t>
            </w:r>
          </w:p>
        </w:tc>
        <w:tc>
          <w:tcPr>
            <w:tcW w:w="736" w:type="pct"/>
            <w:tcBorders>
              <w:top w:val="single" w:sz="6" w:space="0" w:color="auto"/>
              <w:left w:val="single" w:sz="4" w:space="0" w:color="auto"/>
              <w:bottom w:val="single" w:sz="4" w:space="0" w:color="auto"/>
              <w:right w:val="single" w:sz="4" w:space="0" w:color="auto"/>
            </w:tcBorders>
            <w:vAlign w:val="center"/>
          </w:tcPr>
          <w:p w14:paraId="002FFC2F" w14:textId="77777777" w:rsidR="009B4E95" w:rsidRPr="00F4442C" w:rsidRDefault="009B4E95" w:rsidP="00197F6A">
            <w:pPr>
              <w:pStyle w:val="TAL"/>
            </w:pPr>
            <w:r w:rsidRPr="00F4442C">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4BEA478D" w14:textId="77777777" w:rsidR="009B4E95" w:rsidRPr="00F4442C" w:rsidRDefault="009B4E95" w:rsidP="00197F6A">
            <w:pPr>
              <w:pStyle w:val="TAL"/>
            </w:pPr>
            <w:r w:rsidRPr="00F4442C">
              <w:t>(NOTE 2)</w:t>
            </w:r>
          </w:p>
        </w:tc>
      </w:tr>
      <w:tr w:rsidR="009B4E95" w:rsidRPr="00F4442C" w14:paraId="5A6A8AEE" w14:textId="77777777" w:rsidTr="00197F6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5B158"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POST method listed in table 5.2.6-1 of 3GPP TS 29.122 [2] shall also apply.</w:t>
            </w:r>
          </w:p>
          <w:p w14:paraId="6871377C"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4460A21B" w14:textId="77777777" w:rsidR="009B4E95" w:rsidRPr="00F4442C" w:rsidRDefault="009B4E95" w:rsidP="009B4E95"/>
    <w:p w14:paraId="4A37B0E3" w14:textId="77777777" w:rsidR="009B4E95" w:rsidRPr="00F4442C" w:rsidRDefault="009B4E95" w:rsidP="009B4E95">
      <w:pPr>
        <w:pStyle w:val="TH"/>
      </w:pPr>
      <w:r w:rsidRPr="00F4442C">
        <w:t>Table </w:t>
      </w:r>
      <w:r w:rsidRPr="00F4442C">
        <w:rPr>
          <w:noProof/>
          <w:lang w:eastAsia="zh-CN"/>
        </w:rPr>
        <w:t>6.4</w:t>
      </w:r>
      <w:r w:rsidRPr="00F4442C">
        <w:rPr>
          <w:rFonts w:eastAsia="宋体"/>
        </w:rPr>
        <w:t>.3.2.3.1</w:t>
      </w:r>
      <w:r w:rsidRPr="00F4442C">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5941C107" w14:textId="77777777" w:rsidTr="00197F6A">
        <w:trPr>
          <w:jc w:val="center"/>
        </w:trPr>
        <w:tc>
          <w:tcPr>
            <w:tcW w:w="824" w:type="pct"/>
            <w:shd w:val="clear" w:color="auto" w:fill="C0C0C0"/>
            <w:vAlign w:val="center"/>
          </w:tcPr>
          <w:p w14:paraId="5589CE74" w14:textId="77777777" w:rsidR="009B4E95" w:rsidRPr="00F4442C" w:rsidRDefault="009B4E95" w:rsidP="00197F6A">
            <w:pPr>
              <w:pStyle w:val="TAH"/>
            </w:pPr>
            <w:r w:rsidRPr="00F4442C">
              <w:t>Name</w:t>
            </w:r>
          </w:p>
        </w:tc>
        <w:tc>
          <w:tcPr>
            <w:tcW w:w="572" w:type="pct"/>
            <w:shd w:val="clear" w:color="auto" w:fill="C0C0C0"/>
            <w:vAlign w:val="center"/>
          </w:tcPr>
          <w:p w14:paraId="22C217C0" w14:textId="77777777" w:rsidR="009B4E95" w:rsidRPr="00F4442C" w:rsidRDefault="009B4E95" w:rsidP="00197F6A">
            <w:pPr>
              <w:pStyle w:val="TAH"/>
            </w:pPr>
            <w:r w:rsidRPr="00F4442C">
              <w:t>Data type</w:t>
            </w:r>
          </w:p>
        </w:tc>
        <w:tc>
          <w:tcPr>
            <w:tcW w:w="295" w:type="pct"/>
            <w:shd w:val="clear" w:color="auto" w:fill="C0C0C0"/>
            <w:vAlign w:val="center"/>
          </w:tcPr>
          <w:p w14:paraId="0B15F1E7" w14:textId="77777777" w:rsidR="009B4E95" w:rsidRPr="00F4442C" w:rsidRDefault="009B4E95" w:rsidP="00197F6A">
            <w:pPr>
              <w:pStyle w:val="TAH"/>
            </w:pPr>
            <w:r w:rsidRPr="00F4442C">
              <w:t>P</w:t>
            </w:r>
          </w:p>
        </w:tc>
        <w:tc>
          <w:tcPr>
            <w:tcW w:w="589" w:type="pct"/>
            <w:shd w:val="clear" w:color="auto" w:fill="C0C0C0"/>
            <w:vAlign w:val="center"/>
          </w:tcPr>
          <w:p w14:paraId="63EDD387" w14:textId="77777777" w:rsidR="009B4E95" w:rsidRPr="00F4442C" w:rsidRDefault="009B4E95" w:rsidP="00197F6A">
            <w:pPr>
              <w:pStyle w:val="TAH"/>
            </w:pPr>
            <w:r w:rsidRPr="00F4442C">
              <w:t>Cardinality</w:t>
            </w:r>
          </w:p>
        </w:tc>
        <w:tc>
          <w:tcPr>
            <w:tcW w:w="2720" w:type="pct"/>
            <w:shd w:val="clear" w:color="auto" w:fill="C0C0C0"/>
            <w:vAlign w:val="center"/>
          </w:tcPr>
          <w:p w14:paraId="35D8CD1E" w14:textId="77777777" w:rsidR="009B4E95" w:rsidRPr="00F4442C" w:rsidRDefault="009B4E95" w:rsidP="00197F6A">
            <w:pPr>
              <w:pStyle w:val="TAH"/>
            </w:pPr>
            <w:r w:rsidRPr="00F4442C">
              <w:t>Description</w:t>
            </w:r>
          </w:p>
        </w:tc>
      </w:tr>
      <w:tr w:rsidR="009B4E95" w:rsidRPr="00F4442C" w14:paraId="3CE82A10" w14:textId="77777777" w:rsidTr="00197F6A">
        <w:trPr>
          <w:jc w:val="center"/>
        </w:trPr>
        <w:tc>
          <w:tcPr>
            <w:tcW w:w="824" w:type="pct"/>
            <w:shd w:val="clear" w:color="auto" w:fill="auto"/>
            <w:vAlign w:val="center"/>
          </w:tcPr>
          <w:p w14:paraId="4A970E2C" w14:textId="77777777" w:rsidR="009B4E95" w:rsidRPr="00F4442C" w:rsidRDefault="009B4E95" w:rsidP="00197F6A">
            <w:pPr>
              <w:pStyle w:val="TAL"/>
            </w:pPr>
            <w:r w:rsidRPr="00F4442C">
              <w:t>Location</w:t>
            </w:r>
          </w:p>
        </w:tc>
        <w:tc>
          <w:tcPr>
            <w:tcW w:w="572" w:type="pct"/>
            <w:vAlign w:val="center"/>
          </w:tcPr>
          <w:p w14:paraId="200785A7" w14:textId="77777777" w:rsidR="009B4E95" w:rsidRPr="00F4442C" w:rsidRDefault="009B4E95" w:rsidP="00197F6A">
            <w:pPr>
              <w:pStyle w:val="TAL"/>
            </w:pPr>
            <w:r w:rsidRPr="00F4442C">
              <w:t>string</w:t>
            </w:r>
          </w:p>
        </w:tc>
        <w:tc>
          <w:tcPr>
            <w:tcW w:w="295" w:type="pct"/>
            <w:vAlign w:val="center"/>
          </w:tcPr>
          <w:p w14:paraId="5B9F1F13" w14:textId="77777777" w:rsidR="009B4E95" w:rsidRPr="00F4442C" w:rsidRDefault="009B4E95" w:rsidP="00197F6A">
            <w:pPr>
              <w:pStyle w:val="TAC"/>
            </w:pPr>
            <w:r w:rsidRPr="00F4442C">
              <w:t>M</w:t>
            </w:r>
          </w:p>
        </w:tc>
        <w:tc>
          <w:tcPr>
            <w:tcW w:w="589" w:type="pct"/>
            <w:vAlign w:val="center"/>
          </w:tcPr>
          <w:p w14:paraId="0277F9B7" w14:textId="77777777" w:rsidR="009B4E95" w:rsidRPr="00F4442C" w:rsidRDefault="009B4E95" w:rsidP="00197F6A">
            <w:pPr>
              <w:pStyle w:val="TAC"/>
            </w:pPr>
            <w:r w:rsidRPr="00F4442C">
              <w:t>1</w:t>
            </w:r>
          </w:p>
        </w:tc>
        <w:tc>
          <w:tcPr>
            <w:tcW w:w="2720" w:type="pct"/>
            <w:shd w:val="clear" w:color="auto" w:fill="auto"/>
            <w:vAlign w:val="center"/>
          </w:tcPr>
          <w:p w14:paraId="4FB3A4D7" w14:textId="77777777" w:rsidR="009B4E95" w:rsidRPr="00F4442C" w:rsidRDefault="009B4E95" w:rsidP="00197F6A">
            <w:pPr>
              <w:pStyle w:val="TAL"/>
            </w:pPr>
            <w:r w:rsidRPr="00F4442C">
              <w:t>Contains the URI of the newly created resource, according to the structure:</w:t>
            </w:r>
          </w:p>
          <w:p w14:paraId="39C7B143" w14:textId="77777777" w:rsidR="009B4E95" w:rsidRPr="00F4442C" w:rsidRDefault="009B4E95" w:rsidP="00197F6A">
            <w:pPr>
              <w:pStyle w:val="TAL"/>
            </w:pPr>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t>provisionings</w:t>
            </w:r>
            <w:r w:rsidRPr="00F4442C">
              <w:rPr>
                <w:lang w:eastAsia="zh-CN"/>
              </w:rPr>
              <w:t>/{provId}</w:t>
            </w:r>
          </w:p>
        </w:tc>
      </w:tr>
    </w:tbl>
    <w:p w14:paraId="31A26FAC" w14:textId="77777777" w:rsidR="009B4E95" w:rsidRPr="00F4442C" w:rsidRDefault="009B4E95" w:rsidP="009B4E95"/>
    <w:p w14:paraId="3FA2D461" w14:textId="1CED3744" w:rsidR="009B4E95" w:rsidRPr="00F4442C" w:rsidRDefault="009B4E95" w:rsidP="009B4E95">
      <w:pPr>
        <w:pStyle w:val="51"/>
      </w:pPr>
      <w:bookmarkStart w:id="694" w:name="_Toc96843422"/>
      <w:bookmarkStart w:id="695" w:name="_Toc96844397"/>
      <w:bookmarkStart w:id="696" w:name="_Toc100739970"/>
      <w:bookmarkStart w:id="697" w:name="_Toc129252543"/>
      <w:bookmarkStart w:id="698" w:name="_Toc144024241"/>
      <w:bookmarkStart w:id="699" w:name="_Toc144459673"/>
      <w:bookmarkStart w:id="700" w:name="_Toc151743431"/>
      <w:r w:rsidRPr="00F4442C">
        <w:rPr>
          <w:noProof/>
          <w:lang w:eastAsia="zh-CN"/>
        </w:rPr>
        <w:t>6.4</w:t>
      </w:r>
      <w:r w:rsidRPr="00F4442C">
        <w:t>.3.2.4</w:t>
      </w:r>
      <w:r w:rsidRPr="00F4442C">
        <w:tab/>
        <w:t>Resource Custom Operations</w:t>
      </w:r>
      <w:bookmarkEnd w:id="692"/>
      <w:bookmarkEnd w:id="694"/>
      <w:bookmarkEnd w:id="695"/>
      <w:bookmarkEnd w:id="696"/>
      <w:bookmarkEnd w:id="697"/>
      <w:bookmarkEnd w:id="698"/>
      <w:bookmarkEnd w:id="699"/>
      <w:bookmarkEnd w:id="700"/>
    </w:p>
    <w:p w14:paraId="64BA5E3C" w14:textId="77777777" w:rsidR="009B4E95" w:rsidRPr="00F4442C" w:rsidRDefault="009B4E95" w:rsidP="009B4E95">
      <w:r w:rsidRPr="00F4442C">
        <w:t>There are no resource custom operations defined for this resource in this release of the specification.</w:t>
      </w:r>
    </w:p>
    <w:p w14:paraId="5CBE0B32" w14:textId="77777777" w:rsidR="009B4E95" w:rsidRPr="00F4442C" w:rsidRDefault="009B4E95" w:rsidP="009B4E95">
      <w:pPr>
        <w:pStyle w:val="41"/>
      </w:pPr>
      <w:bookmarkStart w:id="701" w:name="_Toc67903529"/>
      <w:bookmarkStart w:id="702" w:name="_Toc96843423"/>
      <w:bookmarkStart w:id="703" w:name="_Toc96844398"/>
      <w:bookmarkStart w:id="704" w:name="_Toc100739971"/>
      <w:bookmarkStart w:id="705" w:name="_Toc129252544"/>
      <w:bookmarkStart w:id="706" w:name="_Toc144024242"/>
      <w:bookmarkStart w:id="707" w:name="_Toc144459674"/>
      <w:bookmarkStart w:id="708" w:name="_Toc151743432"/>
      <w:r w:rsidRPr="00F4442C">
        <w:rPr>
          <w:noProof/>
          <w:lang w:eastAsia="zh-CN"/>
        </w:rPr>
        <w:t>6.4</w:t>
      </w:r>
      <w:r w:rsidRPr="00F4442C">
        <w:t>.3.3</w:t>
      </w:r>
      <w:r w:rsidRPr="00F4442C">
        <w:tab/>
        <w:t xml:space="preserve">Resource: </w:t>
      </w:r>
      <w:bookmarkEnd w:id="701"/>
      <w:bookmarkEnd w:id="702"/>
      <w:bookmarkEnd w:id="703"/>
      <w:bookmarkEnd w:id="704"/>
      <w:bookmarkEnd w:id="705"/>
      <w:r w:rsidRPr="00F4442C">
        <w:t xml:space="preserve">Individual </w:t>
      </w:r>
      <w:bookmarkEnd w:id="706"/>
      <w:bookmarkEnd w:id="707"/>
      <w:r w:rsidRPr="00F4442C">
        <w:t>Policy Provisioning</w:t>
      </w:r>
      <w:bookmarkEnd w:id="708"/>
    </w:p>
    <w:p w14:paraId="01C0707C" w14:textId="491C8E30" w:rsidR="009B4E95" w:rsidRPr="00F4442C" w:rsidRDefault="009B4E95" w:rsidP="009B4E95">
      <w:pPr>
        <w:pStyle w:val="51"/>
      </w:pPr>
      <w:bookmarkStart w:id="709" w:name="_Toc96843424"/>
      <w:bookmarkStart w:id="710" w:name="_Toc96844399"/>
      <w:bookmarkStart w:id="711" w:name="_Toc100739972"/>
      <w:bookmarkStart w:id="712" w:name="_Toc129252545"/>
      <w:bookmarkStart w:id="713" w:name="_Toc144024243"/>
      <w:bookmarkStart w:id="714" w:name="_Toc144459675"/>
      <w:bookmarkStart w:id="715" w:name="_Toc151743433"/>
      <w:r w:rsidRPr="00F4442C">
        <w:rPr>
          <w:noProof/>
          <w:lang w:eastAsia="zh-CN"/>
        </w:rPr>
        <w:t>6.4</w:t>
      </w:r>
      <w:r w:rsidRPr="00F4442C">
        <w:t>.3.3.1</w:t>
      </w:r>
      <w:r w:rsidRPr="00F4442C">
        <w:tab/>
        <w:t>Description</w:t>
      </w:r>
      <w:bookmarkEnd w:id="709"/>
      <w:bookmarkEnd w:id="710"/>
      <w:bookmarkEnd w:id="711"/>
      <w:bookmarkEnd w:id="712"/>
      <w:bookmarkEnd w:id="713"/>
      <w:bookmarkEnd w:id="714"/>
      <w:bookmarkEnd w:id="715"/>
    </w:p>
    <w:p w14:paraId="4EA7E710" w14:textId="77777777" w:rsidR="009B4E95" w:rsidRPr="00F4442C" w:rsidRDefault="009B4E95" w:rsidP="009B4E95">
      <w:r w:rsidRPr="00F4442C">
        <w:t>This resource represents a Policy Provisioning managed by the NSCE Server.</w:t>
      </w:r>
    </w:p>
    <w:p w14:paraId="1A583C7D" w14:textId="65003E7C" w:rsidR="009B4E95" w:rsidRPr="00F4442C" w:rsidRDefault="009B4E95" w:rsidP="009B4E95">
      <w:pPr>
        <w:pStyle w:val="51"/>
      </w:pPr>
      <w:bookmarkStart w:id="716" w:name="_Toc96843425"/>
      <w:bookmarkStart w:id="717" w:name="_Toc96844400"/>
      <w:bookmarkStart w:id="718" w:name="_Toc100739973"/>
      <w:bookmarkStart w:id="719" w:name="_Toc129252546"/>
      <w:bookmarkStart w:id="720" w:name="_Toc144024244"/>
      <w:bookmarkStart w:id="721" w:name="_Toc144459676"/>
      <w:bookmarkStart w:id="722" w:name="_Toc151743434"/>
      <w:r w:rsidRPr="00F4442C">
        <w:rPr>
          <w:noProof/>
          <w:lang w:eastAsia="zh-CN"/>
        </w:rPr>
        <w:t>6.4</w:t>
      </w:r>
      <w:r w:rsidRPr="00F4442C">
        <w:t>.3.3.2</w:t>
      </w:r>
      <w:r w:rsidRPr="00F4442C">
        <w:tab/>
        <w:t>Resource Definition</w:t>
      </w:r>
      <w:bookmarkEnd w:id="716"/>
      <w:bookmarkEnd w:id="717"/>
      <w:bookmarkEnd w:id="718"/>
      <w:bookmarkEnd w:id="719"/>
      <w:bookmarkEnd w:id="720"/>
      <w:bookmarkEnd w:id="721"/>
      <w:bookmarkEnd w:id="722"/>
    </w:p>
    <w:p w14:paraId="46155290" w14:textId="77777777" w:rsidR="009B4E95" w:rsidRPr="00F4442C" w:rsidRDefault="009B4E95" w:rsidP="009B4E95">
      <w:r w:rsidRPr="00F4442C">
        <w:t xml:space="preserve">Resource URI: </w:t>
      </w:r>
      <w:r w:rsidRPr="00F4442C">
        <w:rPr>
          <w:b/>
          <w:noProof/>
        </w:rPr>
        <w:t>{apiRoot}/nsce-pm/&lt;apiVersion&gt;/provisionings/{provId}</w:t>
      </w:r>
    </w:p>
    <w:p w14:paraId="3B0D3F45"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.3.3.2-1</w:t>
      </w:r>
      <w:r w:rsidRPr="00F4442C">
        <w:rPr>
          <w:rFonts w:ascii="Arial" w:hAnsi="Arial" w:cs="Arial"/>
        </w:rPr>
        <w:t>.</w:t>
      </w:r>
    </w:p>
    <w:p w14:paraId="0641158F" w14:textId="77777777" w:rsidR="009B4E95" w:rsidRPr="00F4442C" w:rsidRDefault="009B4E95" w:rsidP="009B4E95">
      <w:pPr>
        <w:pStyle w:val="TH"/>
        <w:rPr>
          <w:rFonts w:cs="Arial"/>
        </w:rPr>
      </w:pPr>
      <w:r w:rsidRPr="00F4442C">
        <w:t>Table </w:t>
      </w:r>
      <w:r w:rsidRPr="00F4442C">
        <w:rPr>
          <w:noProof/>
          <w:lang w:eastAsia="zh-CN"/>
        </w:rPr>
        <w:t>6.4</w:t>
      </w:r>
      <w:r w:rsidRPr="00F4442C">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2D4A6939" w14:textId="77777777" w:rsidTr="00197F6A">
        <w:trPr>
          <w:jc w:val="center"/>
        </w:trPr>
        <w:tc>
          <w:tcPr>
            <w:tcW w:w="687" w:type="pct"/>
            <w:shd w:val="clear" w:color="000000" w:fill="C0C0C0"/>
            <w:vAlign w:val="center"/>
            <w:hideMark/>
          </w:tcPr>
          <w:p w14:paraId="09E4BA1D" w14:textId="77777777" w:rsidR="009B4E95" w:rsidRPr="00F4442C" w:rsidRDefault="009B4E95" w:rsidP="00197F6A">
            <w:pPr>
              <w:pStyle w:val="TAH"/>
            </w:pPr>
            <w:r w:rsidRPr="00F4442C">
              <w:t>Name</w:t>
            </w:r>
          </w:p>
        </w:tc>
        <w:tc>
          <w:tcPr>
            <w:tcW w:w="1039" w:type="pct"/>
            <w:shd w:val="clear" w:color="000000" w:fill="C0C0C0"/>
            <w:vAlign w:val="center"/>
          </w:tcPr>
          <w:p w14:paraId="26C48FA0" w14:textId="77777777" w:rsidR="009B4E95" w:rsidRPr="00F4442C" w:rsidRDefault="009B4E95" w:rsidP="00197F6A">
            <w:pPr>
              <w:pStyle w:val="TAH"/>
            </w:pPr>
            <w:r w:rsidRPr="00F4442C">
              <w:t>Data type</w:t>
            </w:r>
          </w:p>
        </w:tc>
        <w:tc>
          <w:tcPr>
            <w:tcW w:w="3274" w:type="pct"/>
            <w:shd w:val="clear" w:color="000000" w:fill="C0C0C0"/>
            <w:vAlign w:val="center"/>
            <w:hideMark/>
          </w:tcPr>
          <w:p w14:paraId="5DC6C397" w14:textId="77777777" w:rsidR="009B4E95" w:rsidRPr="00F4442C" w:rsidRDefault="009B4E95" w:rsidP="00197F6A">
            <w:pPr>
              <w:pStyle w:val="TAH"/>
            </w:pPr>
            <w:r w:rsidRPr="00F4442C">
              <w:t>Definition</w:t>
            </w:r>
          </w:p>
        </w:tc>
      </w:tr>
      <w:tr w:rsidR="009B4E95" w:rsidRPr="00F4442C" w14:paraId="6167C908" w14:textId="77777777" w:rsidTr="00197F6A">
        <w:trPr>
          <w:jc w:val="center"/>
        </w:trPr>
        <w:tc>
          <w:tcPr>
            <w:tcW w:w="687" w:type="pct"/>
            <w:vAlign w:val="center"/>
            <w:hideMark/>
          </w:tcPr>
          <w:p w14:paraId="1AB382BB" w14:textId="77777777" w:rsidR="009B4E95" w:rsidRPr="00F4442C" w:rsidRDefault="009B4E95" w:rsidP="00197F6A">
            <w:pPr>
              <w:pStyle w:val="TAL"/>
            </w:pPr>
            <w:r w:rsidRPr="00F4442C">
              <w:t>apiRoot</w:t>
            </w:r>
          </w:p>
        </w:tc>
        <w:tc>
          <w:tcPr>
            <w:tcW w:w="1039" w:type="pct"/>
            <w:vAlign w:val="center"/>
          </w:tcPr>
          <w:p w14:paraId="73AAFD4C" w14:textId="77777777" w:rsidR="009B4E95" w:rsidRPr="00F4442C" w:rsidRDefault="009B4E95" w:rsidP="00197F6A">
            <w:pPr>
              <w:pStyle w:val="TAL"/>
            </w:pPr>
            <w:r w:rsidRPr="00F4442C">
              <w:t>string</w:t>
            </w:r>
          </w:p>
        </w:tc>
        <w:tc>
          <w:tcPr>
            <w:tcW w:w="3274" w:type="pct"/>
            <w:vAlign w:val="center"/>
            <w:hideMark/>
          </w:tcPr>
          <w:p w14:paraId="01C443C0" w14:textId="77777777" w:rsidR="009B4E95" w:rsidRPr="00F4442C" w:rsidRDefault="009B4E95" w:rsidP="00197F6A">
            <w:pPr>
              <w:pStyle w:val="TAL"/>
            </w:pPr>
            <w:r w:rsidRPr="00F4442C">
              <w:t>See clause </w:t>
            </w:r>
            <w:r w:rsidRPr="00F4442C">
              <w:rPr>
                <w:noProof/>
                <w:lang w:eastAsia="zh-CN"/>
              </w:rPr>
              <w:t>6.4</w:t>
            </w:r>
            <w:r w:rsidRPr="00F4442C">
              <w:t>.1.</w:t>
            </w:r>
          </w:p>
        </w:tc>
      </w:tr>
      <w:tr w:rsidR="009B4E95" w:rsidRPr="00F4442C" w14:paraId="413CDD0F" w14:textId="77777777" w:rsidTr="00197F6A">
        <w:trPr>
          <w:jc w:val="center"/>
        </w:trPr>
        <w:tc>
          <w:tcPr>
            <w:tcW w:w="687" w:type="pct"/>
            <w:vAlign w:val="center"/>
          </w:tcPr>
          <w:p w14:paraId="65981F28" w14:textId="77777777" w:rsidR="009B4E95" w:rsidRPr="00F4442C" w:rsidRDefault="009B4E95" w:rsidP="00197F6A">
            <w:pPr>
              <w:pStyle w:val="TAL"/>
            </w:pPr>
            <w:r w:rsidRPr="00F4442C">
              <w:rPr>
                <w:lang w:eastAsia="zh-CN"/>
              </w:rPr>
              <w:t>provId</w:t>
            </w:r>
          </w:p>
        </w:tc>
        <w:tc>
          <w:tcPr>
            <w:tcW w:w="1039" w:type="pct"/>
            <w:vAlign w:val="center"/>
          </w:tcPr>
          <w:p w14:paraId="17F03DEA" w14:textId="77777777" w:rsidR="009B4E95" w:rsidRPr="00F4442C" w:rsidRDefault="009B4E95" w:rsidP="00197F6A">
            <w:pPr>
              <w:pStyle w:val="TAL"/>
            </w:pPr>
            <w:r w:rsidRPr="00F4442C">
              <w:t>string</w:t>
            </w:r>
          </w:p>
        </w:tc>
        <w:tc>
          <w:tcPr>
            <w:tcW w:w="3274" w:type="pct"/>
            <w:vAlign w:val="center"/>
          </w:tcPr>
          <w:p w14:paraId="76840190" w14:textId="77777777" w:rsidR="009B4E95" w:rsidRPr="00F4442C" w:rsidRDefault="009B4E95" w:rsidP="00197F6A">
            <w:pPr>
              <w:pStyle w:val="TAL"/>
            </w:pPr>
            <w:r w:rsidRPr="00F4442C">
              <w:t>Represents the identifier of the "Individual Policy Provisioning" resource.</w:t>
            </w:r>
          </w:p>
        </w:tc>
      </w:tr>
    </w:tbl>
    <w:p w14:paraId="56F96A14" w14:textId="77777777" w:rsidR="009B4E95" w:rsidRPr="00F4442C" w:rsidRDefault="009B4E95" w:rsidP="009B4E95"/>
    <w:p w14:paraId="3967751B" w14:textId="3ACBE3D3" w:rsidR="009B4E95" w:rsidRPr="00F4442C" w:rsidRDefault="009B4E95" w:rsidP="009B4E95">
      <w:pPr>
        <w:pStyle w:val="51"/>
      </w:pPr>
      <w:bookmarkStart w:id="723" w:name="_Toc96843426"/>
      <w:bookmarkStart w:id="724" w:name="_Toc96844401"/>
      <w:bookmarkStart w:id="725" w:name="_Toc100739974"/>
      <w:bookmarkStart w:id="726" w:name="_Toc129252547"/>
      <w:bookmarkStart w:id="727" w:name="_Toc144024245"/>
      <w:bookmarkStart w:id="728" w:name="_Toc144459677"/>
      <w:bookmarkStart w:id="729" w:name="_Toc151743435"/>
      <w:r w:rsidRPr="00F4442C">
        <w:rPr>
          <w:noProof/>
          <w:lang w:eastAsia="zh-CN"/>
        </w:rPr>
        <w:t>6.4</w:t>
      </w:r>
      <w:r w:rsidRPr="00F4442C">
        <w:t>.3.3.3</w:t>
      </w:r>
      <w:r w:rsidRPr="00F4442C">
        <w:tab/>
        <w:t>Resource Standard Methods</w:t>
      </w:r>
      <w:bookmarkEnd w:id="723"/>
      <w:bookmarkEnd w:id="724"/>
      <w:bookmarkEnd w:id="725"/>
      <w:bookmarkEnd w:id="726"/>
      <w:bookmarkEnd w:id="727"/>
      <w:bookmarkEnd w:id="728"/>
      <w:bookmarkEnd w:id="729"/>
    </w:p>
    <w:p w14:paraId="51045F9B" w14:textId="60039423" w:rsidR="009B4E95" w:rsidRPr="00F4442C" w:rsidRDefault="009B4E95" w:rsidP="0051137F">
      <w:pPr>
        <w:pStyle w:val="6"/>
      </w:pPr>
      <w:bookmarkStart w:id="730" w:name="_Toc96843427"/>
      <w:bookmarkStart w:id="731" w:name="_Toc96844402"/>
      <w:bookmarkStart w:id="732" w:name="_Toc100739975"/>
      <w:bookmarkStart w:id="733" w:name="_Toc129252548"/>
      <w:bookmarkStart w:id="734" w:name="_Toc144024246"/>
      <w:bookmarkStart w:id="735" w:name="_Toc144459678"/>
      <w:bookmarkStart w:id="736" w:name="_Toc151743436"/>
      <w:r w:rsidRPr="00F4442C">
        <w:rPr>
          <w:noProof/>
          <w:lang w:eastAsia="zh-CN"/>
        </w:rPr>
        <w:t>6.4</w:t>
      </w:r>
      <w:r w:rsidRPr="00F4442C">
        <w:t>.3.3.3.1</w:t>
      </w:r>
      <w:r w:rsidRPr="00F4442C">
        <w:tab/>
        <w:t>GET</w:t>
      </w:r>
      <w:bookmarkEnd w:id="730"/>
      <w:bookmarkEnd w:id="731"/>
      <w:bookmarkEnd w:id="732"/>
      <w:bookmarkEnd w:id="733"/>
      <w:bookmarkEnd w:id="734"/>
      <w:bookmarkEnd w:id="735"/>
      <w:bookmarkEnd w:id="736"/>
    </w:p>
    <w:p w14:paraId="2FD48C22" w14:textId="77777777" w:rsidR="009B4E95" w:rsidRPr="00F4442C" w:rsidRDefault="009B4E95" w:rsidP="009B4E95">
      <w:pPr>
        <w:rPr>
          <w:noProof/>
          <w:lang w:eastAsia="zh-CN"/>
        </w:rPr>
      </w:pPr>
      <w:r w:rsidRPr="00F4442C">
        <w:rPr>
          <w:noProof/>
          <w:lang w:eastAsia="zh-CN"/>
        </w:rPr>
        <w:t xml:space="preserve">The HTTP GET method allows a service consumer to retrieve an existing </w:t>
      </w:r>
      <w:r w:rsidRPr="00F4442C">
        <w:t>"Individual Policy Provisioning" resource at the NSCE Server</w:t>
      </w:r>
      <w:r w:rsidRPr="00F4442C">
        <w:rPr>
          <w:noProof/>
          <w:lang w:eastAsia="zh-CN"/>
        </w:rPr>
        <w:t>.</w:t>
      </w:r>
    </w:p>
    <w:p w14:paraId="0810D17E"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.3.3.3.1-1.</w:t>
      </w:r>
    </w:p>
    <w:p w14:paraId="084179C9" w14:textId="77777777" w:rsidR="009B4E95" w:rsidRPr="00F4442C" w:rsidRDefault="009B4E95" w:rsidP="009B4E95">
      <w:pPr>
        <w:pStyle w:val="TH"/>
        <w:rPr>
          <w:rFonts w:cs="Arial"/>
        </w:rPr>
      </w:pPr>
      <w:r w:rsidRPr="00F4442C">
        <w:lastRenderedPageBreak/>
        <w:t>Table </w:t>
      </w:r>
      <w:r w:rsidRPr="00F4442C">
        <w:rPr>
          <w:noProof/>
          <w:lang w:eastAsia="zh-CN"/>
        </w:rPr>
        <w:t>6.4</w:t>
      </w:r>
      <w:r w:rsidRPr="00F4442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7FE2989F" w14:textId="77777777" w:rsidTr="00197F6A">
        <w:trPr>
          <w:jc w:val="center"/>
        </w:trPr>
        <w:tc>
          <w:tcPr>
            <w:tcW w:w="825" w:type="pct"/>
            <w:tcBorders>
              <w:bottom w:val="single" w:sz="6" w:space="0" w:color="auto"/>
            </w:tcBorders>
            <w:shd w:val="clear" w:color="auto" w:fill="C0C0C0"/>
            <w:vAlign w:val="center"/>
          </w:tcPr>
          <w:p w14:paraId="52E9D189"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F18537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13475FF1"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34385454"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007E1B2"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796A58EE" w14:textId="77777777" w:rsidR="009B4E95" w:rsidRPr="00F4442C" w:rsidRDefault="009B4E95" w:rsidP="00197F6A">
            <w:pPr>
              <w:pStyle w:val="TAH"/>
            </w:pPr>
            <w:r w:rsidRPr="00F4442C">
              <w:t>Applicability</w:t>
            </w:r>
          </w:p>
        </w:tc>
      </w:tr>
      <w:tr w:rsidR="009B4E95" w:rsidRPr="00F4442C" w14:paraId="50007AB7" w14:textId="77777777" w:rsidTr="00197F6A">
        <w:trPr>
          <w:jc w:val="center"/>
        </w:trPr>
        <w:tc>
          <w:tcPr>
            <w:tcW w:w="825" w:type="pct"/>
            <w:tcBorders>
              <w:top w:val="single" w:sz="6" w:space="0" w:color="auto"/>
            </w:tcBorders>
            <w:shd w:val="clear" w:color="auto" w:fill="auto"/>
            <w:vAlign w:val="center"/>
          </w:tcPr>
          <w:p w14:paraId="3305F6D6"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6DB38F3" w14:textId="77777777" w:rsidR="009B4E95" w:rsidRPr="00F4442C" w:rsidRDefault="009B4E95" w:rsidP="00197F6A">
            <w:pPr>
              <w:pStyle w:val="TAL"/>
            </w:pPr>
          </w:p>
        </w:tc>
        <w:tc>
          <w:tcPr>
            <w:tcW w:w="215" w:type="pct"/>
            <w:tcBorders>
              <w:top w:val="single" w:sz="6" w:space="0" w:color="auto"/>
            </w:tcBorders>
            <w:vAlign w:val="center"/>
          </w:tcPr>
          <w:p w14:paraId="23248783" w14:textId="77777777" w:rsidR="009B4E95" w:rsidRPr="00F4442C" w:rsidRDefault="009B4E95" w:rsidP="00197F6A">
            <w:pPr>
              <w:pStyle w:val="TAC"/>
            </w:pPr>
          </w:p>
        </w:tc>
        <w:tc>
          <w:tcPr>
            <w:tcW w:w="580" w:type="pct"/>
            <w:tcBorders>
              <w:top w:val="single" w:sz="6" w:space="0" w:color="auto"/>
            </w:tcBorders>
            <w:vAlign w:val="center"/>
          </w:tcPr>
          <w:p w14:paraId="4B6F8022"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F938680" w14:textId="77777777" w:rsidR="009B4E95" w:rsidRPr="00F4442C" w:rsidRDefault="009B4E95" w:rsidP="00197F6A">
            <w:pPr>
              <w:pStyle w:val="TAL"/>
            </w:pPr>
          </w:p>
        </w:tc>
        <w:tc>
          <w:tcPr>
            <w:tcW w:w="796" w:type="pct"/>
            <w:tcBorders>
              <w:top w:val="single" w:sz="6" w:space="0" w:color="auto"/>
            </w:tcBorders>
            <w:vAlign w:val="center"/>
          </w:tcPr>
          <w:p w14:paraId="299B906D" w14:textId="77777777" w:rsidR="009B4E95" w:rsidRPr="00F4442C" w:rsidRDefault="009B4E95" w:rsidP="00197F6A">
            <w:pPr>
              <w:pStyle w:val="TAL"/>
            </w:pPr>
          </w:p>
        </w:tc>
      </w:tr>
    </w:tbl>
    <w:p w14:paraId="3D70A582" w14:textId="77777777" w:rsidR="009B4E95" w:rsidRPr="00F4442C" w:rsidRDefault="009B4E95" w:rsidP="009B4E95"/>
    <w:p w14:paraId="258A3CB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.3.3.3.1-2 and the response data structures and response codes specified in table </w:t>
      </w:r>
      <w:r w:rsidRPr="00F4442C">
        <w:rPr>
          <w:noProof/>
          <w:lang w:eastAsia="zh-CN"/>
        </w:rPr>
        <w:t>6.4</w:t>
      </w:r>
      <w:r w:rsidRPr="00F4442C">
        <w:t>.3.3.3.1-3.</w:t>
      </w:r>
    </w:p>
    <w:p w14:paraId="43477C03" w14:textId="77777777" w:rsidR="009B4E95" w:rsidRPr="00F4442C" w:rsidRDefault="009B4E95" w:rsidP="009B4E95">
      <w:pPr>
        <w:pStyle w:val="TH"/>
      </w:pPr>
      <w:r w:rsidRPr="00F4442C">
        <w:t>Table </w:t>
      </w:r>
      <w:r w:rsidRPr="00F4442C">
        <w:rPr>
          <w:noProof/>
          <w:lang w:eastAsia="zh-CN"/>
        </w:rPr>
        <w:t>6.4</w:t>
      </w:r>
      <w:r w:rsidRPr="00F4442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08F4DC9A" w14:textId="77777777" w:rsidTr="00197F6A">
        <w:trPr>
          <w:jc w:val="center"/>
        </w:trPr>
        <w:tc>
          <w:tcPr>
            <w:tcW w:w="1627" w:type="dxa"/>
            <w:tcBorders>
              <w:bottom w:val="single" w:sz="6" w:space="0" w:color="auto"/>
            </w:tcBorders>
            <w:shd w:val="clear" w:color="auto" w:fill="C0C0C0"/>
            <w:vAlign w:val="center"/>
          </w:tcPr>
          <w:p w14:paraId="286D68E4"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085DB897" w14:textId="77777777" w:rsidR="009B4E95" w:rsidRPr="00F4442C" w:rsidRDefault="009B4E95" w:rsidP="00197F6A">
            <w:pPr>
              <w:pStyle w:val="TAH"/>
            </w:pPr>
            <w:r w:rsidRPr="00F4442C">
              <w:t>P</w:t>
            </w:r>
          </w:p>
        </w:tc>
        <w:tc>
          <w:tcPr>
            <w:tcW w:w="1276" w:type="dxa"/>
            <w:tcBorders>
              <w:bottom w:val="single" w:sz="6" w:space="0" w:color="auto"/>
            </w:tcBorders>
            <w:shd w:val="clear" w:color="auto" w:fill="C0C0C0"/>
            <w:vAlign w:val="center"/>
          </w:tcPr>
          <w:p w14:paraId="0E7F3075" w14:textId="77777777" w:rsidR="009B4E95" w:rsidRPr="00F4442C" w:rsidRDefault="009B4E95" w:rsidP="00197F6A">
            <w:pPr>
              <w:pStyle w:val="TAH"/>
            </w:pPr>
            <w:r w:rsidRPr="00F4442C">
              <w:t>Cardinality</w:t>
            </w:r>
          </w:p>
        </w:tc>
        <w:tc>
          <w:tcPr>
            <w:tcW w:w="6447" w:type="dxa"/>
            <w:tcBorders>
              <w:bottom w:val="single" w:sz="6" w:space="0" w:color="auto"/>
            </w:tcBorders>
            <w:shd w:val="clear" w:color="auto" w:fill="C0C0C0"/>
            <w:vAlign w:val="center"/>
          </w:tcPr>
          <w:p w14:paraId="4072A370" w14:textId="77777777" w:rsidR="009B4E95" w:rsidRPr="00F4442C" w:rsidRDefault="009B4E95" w:rsidP="00197F6A">
            <w:pPr>
              <w:pStyle w:val="TAH"/>
            </w:pPr>
            <w:r w:rsidRPr="00F4442C">
              <w:t>Description</w:t>
            </w:r>
          </w:p>
        </w:tc>
      </w:tr>
      <w:tr w:rsidR="009B4E95" w:rsidRPr="00F4442C" w14:paraId="30EB3227" w14:textId="77777777" w:rsidTr="00197F6A">
        <w:trPr>
          <w:jc w:val="center"/>
        </w:trPr>
        <w:tc>
          <w:tcPr>
            <w:tcW w:w="1627" w:type="dxa"/>
            <w:tcBorders>
              <w:top w:val="single" w:sz="6" w:space="0" w:color="auto"/>
            </w:tcBorders>
            <w:shd w:val="clear" w:color="auto" w:fill="auto"/>
            <w:vAlign w:val="center"/>
          </w:tcPr>
          <w:p w14:paraId="34BFBC6A" w14:textId="77777777" w:rsidR="009B4E95" w:rsidRPr="00F4442C" w:rsidRDefault="009B4E95" w:rsidP="00197F6A">
            <w:pPr>
              <w:pStyle w:val="TAL"/>
            </w:pPr>
            <w:r w:rsidRPr="00F4442C">
              <w:t>n/a</w:t>
            </w:r>
          </w:p>
        </w:tc>
        <w:tc>
          <w:tcPr>
            <w:tcW w:w="425" w:type="dxa"/>
            <w:tcBorders>
              <w:top w:val="single" w:sz="6" w:space="0" w:color="auto"/>
            </w:tcBorders>
            <w:vAlign w:val="center"/>
          </w:tcPr>
          <w:p w14:paraId="3AABF863" w14:textId="77777777" w:rsidR="009B4E95" w:rsidRPr="00F4442C" w:rsidRDefault="009B4E95" w:rsidP="00197F6A">
            <w:pPr>
              <w:pStyle w:val="TAC"/>
            </w:pPr>
          </w:p>
        </w:tc>
        <w:tc>
          <w:tcPr>
            <w:tcW w:w="1276" w:type="dxa"/>
            <w:tcBorders>
              <w:top w:val="single" w:sz="6" w:space="0" w:color="auto"/>
            </w:tcBorders>
            <w:vAlign w:val="center"/>
          </w:tcPr>
          <w:p w14:paraId="7264CB8C" w14:textId="77777777" w:rsidR="009B4E95" w:rsidRPr="00F4442C" w:rsidRDefault="009B4E95" w:rsidP="00197F6A">
            <w:pPr>
              <w:pStyle w:val="TAC"/>
            </w:pPr>
          </w:p>
        </w:tc>
        <w:tc>
          <w:tcPr>
            <w:tcW w:w="6447" w:type="dxa"/>
            <w:tcBorders>
              <w:top w:val="single" w:sz="6" w:space="0" w:color="auto"/>
            </w:tcBorders>
            <w:shd w:val="clear" w:color="auto" w:fill="auto"/>
            <w:vAlign w:val="center"/>
          </w:tcPr>
          <w:p w14:paraId="1FE1B50B" w14:textId="77777777" w:rsidR="009B4E95" w:rsidRPr="00F4442C" w:rsidRDefault="009B4E95" w:rsidP="00197F6A">
            <w:pPr>
              <w:pStyle w:val="TAL"/>
            </w:pPr>
          </w:p>
        </w:tc>
      </w:tr>
    </w:tbl>
    <w:p w14:paraId="49EFBCC3" w14:textId="77777777" w:rsidR="009B4E95" w:rsidRPr="00F4442C" w:rsidRDefault="009B4E95" w:rsidP="009B4E95"/>
    <w:p w14:paraId="0D296055" w14:textId="77777777" w:rsidR="009B4E95" w:rsidRPr="00F4442C" w:rsidRDefault="009B4E95" w:rsidP="009B4E95">
      <w:pPr>
        <w:pStyle w:val="TH"/>
      </w:pPr>
      <w:r w:rsidRPr="00F4442C">
        <w:t>Table </w:t>
      </w:r>
      <w:r w:rsidRPr="00F4442C">
        <w:rPr>
          <w:noProof/>
          <w:lang w:eastAsia="zh-CN"/>
        </w:rPr>
        <w:t>6.4</w:t>
      </w:r>
      <w:r w:rsidRPr="00F4442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AE57FFC" w14:textId="77777777" w:rsidTr="00197F6A">
        <w:trPr>
          <w:jc w:val="center"/>
        </w:trPr>
        <w:tc>
          <w:tcPr>
            <w:tcW w:w="1101" w:type="pct"/>
            <w:tcBorders>
              <w:bottom w:val="single" w:sz="6" w:space="0" w:color="auto"/>
            </w:tcBorders>
            <w:shd w:val="clear" w:color="auto" w:fill="C0C0C0"/>
            <w:vAlign w:val="center"/>
          </w:tcPr>
          <w:p w14:paraId="0761480B"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3A15731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63ECE975"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12C51EE0" w14:textId="77777777" w:rsidR="009B4E95" w:rsidRPr="00F4442C" w:rsidRDefault="009B4E95" w:rsidP="00197F6A">
            <w:pPr>
              <w:pStyle w:val="TAH"/>
            </w:pPr>
            <w:r w:rsidRPr="00F4442C">
              <w:t>Response</w:t>
            </w:r>
          </w:p>
          <w:p w14:paraId="2F3E2409"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DF92AA2" w14:textId="77777777" w:rsidR="009B4E95" w:rsidRPr="00F4442C" w:rsidRDefault="009B4E95" w:rsidP="00197F6A">
            <w:pPr>
              <w:pStyle w:val="TAH"/>
            </w:pPr>
            <w:r w:rsidRPr="00F4442C">
              <w:t>Description</w:t>
            </w:r>
          </w:p>
        </w:tc>
      </w:tr>
      <w:tr w:rsidR="009B4E95" w:rsidRPr="00F4442C" w14:paraId="4BDC7DBC" w14:textId="77777777" w:rsidTr="00197F6A">
        <w:trPr>
          <w:jc w:val="center"/>
        </w:trPr>
        <w:tc>
          <w:tcPr>
            <w:tcW w:w="1101" w:type="pct"/>
            <w:tcBorders>
              <w:top w:val="single" w:sz="6" w:space="0" w:color="auto"/>
            </w:tcBorders>
            <w:shd w:val="clear" w:color="auto" w:fill="auto"/>
            <w:vAlign w:val="center"/>
          </w:tcPr>
          <w:p w14:paraId="316BDF8F"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126C31D7" w14:textId="77777777" w:rsidR="009B4E95" w:rsidRPr="00F4442C" w:rsidRDefault="009B4E95" w:rsidP="00197F6A">
            <w:pPr>
              <w:pStyle w:val="TAC"/>
            </w:pPr>
            <w:r w:rsidRPr="00F4442C">
              <w:t>M</w:t>
            </w:r>
          </w:p>
        </w:tc>
        <w:tc>
          <w:tcPr>
            <w:tcW w:w="589" w:type="pct"/>
            <w:tcBorders>
              <w:top w:val="single" w:sz="6" w:space="0" w:color="auto"/>
            </w:tcBorders>
            <w:vAlign w:val="center"/>
          </w:tcPr>
          <w:p w14:paraId="5BC0C41E" w14:textId="77777777" w:rsidR="009B4E95" w:rsidRPr="00F4442C" w:rsidRDefault="009B4E95" w:rsidP="00197F6A">
            <w:pPr>
              <w:pStyle w:val="TAC"/>
            </w:pPr>
            <w:r w:rsidRPr="00F4442C">
              <w:t>1</w:t>
            </w:r>
          </w:p>
        </w:tc>
        <w:tc>
          <w:tcPr>
            <w:tcW w:w="737" w:type="pct"/>
            <w:tcBorders>
              <w:top w:val="single" w:sz="6" w:space="0" w:color="auto"/>
            </w:tcBorders>
            <w:vAlign w:val="center"/>
          </w:tcPr>
          <w:p w14:paraId="0D30A9E3"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1EF22E07" w14:textId="77777777" w:rsidR="009B4E95" w:rsidRPr="00F4442C" w:rsidRDefault="009B4E95" w:rsidP="00197F6A">
            <w:pPr>
              <w:pStyle w:val="TAL"/>
            </w:pPr>
            <w:r w:rsidRPr="00F4442C">
              <w:t>Successful case. The requested</w:t>
            </w:r>
            <w:r w:rsidRPr="00F4442C">
              <w:rPr>
                <w:noProof/>
                <w:lang w:eastAsia="zh-CN"/>
              </w:rPr>
              <w:t xml:space="preserve"> </w:t>
            </w:r>
            <w:r w:rsidRPr="00F4442C">
              <w:t>"Individual Policy Provisioning" resource</w:t>
            </w:r>
            <w:r w:rsidRPr="00F4442C">
              <w:rPr>
                <w:noProof/>
                <w:lang w:eastAsia="zh-CN"/>
              </w:rPr>
              <w:t xml:space="preserve"> </w:t>
            </w:r>
            <w:r w:rsidRPr="00F4442C">
              <w:t>shall be returned.</w:t>
            </w:r>
          </w:p>
        </w:tc>
      </w:tr>
      <w:tr w:rsidR="009B4E95" w:rsidRPr="00F4442C" w14:paraId="29B74186" w14:textId="77777777" w:rsidTr="00197F6A">
        <w:trPr>
          <w:jc w:val="center"/>
        </w:trPr>
        <w:tc>
          <w:tcPr>
            <w:tcW w:w="1101" w:type="pct"/>
            <w:shd w:val="clear" w:color="auto" w:fill="auto"/>
            <w:vAlign w:val="center"/>
          </w:tcPr>
          <w:p w14:paraId="64D0822A" w14:textId="77777777" w:rsidR="009B4E95" w:rsidRPr="00F4442C" w:rsidRDefault="009B4E95" w:rsidP="00197F6A">
            <w:pPr>
              <w:pStyle w:val="TAL"/>
            </w:pPr>
            <w:r w:rsidRPr="00F4442C">
              <w:t>n/a</w:t>
            </w:r>
          </w:p>
        </w:tc>
        <w:tc>
          <w:tcPr>
            <w:tcW w:w="221" w:type="pct"/>
            <w:vAlign w:val="center"/>
          </w:tcPr>
          <w:p w14:paraId="2E1E828A" w14:textId="77777777" w:rsidR="009B4E95" w:rsidRPr="00F4442C" w:rsidRDefault="009B4E95" w:rsidP="00197F6A">
            <w:pPr>
              <w:pStyle w:val="TAC"/>
            </w:pPr>
          </w:p>
        </w:tc>
        <w:tc>
          <w:tcPr>
            <w:tcW w:w="589" w:type="pct"/>
            <w:vAlign w:val="center"/>
          </w:tcPr>
          <w:p w14:paraId="6382B695" w14:textId="77777777" w:rsidR="009B4E95" w:rsidRPr="00F4442C" w:rsidRDefault="009B4E95" w:rsidP="00197F6A">
            <w:pPr>
              <w:pStyle w:val="TAC"/>
            </w:pPr>
          </w:p>
        </w:tc>
        <w:tc>
          <w:tcPr>
            <w:tcW w:w="737" w:type="pct"/>
            <w:vAlign w:val="center"/>
          </w:tcPr>
          <w:p w14:paraId="28A352CA" w14:textId="77777777" w:rsidR="009B4E95" w:rsidRPr="00F4442C" w:rsidRDefault="009B4E95" w:rsidP="00197F6A">
            <w:pPr>
              <w:pStyle w:val="TAL"/>
            </w:pPr>
            <w:r w:rsidRPr="00F4442C">
              <w:t>307 Temporary Redirect</w:t>
            </w:r>
          </w:p>
        </w:tc>
        <w:tc>
          <w:tcPr>
            <w:tcW w:w="2352" w:type="pct"/>
            <w:shd w:val="clear" w:color="auto" w:fill="auto"/>
            <w:vAlign w:val="center"/>
          </w:tcPr>
          <w:p w14:paraId="1CABCF00" w14:textId="77777777" w:rsidR="009B4E95" w:rsidRPr="00F4442C" w:rsidRDefault="009B4E95" w:rsidP="00197F6A">
            <w:pPr>
              <w:pStyle w:val="TAL"/>
            </w:pPr>
            <w:r w:rsidRPr="00F4442C">
              <w:t>Temporary redirection.</w:t>
            </w:r>
          </w:p>
          <w:p w14:paraId="0630EEA6" w14:textId="77777777" w:rsidR="009B4E95" w:rsidRPr="00F4442C" w:rsidRDefault="009B4E95" w:rsidP="00197F6A">
            <w:pPr>
              <w:pStyle w:val="TAL"/>
            </w:pPr>
          </w:p>
          <w:p w14:paraId="1E3FF9E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62AABF" w14:textId="77777777" w:rsidR="009B4E95" w:rsidRPr="00F4442C" w:rsidRDefault="009B4E95" w:rsidP="00197F6A">
            <w:pPr>
              <w:pStyle w:val="TAL"/>
            </w:pPr>
          </w:p>
          <w:p w14:paraId="3F3D3216" w14:textId="77777777" w:rsidR="009B4E95" w:rsidRPr="00F4442C" w:rsidRDefault="009B4E95" w:rsidP="00197F6A">
            <w:pPr>
              <w:pStyle w:val="TAL"/>
            </w:pPr>
            <w:r w:rsidRPr="00F4442C">
              <w:t>Redirection handling is described in clause 5.2.10 of 3GPP TS 29.122 [2].</w:t>
            </w:r>
          </w:p>
        </w:tc>
      </w:tr>
      <w:tr w:rsidR="009B4E95" w:rsidRPr="00F4442C" w14:paraId="79E7E99C" w14:textId="77777777" w:rsidTr="00197F6A">
        <w:trPr>
          <w:jc w:val="center"/>
        </w:trPr>
        <w:tc>
          <w:tcPr>
            <w:tcW w:w="1101" w:type="pct"/>
            <w:shd w:val="clear" w:color="auto" w:fill="auto"/>
            <w:vAlign w:val="center"/>
          </w:tcPr>
          <w:p w14:paraId="765968C0" w14:textId="77777777" w:rsidR="009B4E95" w:rsidRPr="00F4442C" w:rsidRDefault="009B4E95" w:rsidP="00197F6A">
            <w:pPr>
              <w:pStyle w:val="TAL"/>
            </w:pPr>
            <w:r w:rsidRPr="00F4442C">
              <w:rPr>
                <w:lang w:eastAsia="zh-CN"/>
              </w:rPr>
              <w:t>n/a</w:t>
            </w:r>
          </w:p>
        </w:tc>
        <w:tc>
          <w:tcPr>
            <w:tcW w:w="221" w:type="pct"/>
            <w:vAlign w:val="center"/>
          </w:tcPr>
          <w:p w14:paraId="5F147AFE" w14:textId="77777777" w:rsidR="009B4E95" w:rsidRPr="00F4442C" w:rsidRDefault="009B4E95" w:rsidP="00197F6A">
            <w:pPr>
              <w:pStyle w:val="TAC"/>
            </w:pPr>
          </w:p>
        </w:tc>
        <w:tc>
          <w:tcPr>
            <w:tcW w:w="589" w:type="pct"/>
            <w:vAlign w:val="center"/>
          </w:tcPr>
          <w:p w14:paraId="2FBF5C2F" w14:textId="77777777" w:rsidR="009B4E95" w:rsidRPr="00F4442C" w:rsidRDefault="009B4E95" w:rsidP="00197F6A">
            <w:pPr>
              <w:pStyle w:val="TAC"/>
            </w:pPr>
          </w:p>
        </w:tc>
        <w:tc>
          <w:tcPr>
            <w:tcW w:w="737" w:type="pct"/>
            <w:vAlign w:val="center"/>
          </w:tcPr>
          <w:p w14:paraId="5B403EDB" w14:textId="77777777" w:rsidR="009B4E95" w:rsidRPr="00F4442C" w:rsidRDefault="009B4E95" w:rsidP="00197F6A">
            <w:pPr>
              <w:pStyle w:val="TAL"/>
            </w:pPr>
            <w:r w:rsidRPr="00F4442C">
              <w:t>308 Permanent Redirect</w:t>
            </w:r>
          </w:p>
        </w:tc>
        <w:tc>
          <w:tcPr>
            <w:tcW w:w="2352" w:type="pct"/>
            <w:shd w:val="clear" w:color="auto" w:fill="auto"/>
            <w:vAlign w:val="center"/>
          </w:tcPr>
          <w:p w14:paraId="4AB831D9" w14:textId="77777777" w:rsidR="009B4E95" w:rsidRPr="00F4442C" w:rsidRDefault="009B4E95" w:rsidP="00197F6A">
            <w:pPr>
              <w:pStyle w:val="TAL"/>
            </w:pPr>
            <w:r w:rsidRPr="00F4442C">
              <w:t>Permanent redirection.</w:t>
            </w:r>
          </w:p>
          <w:p w14:paraId="175D26F4" w14:textId="77777777" w:rsidR="009B4E95" w:rsidRPr="00F4442C" w:rsidRDefault="009B4E95" w:rsidP="00197F6A">
            <w:pPr>
              <w:pStyle w:val="TAL"/>
            </w:pPr>
          </w:p>
          <w:p w14:paraId="6BAC1F4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4539C3CF" w14:textId="77777777" w:rsidR="009B4E95" w:rsidRPr="00F4442C" w:rsidRDefault="009B4E95" w:rsidP="00197F6A">
            <w:pPr>
              <w:pStyle w:val="TAL"/>
            </w:pPr>
          </w:p>
          <w:p w14:paraId="5419B956" w14:textId="77777777" w:rsidR="009B4E95" w:rsidRPr="00F4442C" w:rsidRDefault="009B4E95" w:rsidP="00197F6A">
            <w:pPr>
              <w:pStyle w:val="TAL"/>
            </w:pPr>
            <w:r w:rsidRPr="00F4442C">
              <w:t>Redirection handling is described in clause 5.2.10 of 3GPP TS 29.122 [2].</w:t>
            </w:r>
          </w:p>
        </w:tc>
      </w:tr>
      <w:tr w:rsidR="009B4E95" w:rsidRPr="00F4442C" w14:paraId="244162CB" w14:textId="77777777" w:rsidTr="00197F6A">
        <w:trPr>
          <w:jc w:val="center"/>
        </w:trPr>
        <w:tc>
          <w:tcPr>
            <w:tcW w:w="5000" w:type="pct"/>
            <w:gridSpan w:val="5"/>
            <w:shd w:val="clear" w:color="auto" w:fill="auto"/>
            <w:vAlign w:val="center"/>
          </w:tcPr>
          <w:p w14:paraId="50FA0FEA"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7B77D6F7" w14:textId="77777777" w:rsidR="009B4E95" w:rsidRPr="00F4442C" w:rsidRDefault="009B4E95" w:rsidP="009B4E95"/>
    <w:p w14:paraId="3F7EBE09" w14:textId="77777777" w:rsidR="009B4E95" w:rsidRPr="00F4442C" w:rsidRDefault="009B4E95" w:rsidP="009B4E95">
      <w:pPr>
        <w:pStyle w:val="TH"/>
      </w:pPr>
      <w:r w:rsidRPr="00F4442C">
        <w:t>Table </w:t>
      </w:r>
      <w:r w:rsidRPr="00F4442C">
        <w:rPr>
          <w:noProof/>
          <w:lang w:eastAsia="zh-CN"/>
        </w:rPr>
        <w:t>6.4</w:t>
      </w:r>
      <w:r w:rsidRPr="00F4442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0B903DD" w14:textId="77777777" w:rsidTr="00197F6A">
        <w:trPr>
          <w:jc w:val="center"/>
        </w:trPr>
        <w:tc>
          <w:tcPr>
            <w:tcW w:w="824" w:type="pct"/>
            <w:shd w:val="clear" w:color="auto" w:fill="C0C0C0"/>
            <w:vAlign w:val="center"/>
          </w:tcPr>
          <w:p w14:paraId="7C4D464B" w14:textId="77777777" w:rsidR="009B4E95" w:rsidRPr="00F4442C" w:rsidRDefault="009B4E95" w:rsidP="00197F6A">
            <w:pPr>
              <w:pStyle w:val="TAH"/>
            </w:pPr>
            <w:r w:rsidRPr="00F4442C">
              <w:t>Name</w:t>
            </w:r>
          </w:p>
        </w:tc>
        <w:tc>
          <w:tcPr>
            <w:tcW w:w="732" w:type="pct"/>
            <w:shd w:val="clear" w:color="auto" w:fill="C0C0C0"/>
            <w:vAlign w:val="center"/>
          </w:tcPr>
          <w:p w14:paraId="3B8EA215" w14:textId="77777777" w:rsidR="009B4E95" w:rsidRPr="00F4442C" w:rsidRDefault="009B4E95" w:rsidP="00197F6A">
            <w:pPr>
              <w:pStyle w:val="TAH"/>
            </w:pPr>
            <w:r w:rsidRPr="00F4442C">
              <w:t>Data type</w:t>
            </w:r>
          </w:p>
        </w:tc>
        <w:tc>
          <w:tcPr>
            <w:tcW w:w="217" w:type="pct"/>
            <w:shd w:val="clear" w:color="auto" w:fill="C0C0C0"/>
            <w:vAlign w:val="center"/>
          </w:tcPr>
          <w:p w14:paraId="69ECDCC3" w14:textId="77777777" w:rsidR="009B4E95" w:rsidRPr="00F4442C" w:rsidRDefault="009B4E95" w:rsidP="00197F6A">
            <w:pPr>
              <w:pStyle w:val="TAH"/>
            </w:pPr>
            <w:r w:rsidRPr="00F4442C">
              <w:t>P</w:t>
            </w:r>
          </w:p>
        </w:tc>
        <w:tc>
          <w:tcPr>
            <w:tcW w:w="581" w:type="pct"/>
            <w:shd w:val="clear" w:color="auto" w:fill="C0C0C0"/>
            <w:vAlign w:val="center"/>
          </w:tcPr>
          <w:p w14:paraId="3EDE1C93" w14:textId="77777777" w:rsidR="009B4E95" w:rsidRPr="00F4442C" w:rsidRDefault="009B4E95" w:rsidP="00197F6A">
            <w:pPr>
              <w:pStyle w:val="TAH"/>
            </w:pPr>
            <w:r w:rsidRPr="00F4442C">
              <w:t>Cardinality</w:t>
            </w:r>
          </w:p>
        </w:tc>
        <w:tc>
          <w:tcPr>
            <w:tcW w:w="2645" w:type="pct"/>
            <w:shd w:val="clear" w:color="auto" w:fill="C0C0C0"/>
            <w:vAlign w:val="center"/>
          </w:tcPr>
          <w:p w14:paraId="69FB1748" w14:textId="77777777" w:rsidR="009B4E95" w:rsidRPr="00F4442C" w:rsidRDefault="009B4E95" w:rsidP="00197F6A">
            <w:pPr>
              <w:pStyle w:val="TAH"/>
            </w:pPr>
            <w:r w:rsidRPr="00F4442C">
              <w:t>Description</w:t>
            </w:r>
          </w:p>
        </w:tc>
      </w:tr>
      <w:tr w:rsidR="009B4E95" w:rsidRPr="00F4442C" w14:paraId="5BD2E943" w14:textId="77777777" w:rsidTr="00197F6A">
        <w:trPr>
          <w:jc w:val="center"/>
        </w:trPr>
        <w:tc>
          <w:tcPr>
            <w:tcW w:w="824" w:type="pct"/>
            <w:shd w:val="clear" w:color="auto" w:fill="auto"/>
            <w:vAlign w:val="center"/>
          </w:tcPr>
          <w:p w14:paraId="34D625E7" w14:textId="77777777" w:rsidR="009B4E95" w:rsidRPr="00F4442C" w:rsidRDefault="009B4E95" w:rsidP="00197F6A">
            <w:pPr>
              <w:pStyle w:val="TAL"/>
            </w:pPr>
            <w:r w:rsidRPr="00F4442C">
              <w:t>Location</w:t>
            </w:r>
          </w:p>
        </w:tc>
        <w:tc>
          <w:tcPr>
            <w:tcW w:w="732" w:type="pct"/>
            <w:vAlign w:val="center"/>
          </w:tcPr>
          <w:p w14:paraId="1678E8FC" w14:textId="77777777" w:rsidR="009B4E95" w:rsidRPr="00F4442C" w:rsidRDefault="009B4E95" w:rsidP="00197F6A">
            <w:pPr>
              <w:pStyle w:val="TAL"/>
            </w:pPr>
            <w:r w:rsidRPr="00F4442C">
              <w:t>string</w:t>
            </w:r>
          </w:p>
        </w:tc>
        <w:tc>
          <w:tcPr>
            <w:tcW w:w="217" w:type="pct"/>
            <w:vAlign w:val="center"/>
          </w:tcPr>
          <w:p w14:paraId="378ECBC3" w14:textId="77777777" w:rsidR="009B4E95" w:rsidRPr="00F4442C" w:rsidRDefault="009B4E95" w:rsidP="00197F6A">
            <w:pPr>
              <w:pStyle w:val="TAC"/>
            </w:pPr>
            <w:r w:rsidRPr="00F4442C">
              <w:t>M</w:t>
            </w:r>
          </w:p>
        </w:tc>
        <w:tc>
          <w:tcPr>
            <w:tcW w:w="581" w:type="pct"/>
            <w:vAlign w:val="center"/>
          </w:tcPr>
          <w:p w14:paraId="7C2BC4DD" w14:textId="77777777" w:rsidR="009B4E95" w:rsidRPr="00F4442C" w:rsidRDefault="009B4E95" w:rsidP="00197F6A">
            <w:pPr>
              <w:pStyle w:val="TAC"/>
            </w:pPr>
            <w:r w:rsidRPr="00F4442C">
              <w:t>1</w:t>
            </w:r>
          </w:p>
        </w:tc>
        <w:tc>
          <w:tcPr>
            <w:tcW w:w="2645" w:type="pct"/>
            <w:shd w:val="clear" w:color="auto" w:fill="auto"/>
            <w:vAlign w:val="center"/>
          </w:tcPr>
          <w:p w14:paraId="362C4800" w14:textId="77777777" w:rsidR="009B4E95" w:rsidRPr="00F4442C" w:rsidRDefault="009B4E95" w:rsidP="00197F6A">
            <w:pPr>
              <w:pStyle w:val="TAL"/>
            </w:pPr>
            <w:r w:rsidRPr="00F4442C">
              <w:t>Contains an alternative URI of the resource located in an alternative NSCE Server.</w:t>
            </w:r>
          </w:p>
        </w:tc>
      </w:tr>
    </w:tbl>
    <w:p w14:paraId="454B9132" w14:textId="77777777" w:rsidR="009B4E95" w:rsidRPr="00F4442C" w:rsidRDefault="009B4E95" w:rsidP="009B4E95"/>
    <w:p w14:paraId="7F0E0D8B" w14:textId="77777777" w:rsidR="009B4E95" w:rsidRPr="00F4442C" w:rsidRDefault="009B4E95" w:rsidP="009B4E95">
      <w:pPr>
        <w:pStyle w:val="TH"/>
      </w:pPr>
      <w:r w:rsidRPr="00F4442C">
        <w:t>Table </w:t>
      </w:r>
      <w:r w:rsidRPr="00F4442C">
        <w:rPr>
          <w:noProof/>
          <w:lang w:eastAsia="zh-CN"/>
        </w:rPr>
        <w:t>6.4</w:t>
      </w:r>
      <w:r w:rsidRPr="00F4442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2D04E6F4" w14:textId="77777777" w:rsidTr="00197F6A">
        <w:trPr>
          <w:jc w:val="center"/>
        </w:trPr>
        <w:tc>
          <w:tcPr>
            <w:tcW w:w="824" w:type="pct"/>
            <w:shd w:val="clear" w:color="auto" w:fill="C0C0C0"/>
            <w:vAlign w:val="center"/>
          </w:tcPr>
          <w:p w14:paraId="592A7A4A" w14:textId="77777777" w:rsidR="009B4E95" w:rsidRPr="00F4442C" w:rsidRDefault="009B4E95" w:rsidP="00197F6A">
            <w:pPr>
              <w:pStyle w:val="TAH"/>
            </w:pPr>
            <w:r w:rsidRPr="00F4442C">
              <w:t>Name</w:t>
            </w:r>
          </w:p>
        </w:tc>
        <w:tc>
          <w:tcPr>
            <w:tcW w:w="732" w:type="pct"/>
            <w:shd w:val="clear" w:color="auto" w:fill="C0C0C0"/>
            <w:vAlign w:val="center"/>
          </w:tcPr>
          <w:p w14:paraId="4DA25F32" w14:textId="77777777" w:rsidR="009B4E95" w:rsidRPr="00F4442C" w:rsidRDefault="009B4E95" w:rsidP="00197F6A">
            <w:pPr>
              <w:pStyle w:val="TAH"/>
            </w:pPr>
            <w:r w:rsidRPr="00F4442C">
              <w:t>Data type</w:t>
            </w:r>
          </w:p>
        </w:tc>
        <w:tc>
          <w:tcPr>
            <w:tcW w:w="217" w:type="pct"/>
            <w:shd w:val="clear" w:color="auto" w:fill="C0C0C0"/>
            <w:vAlign w:val="center"/>
          </w:tcPr>
          <w:p w14:paraId="692AD3BC" w14:textId="77777777" w:rsidR="009B4E95" w:rsidRPr="00F4442C" w:rsidRDefault="009B4E95" w:rsidP="00197F6A">
            <w:pPr>
              <w:pStyle w:val="TAH"/>
            </w:pPr>
            <w:r w:rsidRPr="00F4442C">
              <w:t>P</w:t>
            </w:r>
          </w:p>
        </w:tc>
        <w:tc>
          <w:tcPr>
            <w:tcW w:w="581" w:type="pct"/>
            <w:shd w:val="clear" w:color="auto" w:fill="C0C0C0"/>
            <w:vAlign w:val="center"/>
          </w:tcPr>
          <w:p w14:paraId="2B09B395" w14:textId="77777777" w:rsidR="009B4E95" w:rsidRPr="00F4442C" w:rsidRDefault="009B4E95" w:rsidP="00197F6A">
            <w:pPr>
              <w:pStyle w:val="TAH"/>
            </w:pPr>
            <w:r w:rsidRPr="00F4442C">
              <w:t>Cardinality</w:t>
            </w:r>
          </w:p>
        </w:tc>
        <w:tc>
          <w:tcPr>
            <w:tcW w:w="2645" w:type="pct"/>
            <w:shd w:val="clear" w:color="auto" w:fill="C0C0C0"/>
            <w:vAlign w:val="center"/>
          </w:tcPr>
          <w:p w14:paraId="2E3B1E44" w14:textId="77777777" w:rsidR="009B4E95" w:rsidRPr="00F4442C" w:rsidRDefault="009B4E95" w:rsidP="00197F6A">
            <w:pPr>
              <w:pStyle w:val="TAH"/>
            </w:pPr>
            <w:r w:rsidRPr="00F4442C">
              <w:t>Description</w:t>
            </w:r>
          </w:p>
        </w:tc>
      </w:tr>
      <w:tr w:rsidR="009B4E95" w:rsidRPr="00F4442C" w14:paraId="46966233" w14:textId="77777777" w:rsidTr="00197F6A">
        <w:trPr>
          <w:jc w:val="center"/>
        </w:trPr>
        <w:tc>
          <w:tcPr>
            <w:tcW w:w="824" w:type="pct"/>
            <w:shd w:val="clear" w:color="auto" w:fill="auto"/>
            <w:vAlign w:val="center"/>
          </w:tcPr>
          <w:p w14:paraId="301CE6B9" w14:textId="77777777" w:rsidR="009B4E95" w:rsidRPr="00F4442C" w:rsidRDefault="009B4E95" w:rsidP="00197F6A">
            <w:pPr>
              <w:pStyle w:val="TAL"/>
            </w:pPr>
            <w:r w:rsidRPr="00F4442C">
              <w:t>Location</w:t>
            </w:r>
          </w:p>
        </w:tc>
        <w:tc>
          <w:tcPr>
            <w:tcW w:w="732" w:type="pct"/>
            <w:vAlign w:val="center"/>
          </w:tcPr>
          <w:p w14:paraId="5FCC1701" w14:textId="77777777" w:rsidR="009B4E95" w:rsidRPr="00F4442C" w:rsidRDefault="009B4E95" w:rsidP="00197F6A">
            <w:pPr>
              <w:pStyle w:val="TAL"/>
            </w:pPr>
            <w:r w:rsidRPr="00F4442C">
              <w:t>string</w:t>
            </w:r>
          </w:p>
        </w:tc>
        <w:tc>
          <w:tcPr>
            <w:tcW w:w="217" w:type="pct"/>
            <w:vAlign w:val="center"/>
          </w:tcPr>
          <w:p w14:paraId="339B6C5D" w14:textId="77777777" w:rsidR="009B4E95" w:rsidRPr="00F4442C" w:rsidRDefault="009B4E95" w:rsidP="00197F6A">
            <w:pPr>
              <w:pStyle w:val="TAC"/>
            </w:pPr>
            <w:r w:rsidRPr="00F4442C">
              <w:t>M</w:t>
            </w:r>
          </w:p>
        </w:tc>
        <w:tc>
          <w:tcPr>
            <w:tcW w:w="581" w:type="pct"/>
            <w:vAlign w:val="center"/>
          </w:tcPr>
          <w:p w14:paraId="6C98EDF2" w14:textId="77777777" w:rsidR="009B4E95" w:rsidRPr="00F4442C" w:rsidRDefault="009B4E95" w:rsidP="00197F6A">
            <w:pPr>
              <w:pStyle w:val="TAC"/>
            </w:pPr>
            <w:r w:rsidRPr="00F4442C">
              <w:t>1</w:t>
            </w:r>
          </w:p>
        </w:tc>
        <w:tc>
          <w:tcPr>
            <w:tcW w:w="2645" w:type="pct"/>
            <w:shd w:val="clear" w:color="auto" w:fill="auto"/>
            <w:vAlign w:val="center"/>
          </w:tcPr>
          <w:p w14:paraId="41ED45AA" w14:textId="77777777" w:rsidR="009B4E95" w:rsidRPr="00F4442C" w:rsidRDefault="009B4E95" w:rsidP="00197F6A">
            <w:pPr>
              <w:pStyle w:val="TAL"/>
            </w:pPr>
            <w:r w:rsidRPr="00F4442C">
              <w:t>Contains an alternative URI of the resource located in an alternative NSCE Server.</w:t>
            </w:r>
          </w:p>
        </w:tc>
      </w:tr>
    </w:tbl>
    <w:p w14:paraId="12421765" w14:textId="77777777" w:rsidR="009B4E95" w:rsidRPr="00F4442C" w:rsidRDefault="009B4E95" w:rsidP="009B4E95"/>
    <w:p w14:paraId="0C884181" w14:textId="23D7B804" w:rsidR="009B4E95" w:rsidRPr="00F4442C" w:rsidRDefault="009B4E95" w:rsidP="0051137F">
      <w:pPr>
        <w:pStyle w:val="6"/>
      </w:pPr>
      <w:bookmarkStart w:id="737" w:name="_Toc96843428"/>
      <w:bookmarkStart w:id="738" w:name="_Toc96844403"/>
      <w:bookmarkStart w:id="739" w:name="_Toc100739976"/>
      <w:bookmarkStart w:id="740" w:name="_Toc129252549"/>
      <w:bookmarkStart w:id="741" w:name="_Toc144024247"/>
      <w:bookmarkStart w:id="742" w:name="_Toc144459679"/>
      <w:bookmarkStart w:id="743" w:name="_Toc151743437"/>
      <w:r w:rsidRPr="00F4442C">
        <w:rPr>
          <w:noProof/>
          <w:lang w:eastAsia="zh-CN"/>
        </w:rPr>
        <w:t>6.4</w:t>
      </w:r>
      <w:r w:rsidRPr="00F4442C">
        <w:t>.3.3.3.2</w:t>
      </w:r>
      <w:r w:rsidRPr="00F4442C">
        <w:tab/>
        <w:t>PUT</w:t>
      </w:r>
      <w:bookmarkEnd w:id="737"/>
      <w:bookmarkEnd w:id="738"/>
      <w:bookmarkEnd w:id="739"/>
      <w:bookmarkEnd w:id="740"/>
      <w:bookmarkEnd w:id="741"/>
      <w:bookmarkEnd w:id="742"/>
      <w:bookmarkEnd w:id="743"/>
    </w:p>
    <w:p w14:paraId="6245B419" w14:textId="77777777" w:rsidR="009B4E95" w:rsidRPr="00F4442C" w:rsidRDefault="009B4E95" w:rsidP="009B4E95">
      <w:pPr>
        <w:rPr>
          <w:noProof/>
          <w:lang w:eastAsia="zh-CN"/>
        </w:rPr>
      </w:pPr>
      <w:r w:rsidRPr="00F4442C">
        <w:rPr>
          <w:noProof/>
          <w:lang w:eastAsia="zh-CN"/>
        </w:rPr>
        <w:t xml:space="preserve">The HTTP PUT method allows a service consumer to request the update of an existing </w:t>
      </w:r>
      <w:r w:rsidRPr="00F4442C">
        <w:t>"Individual Policy Provisioning" resource at the NSCE Server</w:t>
      </w:r>
      <w:r w:rsidRPr="00F4442C">
        <w:rPr>
          <w:noProof/>
          <w:lang w:eastAsia="zh-CN"/>
        </w:rPr>
        <w:t>.</w:t>
      </w:r>
    </w:p>
    <w:p w14:paraId="271B12CD"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.3.3.3.2-1.</w:t>
      </w:r>
    </w:p>
    <w:p w14:paraId="54AD15A4" w14:textId="77777777" w:rsidR="009B4E95" w:rsidRPr="00F4442C" w:rsidRDefault="009B4E95" w:rsidP="009B4E95">
      <w:pPr>
        <w:pStyle w:val="TH"/>
        <w:rPr>
          <w:rFonts w:cs="Arial"/>
        </w:rPr>
      </w:pPr>
      <w:r w:rsidRPr="00F4442C">
        <w:lastRenderedPageBreak/>
        <w:t>Table </w:t>
      </w:r>
      <w:r w:rsidRPr="00F4442C">
        <w:rPr>
          <w:noProof/>
          <w:lang w:eastAsia="zh-CN"/>
        </w:rPr>
        <w:t>6.4</w:t>
      </w:r>
      <w:r w:rsidRPr="00F4442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B96204" w14:textId="77777777" w:rsidTr="00197F6A">
        <w:trPr>
          <w:jc w:val="center"/>
        </w:trPr>
        <w:tc>
          <w:tcPr>
            <w:tcW w:w="825" w:type="pct"/>
            <w:tcBorders>
              <w:bottom w:val="single" w:sz="6" w:space="0" w:color="auto"/>
            </w:tcBorders>
            <w:shd w:val="clear" w:color="auto" w:fill="C0C0C0"/>
            <w:vAlign w:val="center"/>
          </w:tcPr>
          <w:p w14:paraId="0F24263F"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78DC076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C15671E"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C21BC3F"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53F8844"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315B6834" w14:textId="77777777" w:rsidR="009B4E95" w:rsidRPr="00F4442C" w:rsidRDefault="009B4E95" w:rsidP="00197F6A">
            <w:pPr>
              <w:pStyle w:val="TAH"/>
            </w:pPr>
            <w:r w:rsidRPr="00F4442C">
              <w:t>Applicability</w:t>
            </w:r>
          </w:p>
        </w:tc>
      </w:tr>
      <w:tr w:rsidR="009B4E95" w:rsidRPr="00F4442C" w14:paraId="267235BE" w14:textId="77777777" w:rsidTr="00197F6A">
        <w:trPr>
          <w:jc w:val="center"/>
        </w:trPr>
        <w:tc>
          <w:tcPr>
            <w:tcW w:w="825" w:type="pct"/>
            <w:tcBorders>
              <w:top w:val="single" w:sz="6" w:space="0" w:color="auto"/>
            </w:tcBorders>
            <w:shd w:val="clear" w:color="auto" w:fill="auto"/>
            <w:vAlign w:val="center"/>
          </w:tcPr>
          <w:p w14:paraId="54F20619"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63E0D455" w14:textId="77777777" w:rsidR="009B4E95" w:rsidRPr="00F4442C" w:rsidRDefault="009B4E95" w:rsidP="00197F6A">
            <w:pPr>
              <w:pStyle w:val="TAL"/>
            </w:pPr>
          </w:p>
        </w:tc>
        <w:tc>
          <w:tcPr>
            <w:tcW w:w="215" w:type="pct"/>
            <w:tcBorders>
              <w:top w:val="single" w:sz="6" w:space="0" w:color="auto"/>
            </w:tcBorders>
            <w:vAlign w:val="center"/>
          </w:tcPr>
          <w:p w14:paraId="433EA642" w14:textId="77777777" w:rsidR="009B4E95" w:rsidRPr="00F4442C" w:rsidRDefault="009B4E95" w:rsidP="00197F6A">
            <w:pPr>
              <w:pStyle w:val="TAC"/>
            </w:pPr>
          </w:p>
        </w:tc>
        <w:tc>
          <w:tcPr>
            <w:tcW w:w="580" w:type="pct"/>
            <w:tcBorders>
              <w:top w:val="single" w:sz="6" w:space="0" w:color="auto"/>
            </w:tcBorders>
            <w:vAlign w:val="center"/>
          </w:tcPr>
          <w:p w14:paraId="557D0299"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37D99281" w14:textId="77777777" w:rsidR="009B4E95" w:rsidRPr="00F4442C" w:rsidRDefault="009B4E95" w:rsidP="00197F6A">
            <w:pPr>
              <w:pStyle w:val="TAL"/>
            </w:pPr>
          </w:p>
        </w:tc>
        <w:tc>
          <w:tcPr>
            <w:tcW w:w="796" w:type="pct"/>
            <w:tcBorders>
              <w:top w:val="single" w:sz="6" w:space="0" w:color="auto"/>
            </w:tcBorders>
            <w:vAlign w:val="center"/>
          </w:tcPr>
          <w:p w14:paraId="30D6406C" w14:textId="77777777" w:rsidR="009B4E95" w:rsidRPr="00F4442C" w:rsidRDefault="009B4E95" w:rsidP="00197F6A">
            <w:pPr>
              <w:pStyle w:val="TAL"/>
            </w:pPr>
          </w:p>
        </w:tc>
      </w:tr>
    </w:tbl>
    <w:p w14:paraId="068490F2" w14:textId="77777777" w:rsidR="009B4E95" w:rsidRPr="00F4442C" w:rsidRDefault="009B4E95" w:rsidP="009B4E95"/>
    <w:p w14:paraId="26B93C01"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.3.3.3.2-2 and the response data structures and response codes specified in table </w:t>
      </w:r>
      <w:r w:rsidRPr="00F4442C">
        <w:rPr>
          <w:noProof/>
          <w:lang w:eastAsia="zh-CN"/>
        </w:rPr>
        <w:t>6.4</w:t>
      </w:r>
      <w:r w:rsidRPr="00F4442C">
        <w:t>.3.3.3.2-3.</w:t>
      </w:r>
    </w:p>
    <w:p w14:paraId="2B3FACA9" w14:textId="77777777" w:rsidR="009B4E95" w:rsidRPr="00F4442C" w:rsidRDefault="009B4E95" w:rsidP="009B4E95">
      <w:pPr>
        <w:pStyle w:val="TH"/>
      </w:pPr>
      <w:r w:rsidRPr="00F4442C">
        <w:t>Table </w:t>
      </w:r>
      <w:r w:rsidRPr="00F4442C">
        <w:rPr>
          <w:noProof/>
          <w:lang w:eastAsia="zh-CN"/>
        </w:rPr>
        <w:t>6.4</w:t>
      </w:r>
      <w:r w:rsidRPr="00F4442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08E2989" w14:textId="77777777" w:rsidTr="00197F6A">
        <w:trPr>
          <w:jc w:val="center"/>
        </w:trPr>
        <w:tc>
          <w:tcPr>
            <w:tcW w:w="2119" w:type="dxa"/>
            <w:tcBorders>
              <w:bottom w:val="single" w:sz="6" w:space="0" w:color="auto"/>
            </w:tcBorders>
            <w:shd w:val="clear" w:color="auto" w:fill="C0C0C0"/>
            <w:vAlign w:val="center"/>
          </w:tcPr>
          <w:p w14:paraId="44CF8F02"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69AE21BB"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5850F340"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3490C2CE" w14:textId="77777777" w:rsidR="009B4E95" w:rsidRPr="00F4442C" w:rsidRDefault="009B4E95" w:rsidP="00197F6A">
            <w:pPr>
              <w:pStyle w:val="TAH"/>
            </w:pPr>
            <w:r w:rsidRPr="00F4442C">
              <w:t>Description</w:t>
            </w:r>
          </w:p>
        </w:tc>
      </w:tr>
      <w:tr w:rsidR="009B4E95" w:rsidRPr="00F4442C" w14:paraId="1C120895" w14:textId="77777777" w:rsidTr="00197F6A">
        <w:trPr>
          <w:jc w:val="center"/>
        </w:trPr>
        <w:tc>
          <w:tcPr>
            <w:tcW w:w="2119" w:type="dxa"/>
            <w:tcBorders>
              <w:top w:val="single" w:sz="6" w:space="0" w:color="auto"/>
            </w:tcBorders>
            <w:shd w:val="clear" w:color="auto" w:fill="auto"/>
            <w:vAlign w:val="center"/>
          </w:tcPr>
          <w:p w14:paraId="58DC384C" w14:textId="77777777" w:rsidR="009B4E95" w:rsidRPr="00F4442C" w:rsidRDefault="009B4E95" w:rsidP="00197F6A">
            <w:pPr>
              <w:pStyle w:val="TAL"/>
            </w:pPr>
            <w:r w:rsidRPr="00F4442C">
              <w:t>PolicyProv</w:t>
            </w:r>
          </w:p>
        </w:tc>
        <w:tc>
          <w:tcPr>
            <w:tcW w:w="425" w:type="dxa"/>
            <w:tcBorders>
              <w:top w:val="single" w:sz="6" w:space="0" w:color="auto"/>
            </w:tcBorders>
            <w:vAlign w:val="center"/>
          </w:tcPr>
          <w:p w14:paraId="1368990C"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EC4283E"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3648A5EB" w14:textId="77777777" w:rsidR="009B4E95" w:rsidRPr="00F4442C" w:rsidRDefault="009B4E95" w:rsidP="00197F6A">
            <w:pPr>
              <w:pStyle w:val="TAL"/>
            </w:pPr>
            <w:r w:rsidRPr="00F4442C">
              <w:t>Represents the updated representation of the "Individual Policy Provisioning" resource.</w:t>
            </w:r>
          </w:p>
        </w:tc>
      </w:tr>
    </w:tbl>
    <w:p w14:paraId="7ADFF84B" w14:textId="77777777" w:rsidR="009B4E95" w:rsidRPr="00F4442C" w:rsidRDefault="009B4E95" w:rsidP="009B4E95"/>
    <w:p w14:paraId="7D454FFA" w14:textId="77777777" w:rsidR="009B4E95" w:rsidRPr="00F4442C" w:rsidRDefault="009B4E95" w:rsidP="009B4E95">
      <w:pPr>
        <w:pStyle w:val="TH"/>
      </w:pPr>
      <w:r w:rsidRPr="00F4442C">
        <w:t>Table </w:t>
      </w:r>
      <w:r w:rsidRPr="00F4442C">
        <w:rPr>
          <w:noProof/>
          <w:lang w:eastAsia="zh-CN"/>
        </w:rPr>
        <w:t>6.4</w:t>
      </w:r>
      <w:r w:rsidRPr="00F4442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82EC127" w14:textId="77777777" w:rsidTr="00197F6A">
        <w:trPr>
          <w:jc w:val="center"/>
        </w:trPr>
        <w:tc>
          <w:tcPr>
            <w:tcW w:w="1101" w:type="pct"/>
            <w:tcBorders>
              <w:bottom w:val="single" w:sz="6" w:space="0" w:color="auto"/>
            </w:tcBorders>
            <w:shd w:val="clear" w:color="auto" w:fill="C0C0C0"/>
            <w:vAlign w:val="center"/>
          </w:tcPr>
          <w:p w14:paraId="671A180A"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6F1918F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30DF93B3"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0C31F719" w14:textId="77777777" w:rsidR="009B4E95" w:rsidRPr="00F4442C" w:rsidRDefault="009B4E95" w:rsidP="00197F6A">
            <w:pPr>
              <w:pStyle w:val="TAH"/>
            </w:pPr>
            <w:r w:rsidRPr="00F4442C">
              <w:t>Response</w:t>
            </w:r>
          </w:p>
          <w:p w14:paraId="73E12EFB"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20D4362B" w14:textId="77777777" w:rsidR="009B4E95" w:rsidRPr="00F4442C" w:rsidRDefault="009B4E95" w:rsidP="00197F6A">
            <w:pPr>
              <w:pStyle w:val="TAH"/>
            </w:pPr>
            <w:r w:rsidRPr="00F4442C">
              <w:t>Description</w:t>
            </w:r>
          </w:p>
        </w:tc>
      </w:tr>
      <w:tr w:rsidR="009B4E95" w:rsidRPr="00F4442C" w14:paraId="3EC9E1AC" w14:textId="77777777" w:rsidTr="00197F6A">
        <w:trPr>
          <w:jc w:val="center"/>
        </w:trPr>
        <w:tc>
          <w:tcPr>
            <w:tcW w:w="1101" w:type="pct"/>
            <w:tcBorders>
              <w:top w:val="single" w:sz="6" w:space="0" w:color="auto"/>
            </w:tcBorders>
            <w:shd w:val="clear" w:color="auto" w:fill="auto"/>
            <w:vAlign w:val="center"/>
          </w:tcPr>
          <w:p w14:paraId="04B4AB1F"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22156F5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2B5D6DD1" w14:textId="77777777" w:rsidR="009B4E95" w:rsidRPr="00F4442C" w:rsidRDefault="009B4E95" w:rsidP="00197F6A">
            <w:pPr>
              <w:pStyle w:val="TAC"/>
            </w:pPr>
            <w:r w:rsidRPr="00F4442C">
              <w:t>1</w:t>
            </w:r>
          </w:p>
        </w:tc>
        <w:tc>
          <w:tcPr>
            <w:tcW w:w="737" w:type="pct"/>
            <w:tcBorders>
              <w:top w:val="single" w:sz="6" w:space="0" w:color="auto"/>
            </w:tcBorders>
            <w:vAlign w:val="center"/>
          </w:tcPr>
          <w:p w14:paraId="3A4AC584"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61882394" w14:textId="77777777" w:rsidR="009B4E95" w:rsidRPr="00F4442C" w:rsidRDefault="009B4E95" w:rsidP="00197F6A">
            <w:pPr>
              <w:pStyle w:val="TAL"/>
            </w:pPr>
            <w:r w:rsidRPr="00F4442C">
              <w:t>Successful case. The "Individual Policy Provisioning" resource is successfully updated and a representation of the updated resource shall be returned in the response body.</w:t>
            </w:r>
          </w:p>
        </w:tc>
      </w:tr>
      <w:tr w:rsidR="009B4E95" w:rsidRPr="00F4442C" w14:paraId="44DADDAB" w14:textId="77777777" w:rsidTr="00197F6A">
        <w:trPr>
          <w:jc w:val="center"/>
        </w:trPr>
        <w:tc>
          <w:tcPr>
            <w:tcW w:w="1101" w:type="pct"/>
            <w:shd w:val="clear" w:color="auto" w:fill="auto"/>
            <w:vAlign w:val="center"/>
          </w:tcPr>
          <w:p w14:paraId="61E35574" w14:textId="77777777" w:rsidR="009B4E95" w:rsidRPr="00F4442C" w:rsidRDefault="009B4E95" w:rsidP="00197F6A">
            <w:pPr>
              <w:pStyle w:val="TAL"/>
            </w:pPr>
            <w:r w:rsidRPr="00F4442C">
              <w:t>n/a</w:t>
            </w:r>
          </w:p>
        </w:tc>
        <w:tc>
          <w:tcPr>
            <w:tcW w:w="221" w:type="pct"/>
            <w:vAlign w:val="center"/>
          </w:tcPr>
          <w:p w14:paraId="69523867" w14:textId="77777777" w:rsidR="009B4E95" w:rsidRPr="00F4442C" w:rsidRDefault="009B4E95" w:rsidP="00197F6A">
            <w:pPr>
              <w:pStyle w:val="TAC"/>
            </w:pPr>
          </w:p>
        </w:tc>
        <w:tc>
          <w:tcPr>
            <w:tcW w:w="589" w:type="pct"/>
            <w:vAlign w:val="center"/>
          </w:tcPr>
          <w:p w14:paraId="124AAB86" w14:textId="77777777" w:rsidR="009B4E95" w:rsidRPr="00F4442C" w:rsidRDefault="009B4E95" w:rsidP="00197F6A">
            <w:pPr>
              <w:pStyle w:val="TAC"/>
            </w:pPr>
          </w:p>
        </w:tc>
        <w:tc>
          <w:tcPr>
            <w:tcW w:w="737" w:type="pct"/>
            <w:vAlign w:val="center"/>
          </w:tcPr>
          <w:p w14:paraId="55A300EE" w14:textId="77777777" w:rsidR="009B4E95" w:rsidRPr="00F4442C" w:rsidRDefault="009B4E95" w:rsidP="00197F6A">
            <w:pPr>
              <w:pStyle w:val="TAL"/>
            </w:pPr>
            <w:r w:rsidRPr="00F4442C">
              <w:t>204 No Content</w:t>
            </w:r>
          </w:p>
        </w:tc>
        <w:tc>
          <w:tcPr>
            <w:tcW w:w="2352" w:type="pct"/>
            <w:shd w:val="clear" w:color="auto" w:fill="auto"/>
            <w:vAlign w:val="center"/>
          </w:tcPr>
          <w:p w14:paraId="69678EB6" w14:textId="77777777" w:rsidR="009B4E95" w:rsidRPr="00F4442C" w:rsidRDefault="009B4E95" w:rsidP="00197F6A">
            <w:pPr>
              <w:pStyle w:val="TAL"/>
            </w:pPr>
            <w:r w:rsidRPr="00F4442C">
              <w:t>Successful case. The "Individual Policy Provisioning" resource is successfully updated and no content is returned in the response body.</w:t>
            </w:r>
          </w:p>
        </w:tc>
      </w:tr>
      <w:tr w:rsidR="009B4E95" w:rsidRPr="00F4442C" w14:paraId="0D2210C9" w14:textId="77777777" w:rsidTr="00197F6A">
        <w:trPr>
          <w:jc w:val="center"/>
        </w:trPr>
        <w:tc>
          <w:tcPr>
            <w:tcW w:w="1101" w:type="pct"/>
            <w:shd w:val="clear" w:color="auto" w:fill="auto"/>
            <w:vAlign w:val="center"/>
          </w:tcPr>
          <w:p w14:paraId="1B76C523" w14:textId="77777777" w:rsidR="009B4E95" w:rsidRPr="00F4442C" w:rsidRDefault="009B4E95" w:rsidP="00197F6A">
            <w:pPr>
              <w:pStyle w:val="TAL"/>
            </w:pPr>
            <w:r w:rsidRPr="00F4442C">
              <w:t>n/a</w:t>
            </w:r>
          </w:p>
        </w:tc>
        <w:tc>
          <w:tcPr>
            <w:tcW w:w="221" w:type="pct"/>
            <w:vAlign w:val="center"/>
          </w:tcPr>
          <w:p w14:paraId="3675854A" w14:textId="77777777" w:rsidR="009B4E95" w:rsidRPr="00F4442C" w:rsidRDefault="009B4E95" w:rsidP="00197F6A">
            <w:pPr>
              <w:pStyle w:val="TAC"/>
            </w:pPr>
          </w:p>
        </w:tc>
        <w:tc>
          <w:tcPr>
            <w:tcW w:w="589" w:type="pct"/>
            <w:vAlign w:val="center"/>
          </w:tcPr>
          <w:p w14:paraId="55873CDA" w14:textId="77777777" w:rsidR="009B4E95" w:rsidRPr="00F4442C" w:rsidRDefault="009B4E95" w:rsidP="00197F6A">
            <w:pPr>
              <w:pStyle w:val="TAC"/>
            </w:pPr>
          </w:p>
        </w:tc>
        <w:tc>
          <w:tcPr>
            <w:tcW w:w="737" w:type="pct"/>
            <w:vAlign w:val="center"/>
          </w:tcPr>
          <w:p w14:paraId="40365049" w14:textId="77777777" w:rsidR="009B4E95" w:rsidRPr="00F4442C" w:rsidRDefault="009B4E95" w:rsidP="00197F6A">
            <w:pPr>
              <w:pStyle w:val="TAL"/>
            </w:pPr>
            <w:r w:rsidRPr="00F4442C">
              <w:t>307 Temporary Redirect</w:t>
            </w:r>
          </w:p>
        </w:tc>
        <w:tc>
          <w:tcPr>
            <w:tcW w:w="2352" w:type="pct"/>
            <w:shd w:val="clear" w:color="auto" w:fill="auto"/>
            <w:vAlign w:val="center"/>
          </w:tcPr>
          <w:p w14:paraId="7EB2D93B" w14:textId="77777777" w:rsidR="009B4E95" w:rsidRPr="00F4442C" w:rsidRDefault="009B4E95" w:rsidP="00197F6A">
            <w:pPr>
              <w:pStyle w:val="TAL"/>
            </w:pPr>
            <w:r w:rsidRPr="00F4442C">
              <w:t>Temporary redirection.</w:t>
            </w:r>
          </w:p>
          <w:p w14:paraId="2E44AF09" w14:textId="77777777" w:rsidR="009B4E95" w:rsidRPr="00F4442C" w:rsidRDefault="009B4E95" w:rsidP="00197F6A">
            <w:pPr>
              <w:pStyle w:val="TAL"/>
            </w:pPr>
          </w:p>
          <w:p w14:paraId="1BFBB6D3"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2A18C3A" w14:textId="77777777" w:rsidR="009B4E95" w:rsidRPr="00F4442C" w:rsidRDefault="009B4E95" w:rsidP="00197F6A">
            <w:pPr>
              <w:pStyle w:val="TAL"/>
            </w:pPr>
          </w:p>
          <w:p w14:paraId="2A8D632A" w14:textId="77777777" w:rsidR="009B4E95" w:rsidRPr="00F4442C" w:rsidRDefault="009B4E95" w:rsidP="00197F6A">
            <w:pPr>
              <w:pStyle w:val="TAL"/>
            </w:pPr>
            <w:r w:rsidRPr="00F4442C">
              <w:t>Redirection handling is described in clause 5.2.10 of 3GPP TS 29.122 [2].</w:t>
            </w:r>
          </w:p>
        </w:tc>
      </w:tr>
      <w:tr w:rsidR="009B4E95" w:rsidRPr="00F4442C" w14:paraId="24FA6616" w14:textId="77777777" w:rsidTr="00197F6A">
        <w:trPr>
          <w:jc w:val="center"/>
        </w:trPr>
        <w:tc>
          <w:tcPr>
            <w:tcW w:w="1101" w:type="pct"/>
            <w:shd w:val="clear" w:color="auto" w:fill="auto"/>
            <w:vAlign w:val="center"/>
          </w:tcPr>
          <w:p w14:paraId="6EEAB048" w14:textId="77777777" w:rsidR="009B4E95" w:rsidRPr="00F4442C" w:rsidRDefault="009B4E95" w:rsidP="00197F6A">
            <w:pPr>
              <w:pStyle w:val="TAL"/>
            </w:pPr>
            <w:r w:rsidRPr="00F4442C">
              <w:rPr>
                <w:lang w:eastAsia="zh-CN"/>
              </w:rPr>
              <w:t>n/a</w:t>
            </w:r>
          </w:p>
        </w:tc>
        <w:tc>
          <w:tcPr>
            <w:tcW w:w="221" w:type="pct"/>
            <w:vAlign w:val="center"/>
          </w:tcPr>
          <w:p w14:paraId="3C799C03" w14:textId="77777777" w:rsidR="009B4E95" w:rsidRPr="00F4442C" w:rsidRDefault="009B4E95" w:rsidP="00197F6A">
            <w:pPr>
              <w:pStyle w:val="TAC"/>
            </w:pPr>
          </w:p>
        </w:tc>
        <w:tc>
          <w:tcPr>
            <w:tcW w:w="589" w:type="pct"/>
            <w:vAlign w:val="center"/>
          </w:tcPr>
          <w:p w14:paraId="2063019F" w14:textId="77777777" w:rsidR="009B4E95" w:rsidRPr="00F4442C" w:rsidRDefault="009B4E95" w:rsidP="00197F6A">
            <w:pPr>
              <w:pStyle w:val="TAC"/>
            </w:pPr>
          </w:p>
        </w:tc>
        <w:tc>
          <w:tcPr>
            <w:tcW w:w="737" w:type="pct"/>
            <w:vAlign w:val="center"/>
          </w:tcPr>
          <w:p w14:paraId="11420522" w14:textId="77777777" w:rsidR="009B4E95" w:rsidRPr="00F4442C" w:rsidRDefault="009B4E95" w:rsidP="00197F6A">
            <w:pPr>
              <w:pStyle w:val="TAL"/>
            </w:pPr>
            <w:r w:rsidRPr="00F4442C">
              <w:t>308 Permanent Redirect</w:t>
            </w:r>
          </w:p>
        </w:tc>
        <w:tc>
          <w:tcPr>
            <w:tcW w:w="2352" w:type="pct"/>
            <w:shd w:val="clear" w:color="auto" w:fill="auto"/>
            <w:vAlign w:val="center"/>
          </w:tcPr>
          <w:p w14:paraId="2CCBB10F" w14:textId="77777777" w:rsidR="009B4E95" w:rsidRPr="00F4442C" w:rsidRDefault="009B4E95" w:rsidP="00197F6A">
            <w:pPr>
              <w:pStyle w:val="TAL"/>
            </w:pPr>
            <w:r w:rsidRPr="00F4442C">
              <w:t>Permanent redirection.</w:t>
            </w:r>
          </w:p>
          <w:p w14:paraId="1D545FC6" w14:textId="77777777" w:rsidR="009B4E95" w:rsidRPr="00F4442C" w:rsidRDefault="009B4E95" w:rsidP="00197F6A">
            <w:pPr>
              <w:pStyle w:val="TAL"/>
            </w:pPr>
          </w:p>
          <w:p w14:paraId="48EAE1CE"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75E5827C" w14:textId="77777777" w:rsidR="009B4E95" w:rsidRPr="00F4442C" w:rsidRDefault="009B4E95" w:rsidP="00197F6A">
            <w:pPr>
              <w:pStyle w:val="TAL"/>
            </w:pPr>
          </w:p>
          <w:p w14:paraId="00CBC969" w14:textId="77777777" w:rsidR="009B4E95" w:rsidRPr="00F4442C" w:rsidRDefault="009B4E95" w:rsidP="00197F6A">
            <w:pPr>
              <w:pStyle w:val="TAL"/>
            </w:pPr>
            <w:r w:rsidRPr="00F4442C">
              <w:t>Redirection handling is described in clause 5.2.10 of 3GPP TS 29.122 [2].</w:t>
            </w:r>
          </w:p>
        </w:tc>
      </w:tr>
      <w:tr w:rsidR="009B4E95" w:rsidRPr="00F4442C" w14:paraId="0E38EC15" w14:textId="77777777" w:rsidTr="00197F6A">
        <w:trPr>
          <w:jc w:val="center"/>
        </w:trPr>
        <w:tc>
          <w:tcPr>
            <w:tcW w:w="1101" w:type="pct"/>
            <w:shd w:val="clear" w:color="auto" w:fill="auto"/>
            <w:vAlign w:val="center"/>
          </w:tcPr>
          <w:p w14:paraId="352B2286" w14:textId="77777777" w:rsidR="009B4E95" w:rsidRPr="00F4442C" w:rsidRDefault="009B4E95" w:rsidP="00197F6A">
            <w:pPr>
              <w:pStyle w:val="TAL"/>
              <w:rPr>
                <w:lang w:eastAsia="zh-CN"/>
              </w:rPr>
            </w:pPr>
            <w:r w:rsidRPr="00F4442C">
              <w:t>ProblemDetails</w:t>
            </w:r>
          </w:p>
        </w:tc>
        <w:tc>
          <w:tcPr>
            <w:tcW w:w="221" w:type="pct"/>
            <w:vAlign w:val="center"/>
          </w:tcPr>
          <w:p w14:paraId="52D84D6D" w14:textId="77777777" w:rsidR="009B4E95" w:rsidRPr="00F4442C" w:rsidRDefault="009B4E95" w:rsidP="00197F6A">
            <w:pPr>
              <w:pStyle w:val="TAC"/>
            </w:pPr>
            <w:r w:rsidRPr="00F4442C">
              <w:t>O</w:t>
            </w:r>
          </w:p>
        </w:tc>
        <w:tc>
          <w:tcPr>
            <w:tcW w:w="589" w:type="pct"/>
            <w:vAlign w:val="center"/>
          </w:tcPr>
          <w:p w14:paraId="4F1F2F84" w14:textId="77777777" w:rsidR="009B4E95" w:rsidRPr="00F4442C" w:rsidRDefault="009B4E95" w:rsidP="00197F6A">
            <w:pPr>
              <w:pStyle w:val="TAC"/>
            </w:pPr>
            <w:r w:rsidRPr="00F4442C">
              <w:t>0..1</w:t>
            </w:r>
          </w:p>
        </w:tc>
        <w:tc>
          <w:tcPr>
            <w:tcW w:w="737" w:type="pct"/>
            <w:vAlign w:val="center"/>
          </w:tcPr>
          <w:p w14:paraId="7A6EC619" w14:textId="77777777" w:rsidR="009B4E95" w:rsidRPr="00F4442C" w:rsidRDefault="009B4E95" w:rsidP="00197F6A">
            <w:pPr>
              <w:pStyle w:val="TAL"/>
            </w:pPr>
            <w:r w:rsidRPr="00F4442C">
              <w:t>403 Forbidden</w:t>
            </w:r>
          </w:p>
        </w:tc>
        <w:tc>
          <w:tcPr>
            <w:tcW w:w="2352" w:type="pct"/>
            <w:shd w:val="clear" w:color="auto" w:fill="auto"/>
            <w:vAlign w:val="center"/>
          </w:tcPr>
          <w:p w14:paraId="06B2A38C" w14:textId="77777777" w:rsidR="009B4E95" w:rsidRPr="00F4442C" w:rsidRDefault="009B4E95" w:rsidP="00197F6A">
            <w:pPr>
              <w:pStyle w:val="TAL"/>
            </w:pPr>
            <w:r w:rsidRPr="00F4442C">
              <w:t>(NOTE 2)</w:t>
            </w:r>
          </w:p>
        </w:tc>
      </w:tr>
      <w:tr w:rsidR="009B4E95" w:rsidRPr="00F4442C" w14:paraId="472B1887" w14:textId="77777777" w:rsidTr="00197F6A">
        <w:trPr>
          <w:jc w:val="center"/>
        </w:trPr>
        <w:tc>
          <w:tcPr>
            <w:tcW w:w="5000" w:type="pct"/>
            <w:gridSpan w:val="5"/>
            <w:shd w:val="clear" w:color="auto" w:fill="auto"/>
            <w:vAlign w:val="center"/>
          </w:tcPr>
          <w:p w14:paraId="38C59A47"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PUT method listed in table 5.2.6-1 of 3GPP TS 29.122 [2] shall also apply.</w:t>
            </w:r>
          </w:p>
          <w:p w14:paraId="0FBC558F"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5B58DB1E" w14:textId="77777777" w:rsidR="009B4E95" w:rsidRPr="00F4442C" w:rsidRDefault="009B4E95" w:rsidP="009B4E95"/>
    <w:p w14:paraId="7ADAF333" w14:textId="77777777" w:rsidR="009B4E95" w:rsidRPr="00F4442C" w:rsidRDefault="009B4E95" w:rsidP="009B4E95">
      <w:pPr>
        <w:pStyle w:val="TH"/>
      </w:pPr>
      <w:r w:rsidRPr="00F4442C">
        <w:t>Table </w:t>
      </w:r>
      <w:r w:rsidRPr="00F4442C">
        <w:rPr>
          <w:noProof/>
          <w:lang w:eastAsia="zh-CN"/>
        </w:rPr>
        <w:t>6.4</w:t>
      </w:r>
      <w:r w:rsidRPr="00F4442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EB5E8B5" w14:textId="77777777" w:rsidTr="00197F6A">
        <w:trPr>
          <w:jc w:val="center"/>
        </w:trPr>
        <w:tc>
          <w:tcPr>
            <w:tcW w:w="824" w:type="pct"/>
            <w:shd w:val="clear" w:color="auto" w:fill="C0C0C0"/>
            <w:vAlign w:val="center"/>
          </w:tcPr>
          <w:p w14:paraId="3CB0DB8C" w14:textId="77777777" w:rsidR="009B4E95" w:rsidRPr="00F4442C" w:rsidRDefault="009B4E95" w:rsidP="00197F6A">
            <w:pPr>
              <w:pStyle w:val="TAH"/>
            </w:pPr>
            <w:r w:rsidRPr="00F4442C">
              <w:t>Name</w:t>
            </w:r>
          </w:p>
        </w:tc>
        <w:tc>
          <w:tcPr>
            <w:tcW w:w="732" w:type="pct"/>
            <w:shd w:val="clear" w:color="auto" w:fill="C0C0C0"/>
            <w:vAlign w:val="center"/>
          </w:tcPr>
          <w:p w14:paraId="67E3529D" w14:textId="77777777" w:rsidR="009B4E95" w:rsidRPr="00F4442C" w:rsidRDefault="009B4E95" w:rsidP="00197F6A">
            <w:pPr>
              <w:pStyle w:val="TAH"/>
            </w:pPr>
            <w:r w:rsidRPr="00F4442C">
              <w:t>Data type</w:t>
            </w:r>
          </w:p>
        </w:tc>
        <w:tc>
          <w:tcPr>
            <w:tcW w:w="217" w:type="pct"/>
            <w:shd w:val="clear" w:color="auto" w:fill="C0C0C0"/>
            <w:vAlign w:val="center"/>
          </w:tcPr>
          <w:p w14:paraId="16E53930" w14:textId="77777777" w:rsidR="009B4E95" w:rsidRPr="00F4442C" w:rsidRDefault="009B4E95" w:rsidP="00197F6A">
            <w:pPr>
              <w:pStyle w:val="TAH"/>
            </w:pPr>
            <w:r w:rsidRPr="00F4442C">
              <w:t>P</w:t>
            </w:r>
          </w:p>
        </w:tc>
        <w:tc>
          <w:tcPr>
            <w:tcW w:w="581" w:type="pct"/>
            <w:shd w:val="clear" w:color="auto" w:fill="C0C0C0"/>
            <w:vAlign w:val="center"/>
          </w:tcPr>
          <w:p w14:paraId="72CFAC58" w14:textId="77777777" w:rsidR="009B4E95" w:rsidRPr="00F4442C" w:rsidRDefault="009B4E95" w:rsidP="00197F6A">
            <w:pPr>
              <w:pStyle w:val="TAH"/>
            </w:pPr>
            <w:r w:rsidRPr="00F4442C">
              <w:t>Cardinality</w:t>
            </w:r>
          </w:p>
        </w:tc>
        <w:tc>
          <w:tcPr>
            <w:tcW w:w="2645" w:type="pct"/>
            <w:shd w:val="clear" w:color="auto" w:fill="C0C0C0"/>
            <w:vAlign w:val="center"/>
          </w:tcPr>
          <w:p w14:paraId="241397DE" w14:textId="77777777" w:rsidR="009B4E95" w:rsidRPr="00F4442C" w:rsidRDefault="009B4E95" w:rsidP="00197F6A">
            <w:pPr>
              <w:pStyle w:val="TAH"/>
            </w:pPr>
            <w:r w:rsidRPr="00F4442C">
              <w:t>Description</w:t>
            </w:r>
          </w:p>
        </w:tc>
      </w:tr>
      <w:tr w:rsidR="009B4E95" w:rsidRPr="00F4442C" w14:paraId="0E16D2DC" w14:textId="77777777" w:rsidTr="00197F6A">
        <w:trPr>
          <w:jc w:val="center"/>
        </w:trPr>
        <w:tc>
          <w:tcPr>
            <w:tcW w:w="824" w:type="pct"/>
            <w:shd w:val="clear" w:color="auto" w:fill="auto"/>
            <w:vAlign w:val="center"/>
          </w:tcPr>
          <w:p w14:paraId="43AD1F0D" w14:textId="77777777" w:rsidR="009B4E95" w:rsidRPr="00F4442C" w:rsidRDefault="009B4E95" w:rsidP="00197F6A">
            <w:pPr>
              <w:pStyle w:val="TAL"/>
            </w:pPr>
            <w:r w:rsidRPr="00F4442C">
              <w:t>Location</w:t>
            </w:r>
          </w:p>
        </w:tc>
        <w:tc>
          <w:tcPr>
            <w:tcW w:w="732" w:type="pct"/>
            <w:vAlign w:val="center"/>
          </w:tcPr>
          <w:p w14:paraId="638D1182" w14:textId="77777777" w:rsidR="009B4E95" w:rsidRPr="00F4442C" w:rsidRDefault="009B4E95" w:rsidP="00197F6A">
            <w:pPr>
              <w:pStyle w:val="TAL"/>
            </w:pPr>
            <w:r w:rsidRPr="00F4442C">
              <w:t>string</w:t>
            </w:r>
          </w:p>
        </w:tc>
        <w:tc>
          <w:tcPr>
            <w:tcW w:w="217" w:type="pct"/>
            <w:vAlign w:val="center"/>
          </w:tcPr>
          <w:p w14:paraId="35E5959F" w14:textId="77777777" w:rsidR="009B4E95" w:rsidRPr="00F4442C" w:rsidRDefault="009B4E95" w:rsidP="00197F6A">
            <w:pPr>
              <w:pStyle w:val="TAC"/>
            </w:pPr>
            <w:r w:rsidRPr="00F4442C">
              <w:t>M</w:t>
            </w:r>
          </w:p>
        </w:tc>
        <w:tc>
          <w:tcPr>
            <w:tcW w:w="581" w:type="pct"/>
            <w:vAlign w:val="center"/>
          </w:tcPr>
          <w:p w14:paraId="43A9D618" w14:textId="77777777" w:rsidR="009B4E95" w:rsidRPr="00F4442C" w:rsidRDefault="009B4E95" w:rsidP="00197F6A">
            <w:pPr>
              <w:pStyle w:val="TAC"/>
            </w:pPr>
            <w:r w:rsidRPr="00F4442C">
              <w:t>1</w:t>
            </w:r>
          </w:p>
        </w:tc>
        <w:tc>
          <w:tcPr>
            <w:tcW w:w="2645" w:type="pct"/>
            <w:shd w:val="clear" w:color="auto" w:fill="auto"/>
            <w:vAlign w:val="center"/>
          </w:tcPr>
          <w:p w14:paraId="65872EAF" w14:textId="77777777" w:rsidR="009B4E95" w:rsidRPr="00F4442C" w:rsidRDefault="009B4E95" w:rsidP="00197F6A">
            <w:pPr>
              <w:pStyle w:val="TAL"/>
            </w:pPr>
            <w:r w:rsidRPr="00F4442C">
              <w:t>Contains an alternative URI of the resource located in an alternative NSCE Server.</w:t>
            </w:r>
          </w:p>
        </w:tc>
      </w:tr>
    </w:tbl>
    <w:p w14:paraId="1CA3E8E3" w14:textId="77777777" w:rsidR="009B4E95" w:rsidRPr="00F4442C" w:rsidRDefault="009B4E95" w:rsidP="009B4E95"/>
    <w:p w14:paraId="572A1153" w14:textId="77777777" w:rsidR="009B4E95" w:rsidRPr="00F4442C" w:rsidRDefault="009B4E95" w:rsidP="009B4E95">
      <w:pPr>
        <w:pStyle w:val="TH"/>
      </w:pPr>
      <w:r w:rsidRPr="00F4442C">
        <w:t>Table </w:t>
      </w:r>
      <w:r w:rsidRPr="00F4442C">
        <w:rPr>
          <w:noProof/>
          <w:lang w:eastAsia="zh-CN"/>
        </w:rPr>
        <w:t>6.4</w:t>
      </w:r>
      <w:r w:rsidRPr="00F4442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DE3FA9D" w14:textId="77777777" w:rsidTr="00197F6A">
        <w:trPr>
          <w:jc w:val="center"/>
        </w:trPr>
        <w:tc>
          <w:tcPr>
            <w:tcW w:w="824" w:type="pct"/>
            <w:shd w:val="clear" w:color="auto" w:fill="C0C0C0"/>
            <w:vAlign w:val="center"/>
          </w:tcPr>
          <w:p w14:paraId="03E77439" w14:textId="77777777" w:rsidR="009B4E95" w:rsidRPr="00F4442C" w:rsidRDefault="009B4E95" w:rsidP="00197F6A">
            <w:pPr>
              <w:pStyle w:val="TAH"/>
            </w:pPr>
            <w:r w:rsidRPr="00F4442C">
              <w:t>Name</w:t>
            </w:r>
          </w:p>
        </w:tc>
        <w:tc>
          <w:tcPr>
            <w:tcW w:w="732" w:type="pct"/>
            <w:shd w:val="clear" w:color="auto" w:fill="C0C0C0"/>
            <w:vAlign w:val="center"/>
          </w:tcPr>
          <w:p w14:paraId="616264BB" w14:textId="77777777" w:rsidR="009B4E95" w:rsidRPr="00F4442C" w:rsidRDefault="009B4E95" w:rsidP="00197F6A">
            <w:pPr>
              <w:pStyle w:val="TAH"/>
            </w:pPr>
            <w:r w:rsidRPr="00F4442C">
              <w:t>Data type</w:t>
            </w:r>
          </w:p>
        </w:tc>
        <w:tc>
          <w:tcPr>
            <w:tcW w:w="217" w:type="pct"/>
            <w:shd w:val="clear" w:color="auto" w:fill="C0C0C0"/>
            <w:vAlign w:val="center"/>
          </w:tcPr>
          <w:p w14:paraId="16BF325A" w14:textId="77777777" w:rsidR="009B4E95" w:rsidRPr="00F4442C" w:rsidRDefault="009B4E95" w:rsidP="00197F6A">
            <w:pPr>
              <w:pStyle w:val="TAH"/>
            </w:pPr>
            <w:r w:rsidRPr="00F4442C">
              <w:t>P</w:t>
            </w:r>
          </w:p>
        </w:tc>
        <w:tc>
          <w:tcPr>
            <w:tcW w:w="581" w:type="pct"/>
            <w:shd w:val="clear" w:color="auto" w:fill="C0C0C0"/>
            <w:vAlign w:val="center"/>
          </w:tcPr>
          <w:p w14:paraId="3FFB670F" w14:textId="77777777" w:rsidR="009B4E95" w:rsidRPr="00F4442C" w:rsidRDefault="009B4E95" w:rsidP="00197F6A">
            <w:pPr>
              <w:pStyle w:val="TAH"/>
            </w:pPr>
            <w:r w:rsidRPr="00F4442C">
              <w:t>Cardinality</w:t>
            </w:r>
          </w:p>
        </w:tc>
        <w:tc>
          <w:tcPr>
            <w:tcW w:w="2645" w:type="pct"/>
            <w:shd w:val="clear" w:color="auto" w:fill="C0C0C0"/>
            <w:vAlign w:val="center"/>
          </w:tcPr>
          <w:p w14:paraId="2AAD856A" w14:textId="77777777" w:rsidR="009B4E95" w:rsidRPr="00F4442C" w:rsidRDefault="009B4E95" w:rsidP="00197F6A">
            <w:pPr>
              <w:pStyle w:val="TAH"/>
            </w:pPr>
            <w:r w:rsidRPr="00F4442C">
              <w:t>Description</w:t>
            </w:r>
          </w:p>
        </w:tc>
      </w:tr>
      <w:tr w:rsidR="009B4E95" w:rsidRPr="00F4442C" w14:paraId="2776D31B" w14:textId="77777777" w:rsidTr="00197F6A">
        <w:trPr>
          <w:jc w:val="center"/>
        </w:trPr>
        <w:tc>
          <w:tcPr>
            <w:tcW w:w="824" w:type="pct"/>
            <w:shd w:val="clear" w:color="auto" w:fill="auto"/>
            <w:vAlign w:val="center"/>
          </w:tcPr>
          <w:p w14:paraId="0E124157" w14:textId="77777777" w:rsidR="009B4E95" w:rsidRPr="00F4442C" w:rsidRDefault="009B4E95" w:rsidP="00197F6A">
            <w:pPr>
              <w:pStyle w:val="TAL"/>
            </w:pPr>
            <w:r w:rsidRPr="00F4442C">
              <w:t>Location</w:t>
            </w:r>
          </w:p>
        </w:tc>
        <w:tc>
          <w:tcPr>
            <w:tcW w:w="732" w:type="pct"/>
            <w:vAlign w:val="center"/>
          </w:tcPr>
          <w:p w14:paraId="6D615416" w14:textId="77777777" w:rsidR="009B4E95" w:rsidRPr="00F4442C" w:rsidRDefault="009B4E95" w:rsidP="00197F6A">
            <w:pPr>
              <w:pStyle w:val="TAL"/>
            </w:pPr>
            <w:r w:rsidRPr="00F4442C">
              <w:t>string</w:t>
            </w:r>
          </w:p>
        </w:tc>
        <w:tc>
          <w:tcPr>
            <w:tcW w:w="217" w:type="pct"/>
            <w:vAlign w:val="center"/>
          </w:tcPr>
          <w:p w14:paraId="49E3B3A6" w14:textId="77777777" w:rsidR="009B4E95" w:rsidRPr="00F4442C" w:rsidRDefault="009B4E95" w:rsidP="00197F6A">
            <w:pPr>
              <w:pStyle w:val="TAC"/>
            </w:pPr>
            <w:r w:rsidRPr="00F4442C">
              <w:t>M</w:t>
            </w:r>
          </w:p>
        </w:tc>
        <w:tc>
          <w:tcPr>
            <w:tcW w:w="581" w:type="pct"/>
            <w:vAlign w:val="center"/>
          </w:tcPr>
          <w:p w14:paraId="3F6FB142" w14:textId="77777777" w:rsidR="009B4E95" w:rsidRPr="00F4442C" w:rsidRDefault="009B4E95" w:rsidP="00197F6A">
            <w:pPr>
              <w:pStyle w:val="TAC"/>
            </w:pPr>
            <w:r w:rsidRPr="00F4442C">
              <w:t>1</w:t>
            </w:r>
          </w:p>
        </w:tc>
        <w:tc>
          <w:tcPr>
            <w:tcW w:w="2645" w:type="pct"/>
            <w:shd w:val="clear" w:color="auto" w:fill="auto"/>
            <w:vAlign w:val="center"/>
          </w:tcPr>
          <w:p w14:paraId="3AF01588" w14:textId="77777777" w:rsidR="009B4E95" w:rsidRPr="00F4442C" w:rsidRDefault="009B4E95" w:rsidP="00197F6A">
            <w:pPr>
              <w:pStyle w:val="TAL"/>
            </w:pPr>
            <w:r w:rsidRPr="00F4442C">
              <w:t>Contains an alternative URI of the resource located in an alternative NSCE Server.</w:t>
            </w:r>
          </w:p>
        </w:tc>
      </w:tr>
    </w:tbl>
    <w:p w14:paraId="148D7E57" w14:textId="77777777" w:rsidR="009B4E95" w:rsidRPr="00F4442C" w:rsidRDefault="009B4E95" w:rsidP="009B4E95"/>
    <w:p w14:paraId="133486AE" w14:textId="77777777" w:rsidR="009B4E95" w:rsidRPr="00F4442C" w:rsidRDefault="009B4E95" w:rsidP="0051137F">
      <w:pPr>
        <w:pStyle w:val="6"/>
      </w:pPr>
      <w:bookmarkStart w:id="744" w:name="_Toc144024248"/>
      <w:bookmarkStart w:id="745" w:name="_Toc144459680"/>
      <w:bookmarkStart w:id="746" w:name="_Toc96843429"/>
      <w:bookmarkStart w:id="747" w:name="_Toc96844404"/>
      <w:bookmarkStart w:id="748" w:name="_Toc100739977"/>
      <w:bookmarkStart w:id="749" w:name="_Toc129252550"/>
      <w:bookmarkStart w:id="750" w:name="_Toc151743438"/>
      <w:r w:rsidRPr="00F4442C">
        <w:rPr>
          <w:noProof/>
          <w:lang w:eastAsia="zh-CN"/>
        </w:rPr>
        <w:lastRenderedPageBreak/>
        <w:t>6.4</w:t>
      </w:r>
      <w:r w:rsidRPr="00F4442C">
        <w:t>.3.3.3.3</w:t>
      </w:r>
      <w:r w:rsidRPr="00F4442C">
        <w:tab/>
        <w:t>PATCH</w:t>
      </w:r>
      <w:bookmarkEnd w:id="744"/>
      <w:bookmarkEnd w:id="745"/>
      <w:bookmarkEnd w:id="750"/>
    </w:p>
    <w:p w14:paraId="611F8817" w14:textId="77777777" w:rsidR="009B4E95" w:rsidRPr="00F4442C" w:rsidRDefault="009B4E95" w:rsidP="009B4E95">
      <w:pPr>
        <w:rPr>
          <w:noProof/>
          <w:lang w:eastAsia="zh-CN"/>
        </w:rPr>
      </w:pPr>
      <w:r w:rsidRPr="00F4442C">
        <w:rPr>
          <w:noProof/>
          <w:lang w:eastAsia="zh-CN"/>
        </w:rPr>
        <w:t xml:space="preserve">The HTTP PATCH method allows a service consumer to request the modification of an existing </w:t>
      </w:r>
      <w:r w:rsidRPr="00F4442C">
        <w:t>"Individual Policy Provisioning" resource at the NSCE Server</w:t>
      </w:r>
      <w:r w:rsidRPr="00F4442C">
        <w:rPr>
          <w:noProof/>
          <w:lang w:eastAsia="zh-CN"/>
        </w:rPr>
        <w:t>.</w:t>
      </w:r>
    </w:p>
    <w:p w14:paraId="11B4D41E"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.3.3.3.3-1.</w:t>
      </w:r>
    </w:p>
    <w:p w14:paraId="613A3CBE" w14:textId="77777777" w:rsidR="009B4E95" w:rsidRPr="00F4442C" w:rsidRDefault="009B4E95" w:rsidP="009B4E95">
      <w:pPr>
        <w:pStyle w:val="TH"/>
        <w:rPr>
          <w:rFonts w:cs="Arial"/>
        </w:rPr>
      </w:pPr>
      <w:r w:rsidRPr="00F4442C">
        <w:t>Table </w:t>
      </w:r>
      <w:r w:rsidRPr="00F4442C">
        <w:rPr>
          <w:noProof/>
          <w:lang w:eastAsia="zh-CN"/>
        </w:rPr>
        <w:t>6.4</w:t>
      </w:r>
      <w:r w:rsidRPr="00F4442C">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46B2ADE5" w14:textId="77777777" w:rsidTr="00197F6A">
        <w:trPr>
          <w:jc w:val="center"/>
        </w:trPr>
        <w:tc>
          <w:tcPr>
            <w:tcW w:w="825" w:type="pct"/>
            <w:tcBorders>
              <w:bottom w:val="single" w:sz="6" w:space="0" w:color="auto"/>
            </w:tcBorders>
            <w:shd w:val="clear" w:color="auto" w:fill="C0C0C0"/>
            <w:vAlign w:val="center"/>
          </w:tcPr>
          <w:p w14:paraId="1239278F"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35AF46F5"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041ECB6"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1C22D571"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F6302EC"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147424C1" w14:textId="77777777" w:rsidR="009B4E95" w:rsidRPr="00F4442C" w:rsidRDefault="009B4E95" w:rsidP="00197F6A">
            <w:pPr>
              <w:pStyle w:val="TAH"/>
            </w:pPr>
            <w:r w:rsidRPr="00F4442C">
              <w:t>Applicability</w:t>
            </w:r>
          </w:p>
        </w:tc>
      </w:tr>
      <w:tr w:rsidR="009B4E95" w:rsidRPr="00F4442C" w14:paraId="6C2395AD" w14:textId="77777777" w:rsidTr="00197F6A">
        <w:trPr>
          <w:jc w:val="center"/>
        </w:trPr>
        <w:tc>
          <w:tcPr>
            <w:tcW w:w="825" w:type="pct"/>
            <w:tcBorders>
              <w:top w:val="single" w:sz="6" w:space="0" w:color="auto"/>
            </w:tcBorders>
            <w:shd w:val="clear" w:color="auto" w:fill="auto"/>
            <w:vAlign w:val="center"/>
          </w:tcPr>
          <w:p w14:paraId="4FC6035B"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A7B99BD" w14:textId="77777777" w:rsidR="009B4E95" w:rsidRPr="00F4442C" w:rsidRDefault="009B4E95" w:rsidP="00197F6A">
            <w:pPr>
              <w:pStyle w:val="TAL"/>
            </w:pPr>
          </w:p>
        </w:tc>
        <w:tc>
          <w:tcPr>
            <w:tcW w:w="215" w:type="pct"/>
            <w:tcBorders>
              <w:top w:val="single" w:sz="6" w:space="0" w:color="auto"/>
            </w:tcBorders>
            <w:vAlign w:val="center"/>
          </w:tcPr>
          <w:p w14:paraId="72C5E623" w14:textId="77777777" w:rsidR="009B4E95" w:rsidRPr="00F4442C" w:rsidRDefault="009B4E95" w:rsidP="00197F6A">
            <w:pPr>
              <w:pStyle w:val="TAC"/>
            </w:pPr>
          </w:p>
        </w:tc>
        <w:tc>
          <w:tcPr>
            <w:tcW w:w="580" w:type="pct"/>
            <w:tcBorders>
              <w:top w:val="single" w:sz="6" w:space="0" w:color="auto"/>
            </w:tcBorders>
            <w:vAlign w:val="center"/>
          </w:tcPr>
          <w:p w14:paraId="2D1ABDEF"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75F53EFB" w14:textId="77777777" w:rsidR="009B4E95" w:rsidRPr="00F4442C" w:rsidRDefault="009B4E95" w:rsidP="00197F6A">
            <w:pPr>
              <w:pStyle w:val="TAL"/>
            </w:pPr>
          </w:p>
        </w:tc>
        <w:tc>
          <w:tcPr>
            <w:tcW w:w="796" w:type="pct"/>
            <w:tcBorders>
              <w:top w:val="single" w:sz="6" w:space="0" w:color="auto"/>
            </w:tcBorders>
            <w:vAlign w:val="center"/>
          </w:tcPr>
          <w:p w14:paraId="5C7E161F" w14:textId="77777777" w:rsidR="009B4E95" w:rsidRPr="00F4442C" w:rsidRDefault="009B4E95" w:rsidP="00197F6A">
            <w:pPr>
              <w:pStyle w:val="TAL"/>
            </w:pPr>
          </w:p>
        </w:tc>
      </w:tr>
    </w:tbl>
    <w:p w14:paraId="2C31F5B3" w14:textId="77777777" w:rsidR="009B4E95" w:rsidRPr="00F4442C" w:rsidRDefault="009B4E95" w:rsidP="009B4E95"/>
    <w:p w14:paraId="13ABA49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.3.3.3.3-2 and the response data structures and response codes specified in table </w:t>
      </w:r>
      <w:r w:rsidRPr="00F4442C">
        <w:rPr>
          <w:noProof/>
          <w:lang w:eastAsia="zh-CN"/>
        </w:rPr>
        <w:t>6.4</w:t>
      </w:r>
      <w:r w:rsidRPr="00F4442C">
        <w:t>.3.3.3.3-3.</w:t>
      </w:r>
    </w:p>
    <w:p w14:paraId="3AD57F5B" w14:textId="77777777" w:rsidR="009B4E95" w:rsidRPr="00F4442C" w:rsidRDefault="009B4E95" w:rsidP="009B4E95">
      <w:pPr>
        <w:pStyle w:val="TH"/>
      </w:pPr>
      <w:r w:rsidRPr="00F4442C">
        <w:t>Table </w:t>
      </w:r>
      <w:r w:rsidRPr="00F4442C">
        <w:rPr>
          <w:noProof/>
          <w:lang w:eastAsia="zh-CN"/>
        </w:rPr>
        <w:t>6.4</w:t>
      </w:r>
      <w:r w:rsidRPr="00F4442C">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3272FA5" w14:textId="77777777" w:rsidTr="00197F6A">
        <w:trPr>
          <w:jc w:val="center"/>
        </w:trPr>
        <w:tc>
          <w:tcPr>
            <w:tcW w:w="2119" w:type="dxa"/>
            <w:tcBorders>
              <w:bottom w:val="single" w:sz="6" w:space="0" w:color="auto"/>
            </w:tcBorders>
            <w:shd w:val="clear" w:color="auto" w:fill="C0C0C0"/>
            <w:vAlign w:val="center"/>
          </w:tcPr>
          <w:p w14:paraId="2B83ABBD"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756037CA"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07494130"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20568B35" w14:textId="77777777" w:rsidR="009B4E95" w:rsidRPr="00F4442C" w:rsidRDefault="009B4E95" w:rsidP="00197F6A">
            <w:pPr>
              <w:pStyle w:val="TAH"/>
            </w:pPr>
            <w:r w:rsidRPr="00F4442C">
              <w:t>Description</w:t>
            </w:r>
          </w:p>
        </w:tc>
      </w:tr>
      <w:tr w:rsidR="009B4E95" w:rsidRPr="00F4442C" w14:paraId="342C2766" w14:textId="77777777" w:rsidTr="00197F6A">
        <w:trPr>
          <w:jc w:val="center"/>
        </w:trPr>
        <w:tc>
          <w:tcPr>
            <w:tcW w:w="2119" w:type="dxa"/>
            <w:tcBorders>
              <w:top w:val="single" w:sz="6" w:space="0" w:color="auto"/>
            </w:tcBorders>
            <w:shd w:val="clear" w:color="auto" w:fill="auto"/>
            <w:vAlign w:val="center"/>
          </w:tcPr>
          <w:p w14:paraId="015B9A0C" w14:textId="77777777" w:rsidR="009B4E95" w:rsidRPr="00F4442C" w:rsidRDefault="009B4E95" w:rsidP="00197F6A">
            <w:pPr>
              <w:pStyle w:val="TAL"/>
            </w:pPr>
            <w:r w:rsidRPr="00F4442C">
              <w:t>PolicyProvPatch</w:t>
            </w:r>
          </w:p>
        </w:tc>
        <w:tc>
          <w:tcPr>
            <w:tcW w:w="425" w:type="dxa"/>
            <w:tcBorders>
              <w:top w:val="single" w:sz="6" w:space="0" w:color="auto"/>
            </w:tcBorders>
            <w:vAlign w:val="center"/>
          </w:tcPr>
          <w:p w14:paraId="32316E51"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D61D67F"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1D6E868A" w14:textId="77777777" w:rsidR="009B4E95" w:rsidRPr="00F4442C" w:rsidRDefault="009B4E95" w:rsidP="00197F6A">
            <w:pPr>
              <w:pStyle w:val="TAL"/>
            </w:pPr>
            <w:r w:rsidRPr="00F4442C">
              <w:t>Represents the parameters to request the modification of the "Individual Policy Provisioning" resource.</w:t>
            </w:r>
          </w:p>
        </w:tc>
      </w:tr>
    </w:tbl>
    <w:p w14:paraId="1CF04C49" w14:textId="77777777" w:rsidR="009B4E95" w:rsidRPr="00F4442C" w:rsidRDefault="009B4E95" w:rsidP="009B4E95"/>
    <w:p w14:paraId="49AB4EA5" w14:textId="77777777" w:rsidR="009B4E95" w:rsidRPr="00F4442C" w:rsidRDefault="009B4E95" w:rsidP="009B4E95">
      <w:pPr>
        <w:pStyle w:val="TH"/>
      </w:pPr>
      <w:r w:rsidRPr="00F4442C">
        <w:t>Table </w:t>
      </w:r>
      <w:r w:rsidRPr="00F4442C">
        <w:rPr>
          <w:noProof/>
          <w:lang w:eastAsia="zh-CN"/>
        </w:rPr>
        <w:t>6.4</w:t>
      </w:r>
      <w:r w:rsidRPr="00F4442C">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2846B36" w14:textId="77777777" w:rsidTr="00197F6A">
        <w:trPr>
          <w:jc w:val="center"/>
        </w:trPr>
        <w:tc>
          <w:tcPr>
            <w:tcW w:w="1101" w:type="pct"/>
            <w:tcBorders>
              <w:bottom w:val="single" w:sz="6" w:space="0" w:color="auto"/>
            </w:tcBorders>
            <w:shd w:val="clear" w:color="auto" w:fill="C0C0C0"/>
            <w:vAlign w:val="center"/>
          </w:tcPr>
          <w:p w14:paraId="4BF4E206"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0C8FECAE"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0877834A"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6BF46A93" w14:textId="77777777" w:rsidR="009B4E95" w:rsidRPr="00F4442C" w:rsidRDefault="009B4E95" w:rsidP="00197F6A">
            <w:pPr>
              <w:pStyle w:val="TAH"/>
            </w:pPr>
            <w:r w:rsidRPr="00F4442C">
              <w:t>Response</w:t>
            </w:r>
          </w:p>
          <w:p w14:paraId="1AA96830"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00ECABB" w14:textId="77777777" w:rsidR="009B4E95" w:rsidRPr="00F4442C" w:rsidRDefault="009B4E95" w:rsidP="00197F6A">
            <w:pPr>
              <w:pStyle w:val="TAH"/>
            </w:pPr>
            <w:r w:rsidRPr="00F4442C">
              <w:t>Description</w:t>
            </w:r>
          </w:p>
        </w:tc>
      </w:tr>
      <w:tr w:rsidR="009B4E95" w:rsidRPr="00F4442C" w14:paraId="2863983F" w14:textId="77777777" w:rsidTr="00197F6A">
        <w:trPr>
          <w:jc w:val="center"/>
        </w:trPr>
        <w:tc>
          <w:tcPr>
            <w:tcW w:w="1101" w:type="pct"/>
            <w:tcBorders>
              <w:top w:val="single" w:sz="6" w:space="0" w:color="auto"/>
            </w:tcBorders>
            <w:shd w:val="clear" w:color="auto" w:fill="auto"/>
            <w:vAlign w:val="center"/>
          </w:tcPr>
          <w:p w14:paraId="2D11B316"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1B101CE0" w14:textId="77777777" w:rsidR="009B4E95" w:rsidRPr="00F4442C" w:rsidRDefault="009B4E95" w:rsidP="00197F6A">
            <w:pPr>
              <w:pStyle w:val="TAC"/>
            </w:pPr>
            <w:r w:rsidRPr="00F4442C">
              <w:t>M</w:t>
            </w:r>
          </w:p>
        </w:tc>
        <w:tc>
          <w:tcPr>
            <w:tcW w:w="589" w:type="pct"/>
            <w:tcBorders>
              <w:top w:val="single" w:sz="6" w:space="0" w:color="auto"/>
            </w:tcBorders>
            <w:vAlign w:val="center"/>
          </w:tcPr>
          <w:p w14:paraId="54308B99" w14:textId="77777777" w:rsidR="009B4E95" w:rsidRPr="00F4442C" w:rsidRDefault="009B4E95" w:rsidP="00197F6A">
            <w:pPr>
              <w:pStyle w:val="TAC"/>
            </w:pPr>
            <w:r w:rsidRPr="00F4442C">
              <w:t>1</w:t>
            </w:r>
          </w:p>
        </w:tc>
        <w:tc>
          <w:tcPr>
            <w:tcW w:w="737" w:type="pct"/>
            <w:tcBorders>
              <w:top w:val="single" w:sz="6" w:space="0" w:color="auto"/>
            </w:tcBorders>
            <w:vAlign w:val="center"/>
          </w:tcPr>
          <w:p w14:paraId="65685EB2"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7005C501" w14:textId="77777777" w:rsidR="009B4E95" w:rsidRPr="00F4442C" w:rsidRDefault="009B4E95" w:rsidP="00197F6A">
            <w:pPr>
              <w:pStyle w:val="TAL"/>
            </w:pPr>
            <w:r w:rsidRPr="00F4442C">
              <w:t>Successful case. The "Individual Policy Provisioning" resource is successfully modified and a representation of the updated resource shall be returned in the response body.</w:t>
            </w:r>
          </w:p>
        </w:tc>
      </w:tr>
      <w:tr w:rsidR="009B4E95" w:rsidRPr="00F4442C" w14:paraId="5D8F47BF" w14:textId="77777777" w:rsidTr="00197F6A">
        <w:trPr>
          <w:jc w:val="center"/>
        </w:trPr>
        <w:tc>
          <w:tcPr>
            <w:tcW w:w="1101" w:type="pct"/>
            <w:shd w:val="clear" w:color="auto" w:fill="auto"/>
            <w:vAlign w:val="center"/>
          </w:tcPr>
          <w:p w14:paraId="0FD47D7C" w14:textId="77777777" w:rsidR="009B4E95" w:rsidRPr="00F4442C" w:rsidRDefault="009B4E95" w:rsidP="00197F6A">
            <w:pPr>
              <w:pStyle w:val="TAL"/>
            </w:pPr>
            <w:r w:rsidRPr="00F4442C">
              <w:t>n/a</w:t>
            </w:r>
          </w:p>
        </w:tc>
        <w:tc>
          <w:tcPr>
            <w:tcW w:w="221" w:type="pct"/>
            <w:vAlign w:val="center"/>
          </w:tcPr>
          <w:p w14:paraId="65DEB44B" w14:textId="77777777" w:rsidR="009B4E95" w:rsidRPr="00F4442C" w:rsidRDefault="009B4E95" w:rsidP="00197F6A">
            <w:pPr>
              <w:pStyle w:val="TAC"/>
            </w:pPr>
          </w:p>
        </w:tc>
        <w:tc>
          <w:tcPr>
            <w:tcW w:w="589" w:type="pct"/>
            <w:vAlign w:val="center"/>
          </w:tcPr>
          <w:p w14:paraId="2BB78E91" w14:textId="77777777" w:rsidR="009B4E95" w:rsidRPr="00F4442C" w:rsidRDefault="009B4E95" w:rsidP="00197F6A">
            <w:pPr>
              <w:pStyle w:val="TAC"/>
            </w:pPr>
          </w:p>
        </w:tc>
        <w:tc>
          <w:tcPr>
            <w:tcW w:w="737" w:type="pct"/>
            <w:vAlign w:val="center"/>
          </w:tcPr>
          <w:p w14:paraId="3BE52B0A" w14:textId="77777777" w:rsidR="009B4E95" w:rsidRPr="00F4442C" w:rsidRDefault="009B4E95" w:rsidP="00197F6A">
            <w:pPr>
              <w:pStyle w:val="TAL"/>
            </w:pPr>
            <w:r w:rsidRPr="00F4442C">
              <w:t>204 No Content</w:t>
            </w:r>
          </w:p>
        </w:tc>
        <w:tc>
          <w:tcPr>
            <w:tcW w:w="2352" w:type="pct"/>
            <w:shd w:val="clear" w:color="auto" w:fill="auto"/>
            <w:vAlign w:val="center"/>
          </w:tcPr>
          <w:p w14:paraId="61B0FAB8" w14:textId="77777777" w:rsidR="009B4E95" w:rsidRPr="00F4442C" w:rsidRDefault="009B4E95" w:rsidP="00197F6A">
            <w:pPr>
              <w:pStyle w:val="TAL"/>
            </w:pPr>
            <w:r w:rsidRPr="00F4442C">
              <w:t>Successful case. The "Individual Policy Provisioning" resource is successfully modified and no content is returned in the response body.</w:t>
            </w:r>
          </w:p>
        </w:tc>
      </w:tr>
      <w:tr w:rsidR="009B4E95" w:rsidRPr="00F4442C" w14:paraId="0C4B569D" w14:textId="77777777" w:rsidTr="00197F6A">
        <w:trPr>
          <w:jc w:val="center"/>
        </w:trPr>
        <w:tc>
          <w:tcPr>
            <w:tcW w:w="1101" w:type="pct"/>
            <w:shd w:val="clear" w:color="auto" w:fill="auto"/>
            <w:vAlign w:val="center"/>
          </w:tcPr>
          <w:p w14:paraId="5CC06199" w14:textId="77777777" w:rsidR="009B4E95" w:rsidRPr="00F4442C" w:rsidRDefault="009B4E95" w:rsidP="00197F6A">
            <w:pPr>
              <w:pStyle w:val="TAL"/>
            </w:pPr>
            <w:r w:rsidRPr="00F4442C">
              <w:t>n/a</w:t>
            </w:r>
          </w:p>
        </w:tc>
        <w:tc>
          <w:tcPr>
            <w:tcW w:w="221" w:type="pct"/>
            <w:vAlign w:val="center"/>
          </w:tcPr>
          <w:p w14:paraId="5B6D040C" w14:textId="77777777" w:rsidR="009B4E95" w:rsidRPr="00F4442C" w:rsidRDefault="009B4E95" w:rsidP="00197F6A">
            <w:pPr>
              <w:pStyle w:val="TAC"/>
            </w:pPr>
          </w:p>
        </w:tc>
        <w:tc>
          <w:tcPr>
            <w:tcW w:w="589" w:type="pct"/>
            <w:vAlign w:val="center"/>
          </w:tcPr>
          <w:p w14:paraId="0041158F" w14:textId="77777777" w:rsidR="009B4E95" w:rsidRPr="00F4442C" w:rsidRDefault="009B4E95" w:rsidP="00197F6A">
            <w:pPr>
              <w:pStyle w:val="TAC"/>
            </w:pPr>
          </w:p>
        </w:tc>
        <w:tc>
          <w:tcPr>
            <w:tcW w:w="737" w:type="pct"/>
            <w:vAlign w:val="center"/>
          </w:tcPr>
          <w:p w14:paraId="5BE4B037" w14:textId="77777777" w:rsidR="009B4E95" w:rsidRPr="00F4442C" w:rsidRDefault="009B4E95" w:rsidP="00197F6A">
            <w:pPr>
              <w:pStyle w:val="TAL"/>
            </w:pPr>
            <w:r w:rsidRPr="00F4442C">
              <w:t>307 Temporary Redirect</w:t>
            </w:r>
          </w:p>
        </w:tc>
        <w:tc>
          <w:tcPr>
            <w:tcW w:w="2352" w:type="pct"/>
            <w:shd w:val="clear" w:color="auto" w:fill="auto"/>
            <w:vAlign w:val="center"/>
          </w:tcPr>
          <w:p w14:paraId="6F4920B2" w14:textId="77777777" w:rsidR="009B4E95" w:rsidRPr="00F4442C" w:rsidRDefault="009B4E95" w:rsidP="00197F6A">
            <w:pPr>
              <w:pStyle w:val="TAL"/>
            </w:pPr>
            <w:r w:rsidRPr="00F4442C">
              <w:t>Temporary redirection.</w:t>
            </w:r>
          </w:p>
          <w:p w14:paraId="63783869" w14:textId="77777777" w:rsidR="009B4E95" w:rsidRPr="00F4442C" w:rsidRDefault="009B4E95" w:rsidP="00197F6A">
            <w:pPr>
              <w:pStyle w:val="TAL"/>
            </w:pPr>
          </w:p>
          <w:p w14:paraId="1618F5C7"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5699A0C5" w14:textId="77777777" w:rsidR="009B4E95" w:rsidRPr="00F4442C" w:rsidRDefault="009B4E95" w:rsidP="00197F6A">
            <w:pPr>
              <w:pStyle w:val="TAL"/>
            </w:pPr>
          </w:p>
          <w:p w14:paraId="5EB9785C" w14:textId="77777777" w:rsidR="009B4E95" w:rsidRPr="00F4442C" w:rsidRDefault="009B4E95" w:rsidP="00197F6A">
            <w:pPr>
              <w:pStyle w:val="TAL"/>
            </w:pPr>
            <w:r w:rsidRPr="00F4442C">
              <w:t>Redirection handling is described in clause 5.2.10 of 3GPP TS 29.122 [2].</w:t>
            </w:r>
          </w:p>
        </w:tc>
      </w:tr>
      <w:tr w:rsidR="009B4E95" w:rsidRPr="00F4442C" w14:paraId="0830F5DE" w14:textId="77777777" w:rsidTr="00197F6A">
        <w:trPr>
          <w:jc w:val="center"/>
        </w:trPr>
        <w:tc>
          <w:tcPr>
            <w:tcW w:w="1101" w:type="pct"/>
            <w:shd w:val="clear" w:color="auto" w:fill="auto"/>
            <w:vAlign w:val="center"/>
          </w:tcPr>
          <w:p w14:paraId="41467BCF" w14:textId="77777777" w:rsidR="009B4E95" w:rsidRPr="00F4442C" w:rsidRDefault="009B4E95" w:rsidP="00197F6A">
            <w:pPr>
              <w:pStyle w:val="TAL"/>
            </w:pPr>
            <w:r w:rsidRPr="00F4442C">
              <w:rPr>
                <w:lang w:eastAsia="zh-CN"/>
              </w:rPr>
              <w:t>n/a</w:t>
            </w:r>
          </w:p>
        </w:tc>
        <w:tc>
          <w:tcPr>
            <w:tcW w:w="221" w:type="pct"/>
            <w:vAlign w:val="center"/>
          </w:tcPr>
          <w:p w14:paraId="48088592" w14:textId="77777777" w:rsidR="009B4E95" w:rsidRPr="00F4442C" w:rsidRDefault="009B4E95" w:rsidP="00197F6A">
            <w:pPr>
              <w:pStyle w:val="TAC"/>
            </w:pPr>
          </w:p>
        </w:tc>
        <w:tc>
          <w:tcPr>
            <w:tcW w:w="589" w:type="pct"/>
            <w:vAlign w:val="center"/>
          </w:tcPr>
          <w:p w14:paraId="09F915EC" w14:textId="77777777" w:rsidR="009B4E95" w:rsidRPr="00F4442C" w:rsidRDefault="009B4E95" w:rsidP="00197F6A">
            <w:pPr>
              <w:pStyle w:val="TAC"/>
            </w:pPr>
          </w:p>
        </w:tc>
        <w:tc>
          <w:tcPr>
            <w:tcW w:w="737" w:type="pct"/>
            <w:vAlign w:val="center"/>
          </w:tcPr>
          <w:p w14:paraId="33CAB715" w14:textId="77777777" w:rsidR="009B4E95" w:rsidRPr="00F4442C" w:rsidRDefault="009B4E95" w:rsidP="00197F6A">
            <w:pPr>
              <w:pStyle w:val="TAL"/>
            </w:pPr>
            <w:r w:rsidRPr="00F4442C">
              <w:t>308 Permanent Redirect</w:t>
            </w:r>
          </w:p>
        </w:tc>
        <w:tc>
          <w:tcPr>
            <w:tcW w:w="2352" w:type="pct"/>
            <w:shd w:val="clear" w:color="auto" w:fill="auto"/>
            <w:vAlign w:val="center"/>
          </w:tcPr>
          <w:p w14:paraId="02DE6AE3" w14:textId="77777777" w:rsidR="009B4E95" w:rsidRPr="00F4442C" w:rsidRDefault="009B4E95" w:rsidP="00197F6A">
            <w:pPr>
              <w:pStyle w:val="TAL"/>
            </w:pPr>
            <w:r w:rsidRPr="00F4442C">
              <w:t>Permanent redirection.</w:t>
            </w:r>
          </w:p>
          <w:p w14:paraId="29B73A2B" w14:textId="77777777" w:rsidR="009B4E95" w:rsidRPr="00F4442C" w:rsidRDefault="009B4E95" w:rsidP="00197F6A">
            <w:pPr>
              <w:pStyle w:val="TAL"/>
            </w:pPr>
          </w:p>
          <w:p w14:paraId="753F43D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1A4CC6" w14:textId="77777777" w:rsidR="009B4E95" w:rsidRPr="00F4442C" w:rsidRDefault="009B4E95" w:rsidP="00197F6A">
            <w:pPr>
              <w:pStyle w:val="TAL"/>
            </w:pPr>
          </w:p>
          <w:p w14:paraId="67000E49" w14:textId="77777777" w:rsidR="009B4E95" w:rsidRPr="00F4442C" w:rsidRDefault="009B4E95" w:rsidP="00197F6A">
            <w:pPr>
              <w:pStyle w:val="TAL"/>
            </w:pPr>
            <w:r w:rsidRPr="00F4442C">
              <w:t>Redirection handling is described in clause 5.2.10 of 3GPP TS 29.122 [2].</w:t>
            </w:r>
          </w:p>
        </w:tc>
      </w:tr>
      <w:tr w:rsidR="009B4E95" w:rsidRPr="00F4442C" w14:paraId="0AF31D90" w14:textId="77777777" w:rsidTr="00197F6A">
        <w:trPr>
          <w:jc w:val="center"/>
        </w:trPr>
        <w:tc>
          <w:tcPr>
            <w:tcW w:w="1101" w:type="pct"/>
            <w:shd w:val="clear" w:color="auto" w:fill="auto"/>
            <w:vAlign w:val="center"/>
          </w:tcPr>
          <w:p w14:paraId="5954F5FA" w14:textId="77777777" w:rsidR="009B4E95" w:rsidRPr="00F4442C" w:rsidRDefault="009B4E95" w:rsidP="00197F6A">
            <w:pPr>
              <w:pStyle w:val="TAL"/>
              <w:rPr>
                <w:lang w:eastAsia="zh-CN"/>
              </w:rPr>
            </w:pPr>
            <w:r w:rsidRPr="00F4442C">
              <w:t>ProblemDetails</w:t>
            </w:r>
          </w:p>
        </w:tc>
        <w:tc>
          <w:tcPr>
            <w:tcW w:w="221" w:type="pct"/>
            <w:vAlign w:val="center"/>
          </w:tcPr>
          <w:p w14:paraId="2B6D57BB" w14:textId="77777777" w:rsidR="009B4E95" w:rsidRPr="00F4442C" w:rsidRDefault="009B4E95" w:rsidP="00197F6A">
            <w:pPr>
              <w:pStyle w:val="TAC"/>
            </w:pPr>
            <w:r w:rsidRPr="00F4442C">
              <w:t>O</w:t>
            </w:r>
          </w:p>
        </w:tc>
        <w:tc>
          <w:tcPr>
            <w:tcW w:w="589" w:type="pct"/>
            <w:vAlign w:val="center"/>
          </w:tcPr>
          <w:p w14:paraId="1CCB6798" w14:textId="77777777" w:rsidR="009B4E95" w:rsidRPr="00F4442C" w:rsidRDefault="009B4E95" w:rsidP="00197F6A">
            <w:pPr>
              <w:pStyle w:val="TAC"/>
            </w:pPr>
            <w:r w:rsidRPr="00F4442C">
              <w:t>0..1</w:t>
            </w:r>
          </w:p>
        </w:tc>
        <w:tc>
          <w:tcPr>
            <w:tcW w:w="737" w:type="pct"/>
            <w:vAlign w:val="center"/>
          </w:tcPr>
          <w:p w14:paraId="4251F0B6" w14:textId="77777777" w:rsidR="009B4E95" w:rsidRPr="00F4442C" w:rsidRDefault="009B4E95" w:rsidP="00197F6A">
            <w:pPr>
              <w:pStyle w:val="TAL"/>
            </w:pPr>
            <w:r w:rsidRPr="00F4442C">
              <w:t>403 Forbidden</w:t>
            </w:r>
          </w:p>
        </w:tc>
        <w:tc>
          <w:tcPr>
            <w:tcW w:w="2352" w:type="pct"/>
            <w:shd w:val="clear" w:color="auto" w:fill="auto"/>
            <w:vAlign w:val="center"/>
          </w:tcPr>
          <w:p w14:paraId="5C8C3C53" w14:textId="77777777" w:rsidR="009B4E95" w:rsidRPr="00F4442C" w:rsidRDefault="009B4E95" w:rsidP="00197F6A">
            <w:pPr>
              <w:pStyle w:val="TAL"/>
            </w:pPr>
            <w:r w:rsidRPr="00F4442C">
              <w:t>(NOTE 2)</w:t>
            </w:r>
          </w:p>
        </w:tc>
      </w:tr>
      <w:tr w:rsidR="009B4E95" w:rsidRPr="00F4442C" w14:paraId="4B90BE0A" w14:textId="77777777" w:rsidTr="00197F6A">
        <w:trPr>
          <w:jc w:val="center"/>
        </w:trPr>
        <w:tc>
          <w:tcPr>
            <w:tcW w:w="5000" w:type="pct"/>
            <w:gridSpan w:val="5"/>
            <w:shd w:val="clear" w:color="auto" w:fill="auto"/>
            <w:vAlign w:val="center"/>
          </w:tcPr>
          <w:p w14:paraId="2BC1D5E3"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PATCH method listed in table 5.2.6-1 of 3GPP TS 29.122 [2] shall also apply.</w:t>
            </w:r>
          </w:p>
          <w:p w14:paraId="46371E43"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0AD76D56" w14:textId="77777777" w:rsidR="009B4E95" w:rsidRPr="00F4442C" w:rsidRDefault="009B4E95" w:rsidP="009B4E95"/>
    <w:p w14:paraId="058A3EB5" w14:textId="77777777" w:rsidR="009B4E95" w:rsidRPr="00F4442C" w:rsidRDefault="009B4E95" w:rsidP="009B4E95">
      <w:pPr>
        <w:pStyle w:val="TH"/>
      </w:pPr>
      <w:r w:rsidRPr="00F4442C">
        <w:t>Table </w:t>
      </w:r>
      <w:r w:rsidRPr="00F4442C">
        <w:rPr>
          <w:noProof/>
          <w:lang w:eastAsia="zh-CN"/>
        </w:rPr>
        <w:t>6.4</w:t>
      </w:r>
      <w:r w:rsidRPr="00F4442C">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0FE82FFB" w14:textId="77777777" w:rsidTr="00197F6A">
        <w:trPr>
          <w:jc w:val="center"/>
        </w:trPr>
        <w:tc>
          <w:tcPr>
            <w:tcW w:w="825" w:type="pct"/>
            <w:shd w:val="clear" w:color="auto" w:fill="C0C0C0"/>
            <w:vAlign w:val="center"/>
          </w:tcPr>
          <w:p w14:paraId="23945DA7" w14:textId="77777777" w:rsidR="009B4E95" w:rsidRPr="00F4442C" w:rsidRDefault="009B4E95" w:rsidP="00197F6A">
            <w:pPr>
              <w:pStyle w:val="TAH"/>
            </w:pPr>
            <w:r w:rsidRPr="00F4442C">
              <w:t>Name</w:t>
            </w:r>
          </w:p>
        </w:tc>
        <w:tc>
          <w:tcPr>
            <w:tcW w:w="732" w:type="pct"/>
            <w:shd w:val="clear" w:color="auto" w:fill="C0C0C0"/>
            <w:vAlign w:val="center"/>
          </w:tcPr>
          <w:p w14:paraId="0DD9967B" w14:textId="77777777" w:rsidR="009B4E95" w:rsidRPr="00F4442C" w:rsidRDefault="009B4E95" w:rsidP="00197F6A">
            <w:pPr>
              <w:pStyle w:val="TAH"/>
            </w:pPr>
            <w:r w:rsidRPr="00F4442C">
              <w:t>Data type</w:t>
            </w:r>
          </w:p>
        </w:tc>
        <w:tc>
          <w:tcPr>
            <w:tcW w:w="217" w:type="pct"/>
            <w:shd w:val="clear" w:color="auto" w:fill="C0C0C0"/>
            <w:vAlign w:val="center"/>
          </w:tcPr>
          <w:p w14:paraId="6F6E92BF" w14:textId="77777777" w:rsidR="009B4E95" w:rsidRPr="00F4442C" w:rsidRDefault="009B4E95" w:rsidP="00197F6A">
            <w:pPr>
              <w:pStyle w:val="TAH"/>
            </w:pPr>
            <w:r w:rsidRPr="00F4442C">
              <w:t>P</w:t>
            </w:r>
          </w:p>
        </w:tc>
        <w:tc>
          <w:tcPr>
            <w:tcW w:w="581" w:type="pct"/>
            <w:shd w:val="clear" w:color="auto" w:fill="C0C0C0"/>
            <w:vAlign w:val="center"/>
          </w:tcPr>
          <w:p w14:paraId="00008DB8" w14:textId="77777777" w:rsidR="009B4E95" w:rsidRPr="00F4442C" w:rsidRDefault="009B4E95" w:rsidP="00197F6A">
            <w:pPr>
              <w:pStyle w:val="TAH"/>
            </w:pPr>
            <w:r w:rsidRPr="00F4442C">
              <w:t>Cardinality</w:t>
            </w:r>
          </w:p>
        </w:tc>
        <w:tc>
          <w:tcPr>
            <w:tcW w:w="2645" w:type="pct"/>
            <w:shd w:val="clear" w:color="auto" w:fill="C0C0C0"/>
            <w:vAlign w:val="center"/>
          </w:tcPr>
          <w:p w14:paraId="304987B6" w14:textId="77777777" w:rsidR="009B4E95" w:rsidRPr="00F4442C" w:rsidRDefault="009B4E95" w:rsidP="00197F6A">
            <w:pPr>
              <w:pStyle w:val="TAH"/>
            </w:pPr>
            <w:r w:rsidRPr="00F4442C">
              <w:t>Description</w:t>
            </w:r>
          </w:p>
        </w:tc>
      </w:tr>
      <w:tr w:rsidR="009B4E95" w:rsidRPr="00F4442C" w14:paraId="17E41559" w14:textId="77777777" w:rsidTr="00197F6A">
        <w:trPr>
          <w:jc w:val="center"/>
        </w:trPr>
        <w:tc>
          <w:tcPr>
            <w:tcW w:w="825" w:type="pct"/>
            <w:shd w:val="clear" w:color="auto" w:fill="auto"/>
            <w:vAlign w:val="center"/>
          </w:tcPr>
          <w:p w14:paraId="59856FCC" w14:textId="77777777" w:rsidR="009B4E95" w:rsidRPr="00F4442C" w:rsidRDefault="009B4E95" w:rsidP="00197F6A">
            <w:pPr>
              <w:pStyle w:val="TAL"/>
            </w:pPr>
            <w:r w:rsidRPr="00F4442C">
              <w:t>Location</w:t>
            </w:r>
          </w:p>
        </w:tc>
        <w:tc>
          <w:tcPr>
            <w:tcW w:w="732" w:type="pct"/>
            <w:vAlign w:val="center"/>
          </w:tcPr>
          <w:p w14:paraId="6F1EC71D" w14:textId="77777777" w:rsidR="009B4E95" w:rsidRPr="00F4442C" w:rsidRDefault="009B4E95" w:rsidP="00197F6A">
            <w:pPr>
              <w:pStyle w:val="TAL"/>
            </w:pPr>
            <w:r w:rsidRPr="00F4442C">
              <w:t>string</w:t>
            </w:r>
          </w:p>
        </w:tc>
        <w:tc>
          <w:tcPr>
            <w:tcW w:w="217" w:type="pct"/>
            <w:vAlign w:val="center"/>
          </w:tcPr>
          <w:p w14:paraId="0AC993DB" w14:textId="77777777" w:rsidR="009B4E95" w:rsidRPr="00F4442C" w:rsidRDefault="009B4E95" w:rsidP="00197F6A">
            <w:pPr>
              <w:pStyle w:val="TAC"/>
            </w:pPr>
            <w:r w:rsidRPr="00F4442C">
              <w:t>M</w:t>
            </w:r>
          </w:p>
        </w:tc>
        <w:tc>
          <w:tcPr>
            <w:tcW w:w="581" w:type="pct"/>
            <w:vAlign w:val="center"/>
          </w:tcPr>
          <w:p w14:paraId="7239F6D2" w14:textId="77777777" w:rsidR="009B4E95" w:rsidRPr="00F4442C" w:rsidRDefault="009B4E95" w:rsidP="00197F6A">
            <w:pPr>
              <w:pStyle w:val="TAC"/>
            </w:pPr>
            <w:r w:rsidRPr="00F4442C">
              <w:t>1</w:t>
            </w:r>
          </w:p>
        </w:tc>
        <w:tc>
          <w:tcPr>
            <w:tcW w:w="2645" w:type="pct"/>
            <w:shd w:val="clear" w:color="auto" w:fill="auto"/>
            <w:vAlign w:val="center"/>
          </w:tcPr>
          <w:p w14:paraId="34BED452" w14:textId="77777777" w:rsidR="009B4E95" w:rsidRPr="00F4442C" w:rsidRDefault="009B4E95" w:rsidP="00197F6A">
            <w:pPr>
              <w:pStyle w:val="TAL"/>
            </w:pPr>
            <w:r w:rsidRPr="00F4442C">
              <w:t>Contains an alternative URI of the resource located in an alternative NSCE Server.</w:t>
            </w:r>
          </w:p>
        </w:tc>
      </w:tr>
    </w:tbl>
    <w:p w14:paraId="2413BCB8" w14:textId="77777777" w:rsidR="009B4E95" w:rsidRPr="00F4442C" w:rsidRDefault="009B4E95" w:rsidP="009B4E95"/>
    <w:p w14:paraId="243B99F7" w14:textId="77777777" w:rsidR="009B4E95" w:rsidRPr="00F4442C" w:rsidRDefault="009B4E95" w:rsidP="009B4E95">
      <w:pPr>
        <w:pStyle w:val="TH"/>
      </w:pPr>
      <w:r w:rsidRPr="00F4442C">
        <w:lastRenderedPageBreak/>
        <w:t>Table </w:t>
      </w:r>
      <w:r w:rsidRPr="00F4442C">
        <w:rPr>
          <w:noProof/>
          <w:lang w:eastAsia="zh-CN"/>
        </w:rPr>
        <w:t>6.4</w:t>
      </w:r>
      <w:r w:rsidRPr="00F4442C">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FF255F0" w14:textId="77777777" w:rsidTr="00197F6A">
        <w:trPr>
          <w:jc w:val="center"/>
        </w:trPr>
        <w:tc>
          <w:tcPr>
            <w:tcW w:w="824" w:type="pct"/>
            <w:shd w:val="clear" w:color="auto" w:fill="C0C0C0"/>
            <w:vAlign w:val="center"/>
          </w:tcPr>
          <w:p w14:paraId="1D8E5846" w14:textId="77777777" w:rsidR="009B4E95" w:rsidRPr="00F4442C" w:rsidRDefault="009B4E95" w:rsidP="00197F6A">
            <w:pPr>
              <w:pStyle w:val="TAH"/>
            </w:pPr>
            <w:r w:rsidRPr="00F4442C">
              <w:t>Name</w:t>
            </w:r>
          </w:p>
        </w:tc>
        <w:tc>
          <w:tcPr>
            <w:tcW w:w="732" w:type="pct"/>
            <w:shd w:val="clear" w:color="auto" w:fill="C0C0C0"/>
            <w:vAlign w:val="center"/>
          </w:tcPr>
          <w:p w14:paraId="78DD2A1A" w14:textId="77777777" w:rsidR="009B4E95" w:rsidRPr="00F4442C" w:rsidRDefault="009B4E95" w:rsidP="00197F6A">
            <w:pPr>
              <w:pStyle w:val="TAH"/>
            </w:pPr>
            <w:r w:rsidRPr="00F4442C">
              <w:t>Data type</w:t>
            </w:r>
          </w:p>
        </w:tc>
        <w:tc>
          <w:tcPr>
            <w:tcW w:w="217" w:type="pct"/>
            <w:shd w:val="clear" w:color="auto" w:fill="C0C0C0"/>
            <w:vAlign w:val="center"/>
          </w:tcPr>
          <w:p w14:paraId="57A51BE2" w14:textId="77777777" w:rsidR="009B4E95" w:rsidRPr="00F4442C" w:rsidRDefault="009B4E95" w:rsidP="00197F6A">
            <w:pPr>
              <w:pStyle w:val="TAH"/>
            </w:pPr>
            <w:r w:rsidRPr="00F4442C">
              <w:t>P</w:t>
            </w:r>
          </w:p>
        </w:tc>
        <w:tc>
          <w:tcPr>
            <w:tcW w:w="581" w:type="pct"/>
            <w:shd w:val="clear" w:color="auto" w:fill="C0C0C0"/>
            <w:vAlign w:val="center"/>
          </w:tcPr>
          <w:p w14:paraId="742B916D" w14:textId="77777777" w:rsidR="009B4E95" w:rsidRPr="00F4442C" w:rsidRDefault="009B4E95" w:rsidP="00197F6A">
            <w:pPr>
              <w:pStyle w:val="TAH"/>
            </w:pPr>
            <w:r w:rsidRPr="00F4442C">
              <w:t>Cardinality</w:t>
            </w:r>
          </w:p>
        </w:tc>
        <w:tc>
          <w:tcPr>
            <w:tcW w:w="2645" w:type="pct"/>
            <w:shd w:val="clear" w:color="auto" w:fill="C0C0C0"/>
            <w:vAlign w:val="center"/>
          </w:tcPr>
          <w:p w14:paraId="46770B1E" w14:textId="77777777" w:rsidR="009B4E95" w:rsidRPr="00F4442C" w:rsidRDefault="009B4E95" w:rsidP="00197F6A">
            <w:pPr>
              <w:pStyle w:val="TAH"/>
            </w:pPr>
            <w:r w:rsidRPr="00F4442C">
              <w:t>Description</w:t>
            </w:r>
          </w:p>
        </w:tc>
      </w:tr>
      <w:tr w:rsidR="009B4E95" w:rsidRPr="00F4442C" w14:paraId="1C527633" w14:textId="77777777" w:rsidTr="00197F6A">
        <w:trPr>
          <w:jc w:val="center"/>
        </w:trPr>
        <w:tc>
          <w:tcPr>
            <w:tcW w:w="824" w:type="pct"/>
            <w:shd w:val="clear" w:color="auto" w:fill="auto"/>
            <w:vAlign w:val="center"/>
          </w:tcPr>
          <w:p w14:paraId="6ED7C26F" w14:textId="77777777" w:rsidR="009B4E95" w:rsidRPr="00F4442C" w:rsidRDefault="009B4E95" w:rsidP="00197F6A">
            <w:pPr>
              <w:pStyle w:val="TAL"/>
            </w:pPr>
            <w:r w:rsidRPr="00F4442C">
              <w:t>Location</w:t>
            </w:r>
          </w:p>
        </w:tc>
        <w:tc>
          <w:tcPr>
            <w:tcW w:w="732" w:type="pct"/>
            <w:vAlign w:val="center"/>
          </w:tcPr>
          <w:p w14:paraId="664B0BE4" w14:textId="77777777" w:rsidR="009B4E95" w:rsidRPr="00F4442C" w:rsidRDefault="009B4E95" w:rsidP="00197F6A">
            <w:pPr>
              <w:pStyle w:val="TAL"/>
            </w:pPr>
            <w:r w:rsidRPr="00F4442C">
              <w:t>string</w:t>
            </w:r>
          </w:p>
        </w:tc>
        <w:tc>
          <w:tcPr>
            <w:tcW w:w="217" w:type="pct"/>
            <w:vAlign w:val="center"/>
          </w:tcPr>
          <w:p w14:paraId="6814157F" w14:textId="77777777" w:rsidR="009B4E95" w:rsidRPr="00F4442C" w:rsidRDefault="009B4E95" w:rsidP="00197F6A">
            <w:pPr>
              <w:pStyle w:val="TAC"/>
            </w:pPr>
            <w:r w:rsidRPr="00F4442C">
              <w:t>M</w:t>
            </w:r>
          </w:p>
        </w:tc>
        <w:tc>
          <w:tcPr>
            <w:tcW w:w="581" w:type="pct"/>
            <w:vAlign w:val="center"/>
          </w:tcPr>
          <w:p w14:paraId="6589AA03" w14:textId="77777777" w:rsidR="009B4E95" w:rsidRPr="00F4442C" w:rsidRDefault="009B4E95" w:rsidP="00197F6A">
            <w:pPr>
              <w:pStyle w:val="TAC"/>
            </w:pPr>
            <w:r w:rsidRPr="00F4442C">
              <w:t>1</w:t>
            </w:r>
          </w:p>
        </w:tc>
        <w:tc>
          <w:tcPr>
            <w:tcW w:w="2645" w:type="pct"/>
            <w:shd w:val="clear" w:color="auto" w:fill="auto"/>
            <w:vAlign w:val="center"/>
          </w:tcPr>
          <w:p w14:paraId="6D4C1F1C" w14:textId="77777777" w:rsidR="009B4E95" w:rsidRPr="00F4442C" w:rsidRDefault="009B4E95" w:rsidP="00197F6A">
            <w:pPr>
              <w:pStyle w:val="TAL"/>
            </w:pPr>
            <w:r w:rsidRPr="00F4442C">
              <w:t>Contains an alternative URI of the resource located in an alternative NSCE Server.</w:t>
            </w:r>
          </w:p>
        </w:tc>
      </w:tr>
    </w:tbl>
    <w:p w14:paraId="228D5447" w14:textId="77777777" w:rsidR="009B4E95" w:rsidRPr="00F4442C" w:rsidRDefault="009B4E95" w:rsidP="009B4E95"/>
    <w:p w14:paraId="22E6E1CA" w14:textId="2ABD6FAE" w:rsidR="009B4E95" w:rsidRPr="00F4442C" w:rsidRDefault="009B4E95" w:rsidP="0051137F">
      <w:pPr>
        <w:pStyle w:val="6"/>
      </w:pPr>
      <w:bookmarkStart w:id="751" w:name="_Toc144024249"/>
      <w:bookmarkStart w:id="752" w:name="_Toc144459681"/>
      <w:bookmarkStart w:id="753" w:name="_Toc151743439"/>
      <w:r w:rsidRPr="00F4442C">
        <w:rPr>
          <w:noProof/>
          <w:lang w:eastAsia="zh-CN"/>
        </w:rPr>
        <w:t>6.4</w:t>
      </w:r>
      <w:r w:rsidRPr="00F4442C">
        <w:t>.3.3.3.4</w:t>
      </w:r>
      <w:r w:rsidRPr="00F4442C">
        <w:tab/>
        <w:t>DELETE</w:t>
      </w:r>
      <w:bookmarkEnd w:id="746"/>
      <w:bookmarkEnd w:id="747"/>
      <w:bookmarkEnd w:id="748"/>
      <w:bookmarkEnd w:id="749"/>
      <w:bookmarkEnd w:id="751"/>
      <w:bookmarkEnd w:id="752"/>
      <w:bookmarkEnd w:id="753"/>
    </w:p>
    <w:p w14:paraId="0E70CC7E" w14:textId="77777777" w:rsidR="009B4E95" w:rsidRPr="00F4442C" w:rsidRDefault="009B4E95" w:rsidP="009B4E95">
      <w:pPr>
        <w:rPr>
          <w:noProof/>
          <w:lang w:eastAsia="zh-CN"/>
        </w:rPr>
      </w:pPr>
      <w:r w:rsidRPr="00F4442C">
        <w:rPr>
          <w:noProof/>
          <w:lang w:eastAsia="zh-CN"/>
        </w:rPr>
        <w:t xml:space="preserve">The HTTP DELETE method allows a service consumer to request the deletion of an existing </w:t>
      </w:r>
      <w:r w:rsidRPr="00F4442C">
        <w:t>"Individual Policy Provisioning" resource at the NSCE Server</w:t>
      </w:r>
      <w:r w:rsidRPr="00F4442C">
        <w:rPr>
          <w:noProof/>
          <w:lang w:eastAsia="zh-CN"/>
        </w:rPr>
        <w:t>.</w:t>
      </w:r>
    </w:p>
    <w:p w14:paraId="1861A38A" w14:textId="77777777" w:rsidR="009B4E95" w:rsidRPr="00F4442C" w:rsidRDefault="009B4E95" w:rsidP="009B4E95">
      <w:pPr>
        <w:pStyle w:val="EditorsNote"/>
      </w:pPr>
      <w:r w:rsidRPr="00F4442C">
        <w:t>Editor's Note:</w:t>
      </w:r>
      <w:r w:rsidRPr="00F4442C">
        <w:tab/>
        <w:t>The full definition of this operation and whether a resource custom operation is more appropriate to support it is FFS.</w:t>
      </w:r>
    </w:p>
    <w:p w14:paraId="74CBAD96"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.3.3.3.4-1.</w:t>
      </w:r>
    </w:p>
    <w:p w14:paraId="44CF4622" w14:textId="77777777" w:rsidR="009B4E95" w:rsidRPr="00F4442C" w:rsidRDefault="009B4E95" w:rsidP="009B4E95">
      <w:pPr>
        <w:pStyle w:val="TH"/>
        <w:rPr>
          <w:rFonts w:cs="Arial"/>
        </w:rPr>
      </w:pPr>
      <w:r w:rsidRPr="00F4442C">
        <w:t>Table </w:t>
      </w:r>
      <w:r w:rsidRPr="00F4442C">
        <w:rPr>
          <w:noProof/>
          <w:lang w:eastAsia="zh-CN"/>
        </w:rPr>
        <w:t>6.4</w:t>
      </w:r>
      <w:r w:rsidRPr="00F4442C">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C4CAE88" w14:textId="77777777" w:rsidTr="00197F6A">
        <w:trPr>
          <w:jc w:val="center"/>
        </w:trPr>
        <w:tc>
          <w:tcPr>
            <w:tcW w:w="825" w:type="pct"/>
            <w:tcBorders>
              <w:bottom w:val="single" w:sz="6" w:space="0" w:color="auto"/>
            </w:tcBorders>
            <w:shd w:val="clear" w:color="auto" w:fill="C0C0C0"/>
            <w:vAlign w:val="center"/>
          </w:tcPr>
          <w:p w14:paraId="5EC25CE4"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1728F29"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02EB0D29"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E649BA4"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4B38978"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36AD957D" w14:textId="77777777" w:rsidR="009B4E95" w:rsidRPr="00F4442C" w:rsidRDefault="009B4E95" w:rsidP="00197F6A">
            <w:pPr>
              <w:pStyle w:val="TAH"/>
            </w:pPr>
            <w:r w:rsidRPr="00F4442C">
              <w:t>Applicability</w:t>
            </w:r>
          </w:p>
        </w:tc>
      </w:tr>
      <w:tr w:rsidR="009B4E95" w:rsidRPr="00F4442C" w14:paraId="252D2D73" w14:textId="77777777" w:rsidTr="00197F6A">
        <w:trPr>
          <w:jc w:val="center"/>
        </w:trPr>
        <w:tc>
          <w:tcPr>
            <w:tcW w:w="825" w:type="pct"/>
            <w:tcBorders>
              <w:top w:val="single" w:sz="6" w:space="0" w:color="auto"/>
            </w:tcBorders>
            <w:shd w:val="clear" w:color="auto" w:fill="auto"/>
            <w:vAlign w:val="center"/>
          </w:tcPr>
          <w:p w14:paraId="64D0743E"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2C084A63" w14:textId="77777777" w:rsidR="009B4E95" w:rsidRPr="00F4442C" w:rsidRDefault="009B4E95" w:rsidP="00197F6A">
            <w:pPr>
              <w:pStyle w:val="TAL"/>
            </w:pPr>
          </w:p>
        </w:tc>
        <w:tc>
          <w:tcPr>
            <w:tcW w:w="215" w:type="pct"/>
            <w:tcBorders>
              <w:top w:val="single" w:sz="6" w:space="0" w:color="auto"/>
            </w:tcBorders>
            <w:vAlign w:val="center"/>
          </w:tcPr>
          <w:p w14:paraId="551A85F7" w14:textId="77777777" w:rsidR="009B4E95" w:rsidRPr="00F4442C" w:rsidRDefault="009B4E95" w:rsidP="00197F6A">
            <w:pPr>
              <w:pStyle w:val="TAC"/>
            </w:pPr>
          </w:p>
        </w:tc>
        <w:tc>
          <w:tcPr>
            <w:tcW w:w="580" w:type="pct"/>
            <w:tcBorders>
              <w:top w:val="single" w:sz="6" w:space="0" w:color="auto"/>
            </w:tcBorders>
            <w:vAlign w:val="center"/>
          </w:tcPr>
          <w:p w14:paraId="759231F0"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492C2E5" w14:textId="77777777" w:rsidR="009B4E95" w:rsidRPr="00F4442C" w:rsidRDefault="009B4E95" w:rsidP="00197F6A">
            <w:pPr>
              <w:pStyle w:val="TAL"/>
            </w:pPr>
          </w:p>
        </w:tc>
        <w:tc>
          <w:tcPr>
            <w:tcW w:w="796" w:type="pct"/>
            <w:tcBorders>
              <w:top w:val="single" w:sz="6" w:space="0" w:color="auto"/>
            </w:tcBorders>
            <w:vAlign w:val="center"/>
          </w:tcPr>
          <w:p w14:paraId="0D4B84AA" w14:textId="77777777" w:rsidR="009B4E95" w:rsidRPr="00F4442C" w:rsidRDefault="009B4E95" w:rsidP="00197F6A">
            <w:pPr>
              <w:pStyle w:val="TAL"/>
            </w:pPr>
          </w:p>
        </w:tc>
      </w:tr>
    </w:tbl>
    <w:p w14:paraId="51355763" w14:textId="77777777" w:rsidR="009B4E95" w:rsidRPr="00F4442C" w:rsidRDefault="009B4E95" w:rsidP="009B4E95"/>
    <w:p w14:paraId="06665D2A"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.3.3.3.4-2 and the response data structures and response codes specified in table </w:t>
      </w:r>
      <w:r w:rsidRPr="00F4442C">
        <w:rPr>
          <w:noProof/>
          <w:lang w:eastAsia="zh-CN"/>
        </w:rPr>
        <w:t>6.4</w:t>
      </w:r>
      <w:r w:rsidRPr="00F4442C">
        <w:t>.3.3.3.4-3.</w:t>
      </w:r>
    </w:p>
    <w:p w14:paraId="2010D2D3" w14:textId="77777777" w:rsidR="009B4E95" w:rsidRPr="00F4442C" w:rsidRDefault="009B4E95" w:rsidP="009B4E95">
      <w:pPr>
        <w:pStyle w:val="TH"/>
      </w:pPr>
      <w:r w:rsidRPr="00F4442C">
        <w:t>Table </w:t>
      </w:r>
      <w:r w:rsidRPr="00F4442C">
        <w:rPr>
          <w:noProof/>
          <w:lang w:eastAsia="zh-CN"/>
        </w:rPr>
        <w:t>6.4</w:t>
      </w:r>
      <w:r w:rsidRPr="00F4442C">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8799C35" w14:textId="77777777" w:rsidTr="00197F6A">
        <w:trPr>
          <w:jc w:val="center"/>
        </w:trPr>
        <w:tc>
          <w:tcPr>
            <w:tcW w:w="1696" w:type="dxa"/>
            <w:tcBorders>
              <w:bottom w:val="single" w:sz="6" w:space="0" w:color="auto"/>
            </w:tcBorders>
            <w:shd w:val="clear" w:color="auto" w:fill="C0C0C0"/>
            <w:vAlign w:val="center"/>
          </w:tcPr>
          <w:p w14:paraId="4074B5D4" w14:textId="77777777" w:rsidR="009B4E95" w:rsidRPr="00F4442C" w:rsidRDefault="009B4E95" w:rsidP="00197F6A">
            <w:pPr>
              <w:pStyle w:val="TAH"/>
            </w:pPr>
            <w:r w:rsidRPr="00F4442C">
              <w:t>Data type</w:t>
            </w:r>
          </w:p>
        </w:tc>
        <w:tc>
          <w:tcPr>
            <w:tcW w:w="426" w:type="dxa"/>
            <w:tcBorders>
              <w:bottom w:val="single" w:sz="6" w:space="0" w:color="auto"/>
            </w:tcBorders>
            <w:shd w:val="clear" w:color="auto" w:fill="C0C0C0"/>
            <w:vAlign w:val="center"/>
          </w:tcPr>
          <w:p w14:paraId="5870634D" w14:textId="77777777" w:rsidR="009B4E95" w:rsidRPr="00F4442C" w:rsidRDefault="009B4E95" w:rsidP="00197F6A">
            <w:pPr>
              <w:pStyle w:val="TAH"/>
            </w:pPr>
            <w:r w:rsidRPr="00F4442C">
              <w:t>P</w:t>
            </w:r>
          </w:p>
        </w:tc>
        <w:tc>
          <w:tcPr>
            <w:tcW w:w="1160" w:type="dxa"/>
            <w:tcBorders>
              <w:bottom w:val="single" w:sz="6" w:space="0" w:color="auto"/>
            </w:tcBorders>
            <w:shd w:val="clear" w:color="auto" w:fill="C0C0C0"/>
            <w:vAlign w:val="center"/>
          </w:tcPr>
          <w:p w14:paraId="6A9E6047" w14:textId="77777777" w:rsidR="009B4E95" w:rsidRPr="00F4442C" w:rsidRDefault="009B4E95" w:rsidP="00197F6A">
            <w:pPr>
              <w:pStyle w:val="TAH"/>
            </w:pPr>
            <w:r w:rsidRPr="00F4442C">
              <w:t>Cardinality</w:t>
            </w:r>
          </w:p>
        </w:tc>
        <w:tc>
          <w:tcPr>
            <w:tcW w:w="6345" w:type="dxa"/>
            <w:tcBorders>
              <w:bottom w:val="single" w:sz="6" w:space="0" w:color="auto"/>
            </w:tcBorders>
            <w:shd w:val="clear" w:color="auto" w:fill="C0C0C0"/>
            <w:vAlign w:val="center"/>
          </w:tcPr>
          <w:p w14:paraId="58E085CB" w14:textId="77777777" w:rsidR="009B4E95" w:rsidRPr="00F4442C" w:rsidRDefault="009B4E95" w:rsidP="00197F6A">
            <w:pPr>
              <w:pStyle w:val="TAH"/>
            </w:pPr>
            <w:r w:rsidRPr="00F4442C">
              <w:t>Description</w:t>
            </w:r>
          </w:p>
        </w:tc>
      </w:tr>
      <w:tr w:rsidR="009B4E95" w:rsidRPr="00F4442C" w14:paraId="166C1FDC" w14:textId="77777777" w:rsidTr="00197F6A">
        <w:trPr>
          <w:jc w:val="center"/>
        </w:trPr>
        <w:tc>
          <w:tcPr>
            <w:tcW w:w="1696" w:type="dxa"/>
            <w:tcBorders>
              <w:top w:val="single" w:sz="6" w:space="0" w:color="auto"/>
            </w:tcBorders>
            <w:shd w:val="clear" w:color="auto" w:fill="auto"/>
            <w:vAlign w:val="center"/>
          </w:tcPr>
          <w:p w14:paraId="2C6A6077" w14:textId="77777777" w:rsidR="009B4E95" w:rsidRPr="00F4442C" w:rsidRDefault="009B4E95" w:rsidP="00197F6A">
            <w:pPr>
              <w:pStyle w:val="TAL"/>
            </w:pPr>
            <w:r w:rsidRPr="00F4442C">
              <w:t>n/a</w:t>
            </w:r>
          </w:p>
        </w:tc>
        <w:tc>
          <w:tcPr>
            <w:tcW w:w="426" w:type="dxa"/>
            <w:tcBorders>
              <w:top w:val="single" w:sz="6" w:space="0" w:color="auto"/>
            </w:tcBorders>
            <w:vAlign w:val="center"/>
          </w:tcPr>
          <w:p w14:paraId="08038C73" w14:textId="77777777" w:rsidR="009B4E95" w:rsidRPr="00F4442C" w:rsidRDefault="009B4E95" w:rsidP="00197F6A">
            <w:pPr>
              <w:pStyle w:val="TAC"/>
            </w:pPr>
          </w:p>
        </w:tc>
        <w:tc>
          <w:tcPr>
            <w:tcW w:w="1160" w:type="dxa"/>
            <w:tcBorders>
              <w:top w:val="single" w:sz="6" w:space="0" w:color="auto"/>
            </w:tcBorders>
            <w:vAlign w:val="center"/>
          </w:tcPr>
          <w:p w14:paraId="0B2FDBBE" w14:textId="77777777" w:rsidR="009B4E95" w:rsidRPr="00F4442C" w:rsidRDefault="009B4E95" w:rsidP="00197F6A">
            <w:pPr>
              <w:pStyle w:val="TAC"/>
            </w:pPr>
          </w:p>
        </w:tc>
        <w:tc>
          <w:tcPr>
            <w:tcW w:w="6345" w:type="dxa"/>
            <w:tcBorders>
              <w:top w:val="single" w:sz="6" w:space="0" w:color="auto"/>
            </w:tcBorders>
            <w:shd w:val="clear" w:color="auto" w:fill="auto"/>
            <w:vAlign w:val="center"/>
          </w:tcPr>
          <w:p w14:paraId="460DB1D5" w14:textId="77777777" w:rsidR="009B4E95" w:rsidRPr="00F4442C" w:rsidRDefault="009B4E95" w:rsidP="00197F6A">
            <w:pPr>
              <w:pStyle w:val="TAL"/>
            </w:pPr>
          </w:p>
        </w:tc>
      </w:tr>
    </w:tbl>
    <w:p w14:paraId="4D0EE87A" w14:textId="77777777" w:rsidR="009B4E95" w:rsidRPr="00F4442C" w:rsidRDefault="009B4E95" w:rsidP="009B4E95"/>
    <w:p w14:paraId="4FF97AF1" w14:textId="77777777" w:rsidR="009B4E95" w:rsidRPr="00F4442C" w:rsidRDefault="009B4E95" w:rsidP="009B4E95">
      <w:pPr>
        <w:pStyle w:val="TH"/>
      </w:pPr>
      <w:r w:rsidRPr="00F4442C">
        <w:t>Table </w:t>
      </w:r>
      <w:r w:rsidRPr="00F4442C">
        <w:rPr>
          <w:noProof/>
          <w:lang w:eastAsia="zh-CN"/>
        </w:rPr>
        <w:t>6.4</w:t>
      </w:r>
      <w:r w:rsidRPr="00F4442C">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345FD89F" w14:textId="77777777" w:rsidTr="00197F6A">
        <w:trPr>
          <w:jc w:val="center"/>
        </w:trPr>
        <w:tc>
          <w:tcPr>
            <w:tcW w:w="881" w:type="pct"/>
            <w:tcBorders>
              <w:bottom w:val="single" w:sz="6" w:space="0" w:color="auto"/>
            </w:tcBorders>
            <w:shd w:val="clear" w:color="auto" w:fill="C0C0C0"/>
            <w:vAlign w:val="center"/>
          </w:tcPr>
          <w:p w14:paraId="30EE5B99"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433CD393" w14:textId="77777777" w:rsidR="009B4E95" w:rsidRPr="00F4442C" w:rsidRDefault="009B4E95" w:rsidP="00197F6A">
            <w:pPr>
              <w:pStyle w:val="TAH"/>
            </w:pPr>
            <w:r w:rsidRPr="00F4442C">
              <w:t>P</w:t>
            </w:r>
          </w:p>
        </w:tc>
        <w:tc>
          <w:tcPr>
            <w:tcW w:w="597" w:type="pct"/>
            <w:tcBorders>
              <w:bottom w:val="single" w:sz="6" w:space="0" w:color="auto"/>
            </w:tcBorders>
            <w:shd w:val="clear" w:color="auto" w:fill="C0C0C0"/>
            <w:vAlign w:val="center"/>
          </w:tcPr>
          <w:p w14:paraId="0F8D83D3" w14:textId="77777777" w:rsidR="009B4E95" w:rsidRPr="00F4442C" w:rsidRDefault="009B4E95" w:rsidP="00197F6A">
            <w:pPr>
              <w:pStyle w:val="TAH"/>
            </w:pPr>
            <w:r w:rsidRPr="00F4442C">
              <w:t>Cardinality</w:t>
            </w:r>
          </w:p>
        </w:tc>
        <w:tc>
          <w:tcPr>
            <w:tcW w:w="728" w:type="pct"/>
            <w:tcBorders>
              <w:bottom w:val="single" w:sz="6" w:space="0" w:color="auto"/>
            </w:tcBorders>
            <w:shd w:val="clear" w:color="auto" w:fill="C0C0C0"/>
            <w:vAlign w:val="center"/>
          </w:tcPr>
          <w:p w14:paraId="4306EBD3" w14:textId="77777777" w:rsidR="009B4E95" w:rsidRPr="00F4442C" w:rsidRDefault="009B4E95" w:rsidP="00197F6A">
            <w:pPr>
              <w:pStyle w:val="TAH"/>
            </w:pPr>
            <w:r w:rsidRPr="00F4442C">
              <w:t>Response</w:t>
            </w:r>
          </w:p>
          <w:p w14:paraId="7B91E400"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26E4D8DA" w14:textId="77777777" w:rsidR="009B4E95" w:rsidRPr="00F4442C" w:rsidRDefault="009B4E95" w:rsidP="00197F6A">
            <w:pPr>
              <w:pStyle w:val="TAH"/>
            </w:pPr>
            <w:r w:rsidRPr="00F4442C">
              <w:t>Description</w:t>
            </w:r>
          </w:p>
        </w:tc>
      </w:tr>
      <w:tr w:rsidR="009B4E95" w:rsidRPr="00F4442C" w14:paraId="1B9F16D8" w14:textId="77777777" w:rsidTr="00197F6A">
        <w:trPr>
          <w:jc w:val="center"/>
        </w:trPr>
        <w:tc>
          <w:tcPr>
            <w:tcW w:w="881" w:type="pct"/>
            <w:tcBorders>
              <w:top w:val="single" w:sz="6" w:space="0" w:color="auto"/>
            </w:tcBorders>
            <w:shd w:val="clear" w:color="auto" w:fill="auto"/>
            <w:vAlign w:val="center"/>
          </w:tcPr>
          <w:p w14:paraId="5C0612CB" w14:textId="77777777" w:rsidR="009B4E95" w:rsidRPr="00F4442C" w:rsidRDefault="009B4E95" w:rsidP="00197F6A">
            <w:pPr>
              <w:pStyle w:val="TAL"/>
            </w:pPr>
            <w:r w:rsidRPr="00F4442C">
              <w:t>n/a</w:t>
            </w:r>
          </w:p>
        </w:tc>
        <w:tc>
          <w:tcPr>
            <w:tcW w:w="221" w:type="pct"/>
            <w:tcBorders>
              <w:top w:val="single" w:sz="6" w:space="0" w:color="auto"/>
            </w:tcBorders>
            <w:vAlign w:val="center"/>
          </w:tcPr>
          <w:p w14:paraId="700BD713" w14:textId="77777777" w:rsidR="009B4E95" w:rsidRPr="00F4442C" w:rsidRDefault="009B4E95" w:rsidP="00197F6A">
            <w:pPr>
              <w:pStyle w:val="TAC"/>
            </w:pPr>
          </w:p>
        </w:tc>
        <w:tc>
          <w:tcPr>
            <w:tcW w:w="597" w:type="pct"/>
            <w:tcBorders>
              <w:top w:val="single" w:sz="6" w:space="0" w:color="auto"/>
            </w:tcBorders>
            <w:vAlign w:val="center"/>
          </w:tcPr>
          <w:p w14:paraId="1146F23C" w14:textId="77777777" w:rsidR="009B4E95" w:rsidRPr="00F4442C" w:rsidRDefault="009B4E95" w:rsidP="00197F6A">
            <w:pPr>
              <w:pStyle w:val="TAC"/>
            </w:pPr>
          </w:p>
        </w:tc>
        <w:tc>
          <w:tcPr>
            <w:tcW w:w="728" w:type="pct"/>
            <w:tcBorders>
              <w:top w:val="single" w:sz="6" w:space="0" w:color="auto"/>
            </w:tcBorders>
            <w:vAlign w:val="center"/>
          </w:tcPr>
          <w:p w14:paraId="69C7A4DC" w14:textId="77777777" w:rsidR="009B4E95" w:rsidRPr="00F4442C" w:rsidRDefault="009B4E95" w:rsidP="00197F6A">
            <w:pPr>
              <w:pStyle w:val="TAL"/>
            </w:pPr>
            <w:r w:rsidRPr="00F4442C">
              <w:t>204 No Content</w:t>
            </w:r>
          </w:p>
        </w:tc>
        <w:tc>
          <w:tcPr>
            <w:tcW w:w="2573" w:type="pct"/>
            <w:tcBorders>
              <w:top w:val="single" w:sz="6" w:space="0" w:color="auto"/>
            </w:tcBorders>
            <w:shd w:val="clear" w:color="auto" w:fill="auto"/>
            <w:vAlign w:val="center"/>
          </w:tcPr>
          <w:p w14:paraId="2B0C8D8D" w14:textId="77777777" w:rsidR="009B4E95" w:rsidRPr="00F4442C" w:rsidRDefault="009B4E95" w:rsidP="00197F6A">
            <w:pPr>
              <w:pStyle w:val="TAL"/>
            </w:pPr>
            <w:r w:rsidRPr="00F4442C">
              <w:t>Successful case. The "Individual Policy Provisioning" resource is successfully deleted.</w:t>
            </w:r>
          </w:p>
        </w:tc>
      </w:tr>
      <w:tr w:rsidR="009B4E95" w:rsidRPr="00F4442C" w14:paraId="08F91A70" w14:textId="77777777" w:rsidTr="00197F6A">
        <w:trPr>
          <w:jc w:val="center"/>
        </w:trPr>
        <w:tc>
          <w:tcPr>
            <w:tcW w:w="881" w:type="pct"/>
            <w:shd w:val="clear" w:color="auto" w:fill="auto"/>
            <w:vAlign w:val="center"/>
          </w:tcPr>
          <w:p w14:paraId="413C0DEC" w14:textId="77777777" w:rsidR="009B4E95" w:rsidRPr="00F4442C" w:rsidRDefault="009B4E95" w:rsidP="00197F6A">
            <w:pPr>
              <w:pStyle w:val="TAL"/>
            </w:pPr>
            <w:r w:rsidRPr="00F4442C">
              <w:t>n/a</w:t>
            </w:r>
          </w:p>
        </w:tc>
        <w:tc>
          <w:tcPr>
            <w:tcW w:w="221" w:type="pct"/>
            <w:vAlign w:val="center"/>
          </w:tcPr>
          <w:p w14:paraId="37EEEC14" w14:textId="77777777" w:rsidR="009B4E95" w:rsidRPr="00F4442C" w:rsidRDefault="009B4E95" w:rsidP="00197F6A">
            <w:pPr>
              <w:pStyle w:val="TAC"/>
            </w:pPr>
          </w:p>
        </w:tc>
        <w:tc>
          <w:tcPr>
            <w:tcW w:w="597" w:type="pct"/>
            <w:vAlign w:val="center"/>
          </w:tcPr>
          <w:p w14:paraId="63E390D5" w14:textId="77777777" w:rsidR="009B4E95" w:rsidRPr="00F4442C" w:rsidRDefault="009B4E95" w:rsidP="00197F6A">
            <w:pPr>
              <w:pStyle w:val="TAC"/>
            </w:pPr>
          </w:p>
        </w:tc>
        <w:tc>
          <w:tcPr>
            <w:tcW w:w="728" w:type="pct"/>
            <w:vAlign w:val="center"/>
          </w:tcPr>
          <w:p w14:paraId="2C3825DB" w14:textId="77777777" w:rsidR="009B4E95" w:rsidRPr="00F4442C" w:rsidRDefault="009B4E95" w:rsidP="00197F6A">
            <w:pPr>
              <w:pStyle w:val="TAL"/>
            </w:pPr>
            <w:r w:rsidRPr="00F4442C">
              <w:t>307 Temporary Redirect</w:t>
            </w:r>
          </w:p>
        </w:tc>
        <w:tc>
          <w:tcPr>
            <w:tcW w:w="2573" w:type="pct"/>
            <w:shd w:val="clear" w:color="auto" w:fill="auto"/>
            <w:vAlign w:val="center"/>
          </w:tcPr>
          <w:p w14:paraId="0110FA4F" w14:textId="77777777" w:rsidR="009B4E95" w:rsidRPr="00F4442C" w:rsidRDefault="009B4E95" w:rsidP="00197F6A">
            <w:pPr>
              <w:pStyle w:val="TAL"/>
            </w:pPr>
            <w:r w:rsidRPr="00F4442C">
              <w:t>Temporary redirection.</w:t>
            </w:r>
          </w:p>
          <w:p w14:paraId="035F6193" w14:textId="77777777" w:rsidR="009B4E95" w:rsidRPr="00F4442C" w:rsidRDefault="009B4E95" w:rsidP="00197F6A">
            <w:pPr>
              <w:pStyle w:val="TAL"/>
            </w:pPr>
          </w:p>
          <w:p w14:paraId="7D2EF2B5"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0D21F8D5" w14:textId="77777777" w:rsidR="009B4E95" w:rsidRPr="00F4442C" w:rsidRDefault="009B4E95" w:rsidP="00197F6A">
            <w:pPr>
              <w:pStyle w:val="TAL"/>
            </w:pPr>
          </w:p>
          <w:p w14:paraId="6B53CD55" w14:textId="77777777" w:rsidR="009B4E95" w:rsidRPr="00F4442C" w:rsidRDefault="009B4E95" w:rsidP="00197F6A">
            <w:pPr>
              <w:pStyle w:val="TAL"/>
            </w:pPr>
            <w:r w:rsidRPr="00F4442C">
              <w:t>Redirection handling is described in clause 5.2.10 of 3GPP TS 29.122 [2].</w:t>
            </w:r>
          </w:p>
        </w:tc>
      </w:tr>
      <w:tr w:rsidR="009B4E95" w:rsidRPr="00F4442C" w14:paraId="0949DDB6" w14:textId="77777777" w:rsidTr="00197F6A">
        <w:trPr>
          <w:jc w:val="center"/>
        </w:trPr>
        <w:tc>
          <w:tcPr>
            <w:tcW w:w="881" w:type="pct"/>
            <w:shd w:val="clear" w:color="auto" w:fill="auto"/>
            <w:vAlign w:val="center"/>
          </w:tcPr>
          <w:p w14:paraId="5777E52C" w14:textId="77777777" w:rsidR="009B4E95" w:rsidRPr="00F4442C" w:rsidRDefault="009B4E95" w:rsidP="00197F6A">
            <w:pPr>
              <w:pStyle w:val="TAL"/>
            </w:pPr>
            <w:r w:rsidRPr="00F4442C">
              <w:rPr>
                <w:lang w:eastAsia="zh-CN"/>
              </w:rPr>
              <w:t>n/a</w:t>
            </w:r>
          </w:p>
        </w:tc>
        <w:tc>
          <w:tcPr>
            <w:tcW w:w="221" w:type="pct"/>
            <w:vAlign w:val="center"/>
          </w:tcPr>
          <w:p w14:paraId="2D9FA273" w14:textId="77777777" w:rsidR="009B4E95" w:rsidRPr="00F4442C" w:rsidRDefault="009B4E95" w:rsidP="00197F6A">
            <w:pPr>
              <w:pStyle w:val="TAC"/>
            </w:pPr>
          </w:p>
        </w:tc>
        <w:tc>
          <w:tcPr>
            <w:tcW w:w="597" w:type="pct"/>
            <w:vAlign w:val="center"/>
          </w:tcPr>
          <w:p w14:paraId="6027EAF8" w14:textId="77777777" w:rsidR="009B4E95" w:rsidRPr="00F4442C" w:rsidRDefault="009B4E95" w:rsidP="00197F6A">
            <w:pPr>
              <w:pStyle w:val="TAC"/>
            </w:pPr>
          </w:p>
        </w:tc>
        <w:tc>
          <w:tcPr>
            <w:tcW w:w="728" w:type="pct"/>
            <w:vAlign w:val="center"/>
          </w:tcPr>
          <w:p w14:paraId="766E1A16" w14:textId="77777777" w:rsidR="009B4E95" w:rsidRPr="00F4442C" w:rsidRDefault="009B4E95" w:rsidP="00197F6A">
            <w:pPr>
              <w:pStyle w:val="TAL"/>
            </w:pPr>
            <w:r w:rsidRPr="00F4442C">
              <w:t>308 Permanent Redirect</w:t>
            </w:r>
          </w:p>
        </w:tc>
        <w:tc>
          <w:tcPr>
            <w:tcW w:w="2573" w:type="pct"/>
            <w:shd w:val="clear" w:color="auto" w:fill="auto"/>
            <w:vAlign w:val="center"/>
          </w:tcPr>
          <w:p w14:paraId="78EBB0B4" w14:textId="77777777" w:rsidR="009B4E95" w:rsidRPr="00F4442C" w:rsidRDefault="009B4E95" w:rsidP="00197F6A">
            <w:pPr>
              <w:pStyle w:val="TAL"/>
            </w:pPr>
            <w:r w:rsidRPr="00F4442C">
              <w:t>Permanent redirection.</w:t>
            </w:r>
          </w:p>
          <w:p w14:paraId="04E6ED32" w14:textId="77777777" w:rsidR="009B4E95" w:rsidRPr="00F4442C" w:rsidRDefault="009B4E95" w:rsidP="00197F6A">
            <w:pPr>
              <w:pStyle w:val="TAL"/>
            </w:pPr>
          </w:p>
          <w:p w14:paraId="2A2637C2"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35E7D8" w14:textId="77777777" w:rsidR="009B4E95" w:rsidRPr="00F4442C" w:rsidRDefault="009B4E95" w:rsidP="00197F6A">
            <w:pPr>
              <w:pStyle w:val="TAL"/>
            </w:pPr>
          </w:p>
          <w:p w14:paraId="0A0BFF32" w14:textId="77777777" w:rsidR="009B4E95" w:rsidRPr="00F4442C" w:rsidRDefault="009B4E95" w:rsidP="00197F6A">
            <w:pPr>
              <w:pStyle w:val="TAL"/>
            </w:pPr>
            <w:r w:rsidRPr="00F4442C">
              <w:t>Redirection handling is described in clause 5.2.10 of 3GPP TS 29.122 [2].</w:t>
            </w:r>
          </w:p>
        </w:tc>
      </w:tr>
      <w:tr w:rsidR="009B4E95" w:rsidRPr="00F4442C" w14:paraId="1C6DA26A" w14:textId="77777777" w:rsidTr="00197F6A">
        <w:trPr>
          <w:jc w:val="center"/>
        </w:trPr>
        <w:tc>
          <w:tcPr>
            <w:tcW w:w="5000" w:type="pct"/>
            <w:gridSpan w:val="5"/>
            <w:shd w:val="clear" w:color="auto" w:fill="auto"/>
            <w:vAlign w:val="center"/>
          </w:tcPr>
          <w:p w14:paraId="71CB3999"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34FC6B7D" w14:textId="77777777" w:rsidR="009B4E95" w:rsidRPr="00F4442C" w:rsidRDefault="009B4E95" w:rsidP="009B4E95"/>
    <w:p w14:paraId="52B46FFA" w14:textId="77777777" w:rsidR="009B4E95" w:rsidRPr="00F4442C" w:rsidRDefault="009B4E95" w:rsidP="009B4E95">
      <w:pPr>
        <w:pStyle w:val="TH"/>
      </w:pPr>
      <w:r w:rsidRPr="00F4442C">
        <w:t>Table </w:t>
      </w:r>
      <w:r w:rsidRPr="00F4442C">
        <w:rPr>
          <w:noProof/>
          <w:lang w:eastAsia="zh-CN"/>
        </w:rPr>
        <w:t>6.4</w:t>
      </w:r>
      <w:r w:rsidRPr="00F4442C">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9CE1AA9" w14:textId="77777777" w:rsidTr="00197F6A">
        <w:trPr>
          <w:jc w:val="center"/>
        </w:trPr>
        <w:tc>
          <w:tcPr>
            <w:tcW w:w="824" w:type="pct"/>
            <w:shd w:val="clear" w:color="auto" w:fill="C0C0C0"/>
            <w:vAlign w:val="center"/>
          </w:tcPr>
          <w:p w14:paraId="6F38B44A" w14:textId="77777777" w:rsidR="009B4E95" w:rsidRPr="00F4442C" w:rsidRDefault="009B4E95" w:rsidP="00197F6A">
            <w:pPr>
              <w:pStyle w:val="TAH"/>
            </w:pPr>
            <w:r w:rsidRPr="00F4442C">
              <w:t>Name</w:t>
            </w:r>
          </w:p>
        </w:tc>
        <w:tc>
          <w:tcPr>
            <w:tcW w:w="732" w:type="pct"/>
            <w:shd w:val="clear" w:color="auto" w:fill="C0C0C0"/>
            <w:vAlign w:val="center"/>
          </w:tcPr>
          <w:p w14:paraId="6D697F5B" w14:textId="77777777" w:rsidR="009B4E95" w:rsidRPr="00F4442C" w:rsidRDefault="009B4E95" w:rsidP="00197F6A">
            <w:pPr>
              <w:pStyle w:val="TAH"/>
            </w:pPr>
            <w:r w:rsidRPr="00F4442C">
              <w:t>Data type</w:t>
            </w:r>
          </w:p>
        </w:tc>
        <w:tc>
          <w:tcPr>
            <w:tcW w:w="217" w:type="pct"/>
            <w:shd w:val="clear" w:color="auto" w:fill="C0C0C0"/>
            <w:vAlign w:val="center"/>
          </w:tcPr>
          <w:p w14:paraId="0347A54C" w14:textId="77777777" w:rsidR="009B4E95" w:rsidRPr="00F4442C" w:rsidRDefault="009B4E95" w:rsidP="00197F6A">
            <w:pPr>
              <w:pStyle w:val="TAH"/>
            </w:pPr>
            <w:r w:rsidRPr="00F4442C">
              <w:t>P</w:t>
            </w:r>
          </w:p>
        </w:tc>
        <w:tc>
          <w:tcPr>
            <w:tcW w:w="581" w:type="pct"/>
            <w:shd w:val="clear" w:color="auto" w:fill="C0C0C0"/>
            <w:vAlign w:val="center"/>
          </w:tcPr>
          <w:p w14:paraId="6E9D02FD" w14:textId="77777777" w:rsidR="009B4E95" w:rsidRPr="00F4442C" w:rsidRDefault="009B4E95" w:rsidP="00197F6A">
            <w:pPr>
              <w:pStyle w:val="TAH"/>
            </w:pPr>
            <w:r w:rsidRPr="00F4442C">
              <w:t>Cardinality</w:t>
            </w:r>
          </w:p>
        </w:tc>
        <w:tc>
          <w:tcPr>
            <w:tcW w:w="2645" w:type="pct"/>
            <w:shd w:val="clear" w:color="auto" w:fill="C0C0C0"/>
            <w:vAlign w:val="center"/>
          </w:tcPr>
          <w:p w14:paraId="18888E77" w14:textId="77777777" w:rsidR="009B4E95" w:rsidRPr="00F4442C" w:rsidRDefault="009B4E95" w:rsidP="00197F6A">
            <w:pPr>
              <w:pStyle w:val="TAH"/>
            </w:pPr>
            <w:r w:rsidRPr="00F4442C">
              <w:t>Description</w:t>
            </w:r>
          </w:p>
        </w:tc>
      </w:tr>
      <w:tr w:rsidR="009B4E95" w:rsidRPr="00F4442C" w14:paraId="52008C03" w14:textId="77777777" w:rsidTr="00197F6A">
        <w:trPr>
          <w:jc w:val="center"/>
        </w:trPr>
        <w:tc>
          <w:tcPr>
            <w:tcW w:w="824" w:type="pct"/>
            <w:shd w:val="clear" w:color="auto" w:fill="auto"/>
            <w:vAlign w:val="center"/>
          </w:tcPr>
          <w:p w14:paraId="02E19E6A" w14:textId="77777777" w:rsidR="009B4E95" w:rsidRPr="00F4442C" w:rsidRDefault="009B4E95" w:rsidP="00197F6A">
            <w:pPr>
              <w:pStyle w:val="TAL"/>
            </w:pPr>
            <w:r w:rsidRPr="00F4442C">
              <w:t>Location</w:t>
            </w:r>
          </w:p>
        </w:tc>
        <w:tc>
          <w:tcPr>
            <w:tcW w:w="732" w:type="pct"/>
            <w:vAlign w:val="center"/>
          </w:tcPr>
          <w:p w14:paraId="2486F3E5" w14:textId="77777777" w:rsidR="009B4E95" w:rsidRPr="00F4442C" w:rsidRDefault="009B4E95" w:rsidP="00197F6A">
            <w:pPr>
              <w:pStyle w:val="TAL"/>
            </w:pPr>
            <w:r w:rsidRPr="00F4442C">
              <w:t>string</w:t>
            </w:r>
          </w:p>
        </w:tc>
        <w:tc>
          <w:tcPr>
            <w:tcW w:w="217" w:type="pct"/>
            <w:vAlign w:val="center"/>
          </w:tcPr>
          <w:p w14:paraId="68475230" w14:textId="77777777" w:rsidR="009B4E95" w:rsidRPr="00F4442C" w:rsidRDefault="009B4E95" w:rsidP="00197F6A">
            <w:pPr>
              <w:pStyle w:val="TAC"/>
            </w:pPr>
            <w:r w:rsidRPr="00F4442C">
              <w:t>M</w:t>
            </w:r>
          </w:p>
        </w:tc>
        <w:tc>
          <w:tcPr>
            <w:tcW w:w="581" w:type="pct"/>
            <w:vAlign w:val="center"/>
          </w:tcPr>
          <w:p w14:paraId="1328DC8C" w14:textId="77777777" w:rsidR="009B4E95" w:rsidRPr="00F4442C" w:rsidRDefault="009B4E95" w:rsidP="00197F6A">
            <w:pPr>
              <w:pStyle w:val="TAC"/>
            </w:pPr>
            <w:r w:rsidRPr="00F4442C">
              <w:t>1</w:t>
            </w:r>
          </w:p>
        </w:tc>
        <w:tc>
          <w:tcPr>
            <w:tcW w:w="2645" w:type="pct"/>
            <w:shd w:val="clear" w:color="auto" w:fill="auto"/>
            <w:vAlign w:val="center"/>
          </w:tcPr>
          <w:p w14:paraId="21A1A9EC" w14:textId="77777777" w:rsidR="009B4E95" w:rsidRPr="00F4442C" w:rsidRDefault="009B4E95" w:rsidP="00197F6A">
            <w:pPr>
              <w:pStyle w:val="TAL"/>
            </w:pPr>
            <w:r w:rsidRPr="00F4442C">
              <w:t>Contains an alternative URI of the resource located in an alternative NSCE Server.</w:t>
            </w:r>
          </w:p>
        </w:tc>
      </w:tr>
    </w:tbl>
    <w:p w14:paraId="7A0841A7" w14:textId="77777777" w:rsidR="009B4E95" w:rsidRPr="00F4442C" w:rsidRDefault="009B4E95" w:rsidP="009B4E95"/>
    <w:p w14:paraId="29CB9975" w14:textId="77777777" w:rsidR="009B4E95" w:rsidRPr="00F4442C" w:rsidRDefault="009B4E95" w:rsidP="009B4E95">
      <w:pPr>
        <w:pStyle w:val="TH"/>
      </w:pPr>
      <w:r w:rsidRPr="00F4442C">
        <w:lastRenderedPageBreak/>
        <w:t>Table </w:t>
      </w:r>
      <w:r w:rsidRPr="00F4442C">
        <w:rPr>
          <w:noProof/>
          <w:lang w:eastAsia="zh-CN"/>
        </w:rPr>
        <w:t>6.4</w:t>
      </w:r>
      <w:r w:rsidRPr="00F4442C">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E5BFDB" w14:textId="77777777" w:rsidTr="00197F6A">
        <w:trPr>
          <w:jc w:val="center"/>
        </w:trPr>
        <w:tc>
          <w:tcPr>
            <w:tcW w:w="824" w:type="pct"/>
            <w:shd w:val="clear" w:color="auto" w:fill="C0C0C0"/>
            <w:vAlign w:val="center"/>
          </w:tcPr>
          <w:p w14:paraId="02CAE5AA" w14:textId="77777777" w:rsidR="009B4E95" w:rsidRPr="00F4442C" w:rsidRDefault="009B4E95" w:rsidP="00197F6A">
            <w:pPr>
              <w:pStyle w:val="TAH"/>
            </w:pPr>
            <w:r w:rsidRPr="00F4442C">
              <w:t>Name</w:t>
            </w:r>
          </w:p>
        </w:tc>
        <w:tc>
          <w:tcPr>
            <w:tcW w:w="732" w:type="pct"/>
            <w:shd w:val="clear" w:color="auto" w:fill="C0C0C0"/>
            <w:vAlign w:val="center"/>
          </w:tcPr>
          <w:p w14:paraId="3CD95B29" w14:textId="77777777" w:rsidR="009B4E95" w:rsidRPr="00F4442C" w:rsidRDefault="009B4E95" w:rsidP="00197F6A">
            <w:pPr>
              <w:pStyle w:val="TAH"/>
            </w:pPr>
            <w:r w:rsidRPr="00F4442C">
              <w:t>Data type</w:t>
            </w:r>
          </w:p>
        </w:tc>
        <w:tc>
          <w:tcPr>
            <w:tcW w:w="217" w:type="pct"/>
            <w:shd w:val="clear" w:color="auto" w:fill="C0C0C0"/>
            <w:vAlign w:val="center"/>
          </w:tcPr>
          <w:p w14:paraId="798B1AC5" w14:textId="77777777" w:rsidR="009B4E95" w:rsidRPr="00F4442C" w:rsidRDefault="009B4E95" w:rsidP="00197F6A">
            <w:pPr>
              <w:pStyle w:val="TAH"/>
            </w:pPr>
            <w:r w:rsidRPr="00F4442C">
              <w:t>P</w:t>
            </w:r>
          </w:p>
        </w:tc>
        <w:tc>
          <w:tcPr>
            <w:tcW w:w="581" w:type="pct"/>
            <w:shd w:val="clear" w:color="auto" w:fill="C0C0C0"/>
            <w:vAlign w:val="center"/>
          </w:tcPr>
          <w:p w14:paraId="688EF778" w14:textId="77777777" w:rsidR="009B4E95" w:rsidRPr="00F4442C" w:rsidRDefault="009B4E95" w:rsidP="00197F6A">
            <w:pPr>
              <w:pStyle w:val="TAH"/>
            </w:pPr>
            <w:r w:rsidRPr="00F4442C">
              <w:t>Cardinality</w:t>
            </w:r>
          </w:p>
        </w:tc>
        <w:tc>
          <w:tcPr>
            <w:tcW w:w="2645" w:type="pct"/>
            <w:shd w:val="clear" w:color="auto" w:fill="C0C0C0"/>
            <w:vAlign w:val="center"/>
          </w:tcPr>
          <w:p w14:paraId="4FB892D4" w14:textId="77777777" w:rsidR="009B4E95" w:rsidRPr="00F4442C" w:rsidRDefault="009B4E95" w:rsidP="00197F6A">
            <w:pPr>
              <w:pStyle w:val="TAH"/>
            </w:pPr>
            <w:r w:rsidRPr="00F4442C">
              <w:t>Description</w:t>
            </w:r>
          </w:p>
        </w:tc>
      </w:tr>
      <w:tr w:rsidR="009B4E95" w:rsidRPr="00F4442C" w14:paraId="3FBF9C4A" w14:textId="77777777" w:rsidTr="00197F6A">
        <w:trPr>
          <w:jc w:val="center"/>
        </w:trPr>
        <w:tc>
          <w:tcPr>
            <w:tcW w:w="824" w:type="pct"/>
            <w:shd w:val="clear" w:color="auto" w:fill="auto"/>
            <w:vAlign w:val="center"/>
          </w:tcPr>
          <w:p w14:paraId="66FE2386" w14:textId="77777777" w:rsidR="009B4E95" w:rsidRPr="00F4442C" w:rsidRDefault="009B4E95" w:rsidP="00197F6A">
            <w:pPr>
              <w:pStyle w:val="TAL"/>
            </w:pPr>
            <w:r w:rsidRPr="00F4442C">
              <w:t>Location</w:t>
            </w:r>
          </w:p>
        </w:tc>
        <w:tc>
          <w:tcPr>
            <w:tcW w:w="732" w:type="pct"/>
            <w:vAlign w:val="center"/>
          </w:tcPr>
          <w:p w14:paraId="3EA5CC55" w14:textId="77777777" w:rsidR="009B4E95" w:rsidRPr="00F4442C" w:rsidRDefault="009B4E95" w:rsidP="00197F6A">
            <w:pPr>
              <w:pStyle w:val="TAL"/>
            </w:pPr>
            <w:r w:rsidRPr="00F4442C">
              <w:t>string</w:t>
            </w:r>
          </w:p>
        </w:tc>
        <w:tc>
          <w:tcPr>
            <w:tcW w:w="217" w:type="pct"/>
            <w:vAlign w:val="center"/>
          </w:tcPr>
          <w:p w14:paraId="799CADFF" w14:textId="77777777" w:rsidR="009B4E95" w:rsidRPr="00F4442C" w:rsidRDefault="009B4E95" w:rsidP="00197F6A">
            <w:pPr>
              <w:pStyle w:val="TAC"/>
            </w:pPr>
            <w:r w:rsidRPr="00F4442C">
              <w:t>M</w:t>
            </w:r>
          </w:p>
        </w:tc>
        <w:tc>
          <w:tcPr>
            <w:tcW w:w="581" w:type="pct"/>
            <w:vAlign w:val="center"/>
          </w:tcPr>
          <w:p w14:paraId="0ACBF6AB" w14:textId="77777777" w:rsidR="009B4E95" w:rsidRPr="00F4442C" w:rsidRDefault="009B4E95" w:rsidP="00197F6A">
            <w:pPr>
              <w:pStyle w:val="TAC"/>
            </w:pPr>
            <w:r w:rsidRPr="00F4442C">
              <w:t>1</w:t>
            </w:r>
          </w:p>
        </w:tc>
        <w:tc>
          <w:tcPr>
            <w:tcW w:w="2645" w:type="pct"/>
            <w:shd w:val="clear" w:color="auto" w:fill="auto"/>
            <w:vAlign w:val="center"/>
          </w:tcPr>
          <w:p w14:paraId="4DC2A84E" w14:textId="77777777" w:rsidR="009B4E95" w:rsidRPr="00F4442C" w:rsidRDefault="009B4E95" w:rsidP="00197F6A">
            <w:pPr>
              <w:pStyle w:val="TAL"/>
            </w:pPr>
            <w:r w:rsidRPr="00F4442C">
              <w:t>Contains an alternative URI of the resource located in an alternative NSCE Server.</w:t>
            </w:r>
          </w:p>
        </w:tc>
      </w:tr>
    </w:tbl>
    <w:p w14:paraId="34DBA890" w14:textId="77777777" w:rsidR="009B4E95" w:rsidRPr="00F4442C" w:rsidRDefault="009B4E95" w:rsidP="009B4E95"/>
    <w:p w14:paraId="69DE6271" w14:textId="5A76EE66" w:rsidR="009B4E95" w:rsidRPr="00F4442C" w:rsidRDefault="009B4E95" w:rsidP="009B4E95">
      <w:pPr>
        <w:pStyle w:val="51"/>
      </w:pPr>
      <w:bookmarkStart w:id="754" w:name="_Toc96843430"/>
      <w:bookmarkStart w:id="755" w:name="_Toc96844405"/>
      <w:bookmarkStart w:id="756" w:name="_Toc100739978"/>
      <w:bookmarkStart w:id="757" w:name="_Toc129252551"/>
      <w:bookmarkStart w:id="758" w:name="_Toc144024250"/>
      <w:bookmarkStart w:id="759" w:name="_Toc144459682"/>
      <w:bookmarkStart w:id="760" w:name="_Toc151743440"/>
      <w:r w:rsidRPr="00F4442C">
        <w:rPr>
          <w:noProof/>
          <w:lang w:eastAsia="zh-CN"/>
        </w:rPr>
        <w:t>6.4</w:t>
      </w:r>
      <w:r w:rsidRPr="00F4442C">
        <w:t>.3.3.4</w:t>
      </w:r>
      <w:r w:rsidRPr="00F4442C">
        <w:tab/>
        <w:t>Resource Custom Operations</w:t>
      </w:r>
      <w:bookmarkEnd w:id="754"/>
      <w:bookmarkEnd w:id="755"/>
      <w:bookmarkEnd w:id="756"/>
      <w:bookmarkEnd w:id="757"/>
      <w:bookmarkEnd w:id="758"/>
      <w:bookmarkEnd w:id="759"/>
      <w:bookmarkEnd w:id="760"/>
    </w:p>
    <w:p w14:paraId="137389DB" w14:textId="77777777" w:rsidR="009B4E95" w:rsidRPr="00F4442C" w:rsidRDefault="009B4E95" w:rsidP="009B4E95">
      <w:r w:rsidRPr="00F4442C">
        <w:t>There are no resource custom operations defined for this resource in this release of the specification.</w:t>
      </w:r>
    </w:p>
    <w:p w14:paraId="527C5340" w14:textId="77777777" w:rsidR="009B4E95" w:rsidRPr="00F4442C" w:rsidRDefault="009B4E95" w:rsidP="009B4E95">
      <w:pPr>
        <w:pStyle w:val="41"/>
      </w:pPr>
      <w:bookmarkStart w:id="761" w:name="_Toc93679383"/>
      <w:bookmarkStart w:id="762" w:name="_Toc96843431"/>
      <w:bookmarkStart w:id="763" w:name="_Toc96844406"/>
      <w:bookmarkStart w:id="764" w:name="_Toc100739979"/>
      <w:bookmarkStart w:id="765" w:name="_Toc129252552"/>
      <w:bookmarkStart w:id="766" w:name="_Toc144024257"/>
      <w:bookmarkStart w:id="767" w:name="_Toc144459689"/>
      <w:bookmarkStart w:id="768" w:name="_Toc151743441"/>
      <w:r w:rsidRPr="00F4442C">
        <w:rPr>
          <w:noProof/>
          <w:lang w:eastAsia="zh-CN"/>
        </w:rPr>
        <w:t>6.4</w:t>
      </w:r>
      <w:r w:rsidRPr="00F4442C">
        <w:t>.3.4</w:t>
      </w:r>
      <w:r w:rsidRPr="00F4442C">
        <w:tab/>
        <w:t>Resource: Policy Usage</w:t>
      </w:r>
      <w:r w:rsidRPr="00F4442C">
        <w:rPr>
          <w:rFonts w:eastAsia="等线"/>
        </w:rPr>
        <w:t xml:space="preserve"> Subscriptions</w:t>
      </w:r>
      <w:bookmarkEnd w:id="768"/>
    </w:p>
    <w:p w14:paraId="06929D0A" w14:textId="77777777" w:rsidR="009B4E95" w:rsidRPr="00F4442C" w:rsidRDefault="009B4E95" w:rsidP="009B4E95">
      <w:pPr>
        <w:pStyle w:val="51"/>
      </w:pPr>
      <w:bookmarkStart w:id="769" w:name="_Toc151743442"/>
      <w:r w:rsidRPr="00F4442C">
        <w:rPr>
          <w:noProof/>
          <w:lang w:eastAsia="zh-CN"/>
        </w:rPr>
        <w:t>6.4</w:t>
      </w:r>
      <w:r w:rsidRPr="00F4442C">
        <w:t>.3.4.1</w:t>
      </w:r>
      <w:r w:rsidRPr="00F4442C">
        <w:tab/>
        <w:t>Description</w:t>
      </w:r>
      <w:bookmarkEnd w:id="769"/>
    </w:p>
    <w:p w14:paraId="419F337E" w14:textId="77777777" w:rsidR="009B4E95" w:rsidRPr="00F4442C" w:rsidRDefault="009B4E95" w:rsidP="009B4E95">
      <w:r w:rsidRPr="00F4442C">
        <w:t>This resource represents the collection of Policy Usage</w:t>
      </w:r>
      <w:r w:rsidRPr="00F4442C">
        <w:rPr>
          <w:rFonts w:eastAsia="等线"/>
        </w:rPr>
        <w:t xml:space="preserve"> Subscriptions</w:t>
      </w:r>
      <w:r w:rsidRPr="00F4442C">
        <w:t xml:space="preserve"> managed by the NSCE Server.</w:t>
      </w:r>
    </w:p>
    <w:p w14:paraId="13873EB8" w14:textId="77777777" w:rsidR="009B4E95" w:rsidRPr="00F4442C" w:rsidRDefault="009B4E95" w:rsidP="009B4E95">
      <w:pPr>
        <w:pStyle w:val="51"/>
      </w:pPr>
      <w:bookmarkStart w:id="770" w:name="_Toc151743443"/>
      <w:r w:rsidRPr="00F4442C">
        <w:rPr>
          <w:noProof/>
          <w:lang w:eastAsia="zh-CN"/>
        </w:rPr>
        <w:t>6.4</w:t>
      </w:r>
      <w:r w:rsidRPr="00F4442C">
        <w:t>.3.4.2</w:t>
      </w:r>
      <w:r w:rsidRPr="00F4442C">
        <w:tab/>
        <w:t>Resource Definition</w:t>
      </w:r>
      <w:bookmarkEnd w:id="770"/>
    </w:p>
    <w:p w14:paraId="467DD96F" w14:textId="77777777" w:rsidR="009B4E95" w:rsidRPr="00F4442C" w:rsidRDefault="009B4E95" w:rsidP="009B4E95">
      <w:pPr>
        <w:rPr>
          <w:lang w:val="en-US"/>
        </w:rPr>
      </w:pPr>
      <w:r w:rsidRPr="00F4442C">
        <w:rPr>
          <w:lang w:val="en-US"/>
        </w:rPr>
        <w:t xml:space="preserve">Resource URI: </w:t>
      </w:r>
      <w:r w:rsidRPr="00F4442C">
        <w:rPr>
          <w:b/>
          <w:noProof/>
          <w:lang w:val="en-US"/>
        </w:rPr>
        <w:t>{apiRoot}/nsce-pm/&lt;apiVersion&gt;/subscriptions</w:t>
      </w:r>
    </w:p>
    <w:p w14:paraId="650B40D4"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.3.4.2-1</w:t>
      </w:r>
      <w:r w:rsidRPr="00F4442C">
        <w:rPr>
          <w:rFonts w:ascii="Arial" w:hAnsi="Arial" w:cs="Arial"/>
        </w:rPr>
        <w:t>.</w:t>
      </w:r>
    </w:p>
    <w:p w14:paraId="7BC2E61F" w14:textId="77777777" w:rsidR="009B4E95" w:rsidRPr="00F4442C" w:rsidRDefault="009B4E95" w:rsidP="009B4E95">
      <w:pPr>
        <w:pStyle w:val="TH"/>
        <w:rPr>
          <w:rFonts w:cs="Arial"/>
        </w:rPr>
      </w:pPr>
      <w:r w:rsidRPr="00F4442C">
        <w:t>Table </w:t>
      </w:r>
      <w:r w:rsidRPr="00F4442C">
        <w:rPr>
          <w:noProof/>
          <w:lang w:eastAsia="zh-CN"/>
        </w:rPr>
        <w:t>6.4</w:t>
      </w:r>
      <w:r w:rsidRPr="00F4442C">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5431410B" w14:textId="77777777" w:rsidTr="00197F6A">
        <w:trPr>
          <w:jc w:val="center"/>
        </w:trPr>
        <w:tc>
          <w:tcPr>
            <w:tcW w:w="687" w:type="pct"/>
            <w:shd w:val="clear" w:color="000000" w:fill="C0C0C0"/>
            <w:vAlign w:val="center"/>
            <w:hideMark/>
          </w:tcPr>
          <w:p w14:paraId="7F031CAF" w14:textId="77777777" w:rsidR="009B4E95" w:rsidRPr="00F4442C" w:rsidRDefault="009B4E95" w:rsidP="00197F6A">
            <w:pPr>
              <w:pStyle w:val="TAH"/>
            </w:pPr>
            <w:r w:rsidRPr="00F4442C">
              <w:t>Name</w:t>
            </w:r>
          </w:p>
        </w:tc>
        <w:tc>
          <w:tcPr>
            <w:tcW w:w="1039" w:type="pct"/>
            <w:shd w:val="clear" w:color="000000" w:fill="C0C0C0"/>
            <w:vAlign w:val="center"/>
          </w:tcPr>
          <w:p w14:paraId="3570554B" w14:textId="77777777" w:rsidR="009B4E95" w:rsidRPr="00F4442C" w:rsidRDefault="009B4E95" w:rsidP="00197F6A">
            <w:pPr>
              <w:pStyle w:val="TAH"/>
            </w:pPr>
            <w:r w:rsidRPr="00F4442C">
              <w:t>Data type</w:t>
            </w:r>
          </w:p>
        </w:tc>
        <w:tc>
          <w:tcPr>
            <w:tcW w:w="3274" w:type="pct"/>
            <w:shd w:val="clear" w:color="000000" w:fill="C0C0C0"/>
            <w:vAlign w:val="center"/>
            <w:hideMark/>
          </w:tcPr>
          <w:p w14:paraId="3184F17E" w14:textId="77777777" w:rsidR="009B4E95" w:rsidRPr="00F4442C" w:rsidRDefault="009B4E95" w:rsidP="00197F6A">
            <w:pPr>
              <w:pStyle w:val="TAH"/>
            </w:pPr>
            <w:r w:rsidRPr="00F4442C">
              <w:t>Definition</w:t>
            </w:r>
          </w:p>
        </w:tc>
      </w:tr>
      <w:tr w:rsidR="009B4E95" w:rsidRPr="00F4442C" w14:paraId="2D72D51C" w14:textId="77777777" w:rsidTr="00197F6A">
        <w:trPr>
          <w:jc w:val="center"/>
        </w:trPr>
        <w:tc>
          <w:tcPr>
            <w:tcW w:w="687" w:type="pct"/>
            <w:vAlign w:val="center"/>
            <w:hideMark/>
          </w:tcPr>
          <w:p w14:paraId="00992DC6" w14:textId="77777777" w:rsidR="009B4E95" w:rsidRPr="00F4442C" w:rsidRDefault="009B4E95" w:rsidP="00197F6A">
            <w:pPr>
              <w:pStyle w:val="TAL"/>
            </w:pPr>
            <w:r w:rsidRPr="00F4442C">
              <w:t>apiRoot</w:t>
            </w:r>
          </w:p>
        </w:tc>
        <w:tc>
          <w:tcPr>
            <w:tcW w:w="1039" w:type="pct"/>
            <w:vAlign w:val="center"/>
          </w:tcPr>
          <w:p w14:paraId="0F7DB231" w14:textId="77777777" w:rsidR="009B4E95" w:rsidRPr="00F4442C" w:rsidRDefault="009B4E95" w:rsidP="00197F6A">
            <w:pPr>
              <w:pStyle w:val="TAL"/>
            </w:pPr>
            <w:r w:rsidRPr="00F4442C">
              <w:t>string</w:t>
            </w:r>
          </w:p>
        </w:tc>
        <w:tc>
          <w:tcPr>
            <w:tcW w:w="3274" w:type="pct"/>
            <w:vAlign w:val="center"/>
            <w:hideMark/>
          </w:tcPr>
          <w:p w14:paraId="6429AA30" w14:textId="77777777" w:rsidR="009B4E95" w:rsidRPr="00F4442C" w:rsidRDefault="009B4E95" w:rsidP="00197F6A">
            <w:pPr>
              <w:pStyle w:val="TAL"/>
            </w:pPr>
            <w:r w:rsidRPr="00F4442C">
              <w:t>See clause </w:t>
            </w:r>
            <w:r w:rsidRPr="00F4442C">
              <w:rPr>
                <w:noProof/>
                <w:lang w:eastAsia="zh-CN"/>
              </w:rPr>
              <w:t>6.4</w:t>
            </w:r>
            <w:r w:rsidRPr="00F4442C">
              <w:t>.1.</w:t>
            </w:r>
          </w:p>
        </w:tc>
      </w:tr>
    </w:tbl>
    <w:p w14:paraId="296650EA" w14:textId="77777777" w:rsidR="009B4E95" w:rsidRPr="00F4442C" w:rsidRDefault="009B4E95" w:rsidP="009B4E95"/>
    <w:p w14:paraId="553AEE42" w14:textId="77777777" w:rsidR="009B4E95" w:rsidRPr="00F4442C" w:rsidRDefault="009B4E95" w:rsidP="009B4E95">
      <w:pPr>
        <w:pStyle w:val="51"/>
      </w:pPr>
      <w:bookmarkStart w:id="771" w:name="_Toc151743444"/>
      <w:r w:rsidRPr="00F4442C">
        <w:rPr>
          <w:noProof/>
          <w:lang w:eastAsia="zh-CN"/>
        </w:rPr>
        <w:t>6.4</w:t>
      </w:r>
      <w:r w:rsidRPr="00F4442C">
        <w:t>.3.4.3</w:t>
      </w:r>
      <w:r w:rsidRPr="00F4442C">
        <w:tab/>
        <w:t>Resource Standard Methods</w:t>
      </w:r>
      <w:bookmarkEnd w:id="771"/>
    </w:p>
    <w:p w14:paraId="50D33E3B" w14:textId="77777777" w:rsidR="009B4E95" w:rsidRPr="00F4442C" w:rsidRDefault="009B4E95" w:rsidP="0051137F">
      <w:pPr>
        <w:pStyle w:val="6"/>
      </w:pPr>
      <w:bookmarkStart w:id="772" w:name="_Toc151743445"/>
      <w:r w:rsidRPr="00F4442C">
        <w:rPr>
          <w:noProof/>
          <w:lang w:eastAsia="zh-CN"/>
        </w:rPr>
        <w:t>6.4</w:t>
      </w:r>
      <w:r w:rsidRPr="00F4442C">
        <w:t>.3.4.3.2</w:t>
      </w:r>
      <w:r w:rsidRPr="00F4442C">
        <w:tab/>
        <w:t>POST</w:t>
      </w:r>
      <w:bookmarkEnd w:id="772"/>
    </w:p>
    <w:p w14:paraId="5307389F" w14:textId="77777777" w:rsidR="009B4E95" w:rsidRPr="00F4442C" w:rsidRDefault="009B4E95" w:rsidP="009B4E95">
      <w:pPr>
        <w:rPr>
          <w:noProof/>
          <w:lang w:eastAsia="zh-CN"/>
        </w:rPr>
      </w:pPr>
      <w:r w:rsidRPr="00F4442C">
        <w:rPr>
          <w:noProof/>
          <w:lang w:eastAsia="zh-CN"/>
        </w:rPr>
        <w:t xml:space="preserve">The HTTP POST method allows a service consumer to request the creation of a </w:t>
      </w:r>
      <w:r w:rsidRPr="00F4442C">
        <w:t>Policy Usage</w:t>
      </w:r>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p>
    <w:p w14:paraId="571407C6" w14:textId="77777777" w:rsidR="009B4E95" w:rsidRPr="00F4442C" w:rsidRDefault="009B4E95" w:rsidP="009B4E95">
      <w:r w:rsidRPr="00F4442C">
        <w:t>This method shall support the URI query parameters specified in table </w:t>
      </w:r>
      <w:r w:rsidRPr="00F4442C">
        <w:rPr>
          <w:noProof/>
          <w:lang w:eastAsia="zh-CN"/>
        </w:rPr>
        <w:t>6.4</w:t>
      </w:r>
      <w:r w:rsidRPr="00F4442C">
        <w:t>.3.4.3.2-1.</w:t>
      </w:r>
    </w:p>
    <w:p w14:paraId="367B12DE" w14:textId="77777777" w:rsidR="009B4E95" w:rsidRPr="00F4442C" w:rsidRDefault="009B4E95" w:rsidP="009B4E95">
      <w:pPr>
        <w:pStyle w:val="TH"/>
        <w:rPr>
          <w:rFonts w:cs="Arial"/>
        </w:rPr>
      </w:pPr>
      <w:r w:rsidRPr="00F4442C">
        <w:t>Table </w:t>
      </w:r>
      <w:r w:rsidRPr="00F4442C">
        <w:rPr>
          <w:noProof/>
          <w:lang w:eastAsia="zh-CN"/>
        </w:rPr>
        <w:t>6.4</w:t>
      </w:r>
      <w:r w:rsidRPr="00F4442C">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5FB2AC4D" w14:textId="77777777" w:rsidTr="00197F6A">
        <w:trPr>
          <w:jc w:val="center"/>
        </w:trPr>
        <w:tc>
          <w:tcPr>
            <w:tcW w:w="825" w:type="pct"/>
            <w:tcBorders>
              <w:bottom w:val="single" w:sz="6" w:space="0" w:color="auto"/>
            </w:tcBorders>
            <w:shd w:val="clear" w:color="auto" w:fill="C0C0C0"/>
            <w:vAlign w:val="center"/>
          </w:tcPr>
          <w:p w14:paraId="2A8FA39E"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384BD7D"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76663D1F"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B43D0DD"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03B078D8"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24189FAE" w14:textId="77777777" w:rsidR="009B4E95" w:rsidRPr="00F4442C" w:rsidRDefault="009B4E95" w:rsidP="00197F6A">
            <w:pPr>
              <w:pStyle w:val="TAH"/>
            </w:pPr>
            <w:r w:rsidRPr="00F4442C">
              <w:t>Applicability</w:t>
            </w:r>
          </w:p>
        </w:tc>
      </w:tr>
      <w:tr w:rsidR="009B4E95" w:rsidRPr="00F4442C" w14:paraId="50F57BB9" w14:textId="77777777" w:rsidTr="00197F6A">
        <w:trPr>
          <w:jc w:val="center"/>
        </w:trPr>
        <w:tc>
          <w:tcPr>
            <w:tcW w:w="825" w:type="pct"/>
            <w:tcBorders>
              <w:top w:val="single" w:sz="6" w:space="0" w:color="auto"/>
            </w:tcBorders>
            <w:shd w:val="clear" w:color="auto" w:fill="auto"/>
            <w:vAlign w:val="center"/>
          </w:tcPr>
          <w:p w14:paraId="6488FADC"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60CB18B" w14:textId="77777777" w:rsidR="009B4E95" w:rsidRPr="00F4442C" w:rsidRDefault="009B4E95" w:rsidP="00197F6A">
            <w:pPr>
              <w:pStyle w:val="TAL"/>
            </w:pPr>
          </w:p>
        </w:tc>
        <w:tc>
          <w:tcPr>
            <w:tcW w:w="215" w:type="pct"/>
            <w:tcBorders>
              <w:top w:val="single" w:sz="6" w:space="0" w:color="auto"/>
            </w:tcBorders>
            <w:vAlign w:val="center"/>
          </w:tcPr>
          <w:p w14:paraId="600429B7" w14:textId="77777777" w:rsidR="009B4E95" w:rsidRPr="00F4442C" w:rsidRDefault="009B4E95" w:rsidP="00197F6A">
            <w:pPr>
              <w:pStyle w:val="TAC"/>
            </w:pPr>
          </w:p>
        </w:tc>
        <w:tc>
          <w:tcPr>
            <w:tcW w:w="580" w:type="pct"/>
            <w:tcBorders>
              <w:top w:val="single" w:sz="6" w:space="0" w:color="auto"/>
            </w:tcBorders>
            <w:vAlign w:val="center"/>
          </w:tcPr>
          <w:p w14:paraId="1AC13404"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0F52B77" w14:textId="77777777" w:rsidR="009B4E95" w:rsidRPr="00F4442C" w:rsidRDefault="009B4E95" w:rsidP="00197F6A">
            <w:pPr>
              <w:pStyle w:val="TAL"/>
            </w:pPr>
          </w:p>
        </w:tc>
        <w:tc>
          <w:tcPr>
            <w:tcW w:w="796" w:type="pct"/>
            <w:tcBorders>
              <w:top w:val="single" w:sz="6" w:space="0" w:color="auto"/>
            </w:tcBorders>
            <w:vAlign w:val="center"/>
          </w:tcPr>
          <w:p w14:paraId="58911593" w14:textId="77777777" w:rsidR="009B4E95" w:rsidRPr="00F4442C" w:rsidRDefault="009B4E95" w:rsidP="00197F6A">
            <w:pPr>
              <w:pStyle w:val="TAL"/>
            </w:pPr>
          </w:p>
        </w:tc>
      </w:tr>
    </w:tbl>
    <w:p w14:paraId="74984CE8" w14:textId="77777777" w:rsidR="009B4E95" w:rsidRPr="00F4442C" w:rsidRDefault="009B4E95" w:rsidP="009B4E95"/>
    <w:p w14:paraId="11CB6548"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.3.4.3.2-2 and the response data structures and response codes specified in table </w:t>
      </w:r>
      <w:r w:rsidRPr="00F4442C">
        <w:rPr>
          <w:noProof/>
          <w:lang w:eastAsia="zh-CN"/>
        </w:rPr>
        <w:t>6.4</w:t>
      </w:r>
      <w:r w:rsidRPr="00F4442C">
        <w:t>.3.4.3.2-3.</w:t>
      </w:r>
    </w:p>
    <w:p w14:paraId="42F93E84" w14:textId="77777777" w:rsidR="009B4E95" w:rsidRPr="00F4442C" w:rsidRDefault="009B4E95" w:rsidP="009B4E95">
      <w:pPr>
        <w:pStyle w:val="TH"/>
      </w:pPr>
      <w:r w:rsidRPr="00F4442C">
        <w:t>Table </w:t>
      </w:r>
      <w:r w:rsidRPr="00F4442C">
        <w:rPr>
          <w:noProof/>
          <w:lang w:eastAsia="zh-CN"/>
        </w:rPr>
        <w:t>6.4</w:t>
      </w:r>
      <w:r w:rsidRPr="00F4442C">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35CEB0A" w14:textId="77777777" w:rsidTr="00197F6A">
        <w:trPr>
          <w:jc w:val="center"/>
        </w:trPr>
        <w:tc>
          <w:tcPr>
            <w:tcW w:w="2119" w:type="dxa"/>
            <w:tcBorders>
              <w:bottom w:val="single" w:sz="6" w:space="0" w:color="auto"/>
            </w:tcBorders>
            <w:shd w:val="clear" w:color="auto" w:fill="C0C0C0"/>
            <w:vAlign w:val="center"/>
          </w:tcPr>
          <w:p w14:paraId="6EE0331B"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2A1574E4"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14321FD4"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61FBC90D" w14:textId="77777777" w:rsidR="009B4E95" w:rsidRPr="00F4442C" w:rsidRDefault="009B4E95" w:rsidP="00197F6A">
            <w:pPr>
              <w:pStyle w:val="TAH"/>
            </w:pPr>
            <w:r w:rsidRPr="00F4442C">
              <w:t>Description</w:t>
            </w:r>
          </w:p>
        </w:tc>
      </w:tr>
      <w:tr w:rsidR="009B4E95" w:rsidRPr="00F4442C" w14:paraId="0A26FD67" w14:textId="77777777" w:rsidTr="00197F6A">
        <w:trPr>
          <w:jc w:val="center"/>
        </w:trPr>
        <w:tc>
          <w:tcPr>
            <w:tcW w:w="2119" w:type="dxa"/>
            <w:tcBorders>
              <w:top w:val="single" w:sz="6" w:space="0" w:color="auto"/>
            </w:tcBorders>
            <w:shd w:val="clear" w:color="auto" w:fill="auto"/>
            <w:vAlign w:val="center"/>
          </w:tcPr>
          <w:p w14:paraId="6EB1A703" w14:textId="77777777" w:rsidR="009B4E95" w:rsidRPr="00F4442C" w:rsidRDefault="009B4E95" w:rsidP="00197F6A">
            <w:pPr>
              <w:pStyle w:val="TAL"/>
            </w:pPr>
            <w:bookmarkStart w:id="773" w:name="_Hlk150003525"/>
            <w:r w:rsidRPr="00F4442C">
              <w:t>PolUsageSubsc</w:t>
            </w:r>
            <w:bookmarkEnd w:id="773"/>
          </w:p>
        </w:tc>
        <w:tc>
          <w:tcPr>
            <w:tcW w:w="425" w:type="dxa"/>
            <w:tcBorders>
              <w:top w:val="single" w:sz="6" w:space="0" w:color="auto"/>
            </w:tcBorders>
            <w:vAlign w:val="center"/>
          </w:tcPr>
          <w:p w14:paraId="306109C3"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15C0586E"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F0D3E98" w14:textId="77777777" w:rsidR="009B4E95" w:rsidRPr="00F4442C" w:rsidRDefault="009B4E95" w:rsidP="00197F6A">
            <w:pPr>
              <w:pStyle w:val="TAL"/>
            </w:pPr>
            <w:r w:rsidRPr="00F4442C">
              <w:t>Represents the parameters to request the creation of a Policy Usage</w:t>
            </w:r>
            <w:r w:rsidRPr="00F4442C">
              <w:rPr>
                <w:rFonts w:eastAsia="等线"/>
              </w:rPr>
              <w:t xml:space="preserve"> Subscription</w:t>
            </w:r>
            <w:r w:rsidRPr="00F4442C">
              <w:t xml:space="preserve"> resource.</w:t>
            </w:r>
          </w:p>
        </w:tc>
      </w:tr>
    </w:tbl>
    <w:p w14:paraId="14D40407" w14:textId="77777777" w:rsidR="009B4E95" w:rsidRPr="00F4442C" w:rsidRDefault="009B4E95" w:rsidP="009B4E95"/>
    <w:p w14:paraId="24AB4F72" w14:textId="77777777" w:rsidR="009B4E95" w:rsidRPr="00F4442C" w:rsidRDefault="009B4E95" w:rsidP="009B4E95">
      <w:pPr>
        <w:pStyle w:val="TH"/>
      </w:pPr>
      <w:r w:rsidRPr="00F4442C">
        <w:lastRenderedPageBreak/>
        <w:t>Table </w:t>
      </w:r>
      <w:r w:rsidRPr="00F4442C">
        <w:rPr>
          <w:noProof/>
          <w:lang w:eastAsia="zh-CN"/>
        </w:rPr>
        <w:t>6.4</w:t>
      </w:r>
      <w:r w:rsidRPr="00F4442C">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B4E95" w:rsidRPr="00F4442C" w14:paraId="50F236AC" w14:textId="77777777" w:rsidTr="00197F6A">
        <w:trPr>
          <w:jc w:val="center"/>
        </w:trPr>
        <w:tc>
          <w:tcPr>
            <w:tcW w:w="880" w:type="pct"/>
            <w:tcBorders>
              <w:bottom w:val="single" w:sz="6" w:space="0" w:color="auto"/>
            </w:tcBorders>
            <w:shd w:val="clear" w:color="auto" w:fill="C0C0C0"/>
            <w:vAlign w:val="center"/>
          </w:tcPr>
          <w:p w14:paraId="5B138627"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170E79C9" w14:textId="77777777" w:rsidR="009B4E95" w:rsidRPr="00F4442C" w:rsidRDefault="009B4E95" w:rsidP="00197F6A">
            <w:pPr>
              <w:pStyle w:val="TAH"/>
            </w:pPr>
            <w:r w:rsidRPr="00F4442C">
              <w:t>P</w:t>
            </w:r>
          </w:p>
        </w:tc>
        <w:tc>
          <w:tcPr>
            <w:tcW w:w="590" w:type="pct"/>
            <w:tcBorders>
              <w:bottom w:val="single" w:sz="6" w:space="0" w:color="auto"/>
            </w:tcBorders>
            <w:shd w:val="clear" w:color="auto" w:fill="C0C0C0"/>
            <w:vAlign w:val="center"/>
          </w:tcPr>
          <w:p w14:paraId="2162D1EA" w14:textId="77777777" w:rsidR="009B4E95" w:rsidRPr="00F4442C" w:rsidRDefault="009B4E95" w:rsidP="00197F6A">
            <w:pPr>
              <w:pStyle w:val="TAH"/>
            </w:pPr>
            <w:r w:rsidRPr="00F4442C">
              <w:t>Cardinality</w:t>
            </w:r>
          </w:p>
        </w:tc>
        <w:tc>
          <w:tcPr>
            <w:tcW w:w="736" w:type="pct"/>
            <w:tcBorders>
              <w:bottom w:val="single" w:sz="6" w:space="0" w:color="auto"/>
            </w:tcBorders>
            <w:shd w:val="clear" w:color="auto" w:fill="C0C0C0"/>
            <w:vAlign w:val="center"/>
          </w:tcPr>
          <w:p w14:paraId="671BB2D5" w14:textId="77777777" w:rsidR="009B4E95" w:rsidRPr="00F4442C" w:rsidRDefault="009B4E95" w:rsidP="00197F6A">
            <w:pPr>
              <w:pStyle w:val="TAH"/>
            </w:pPr>
            <w:r w:rsidRPr="00F4442C">
              <w:t>Response</w:t>
            </w:r>
          </w:p>
          <w:p w14:paraId="2CA87164"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5512E544" w14:textId="77777777" w:rsidR="009B4E95" w:rsidRPr="00F4442C" w:rsidRDefault="009B4E95" w:rsidP="00197F6A">
            <w:pPr>
              <w:pStyle w:val="TAH"/>
            </w:pPr>
            <w:r w:rsidRPr="00F4442C">
              <w:t>Description</w:t>
            </w:r>
          </w:p>
        </w:tc>
      </w:tr>
      <w:tr w:rsidR="009B4E95" w:rsidRPr="00F4442C" w14:paraId="115C25FD" w14:textId="77777777" w:rsidTr="00197F6A">
        <w:trPr>
          <w:jc w:val="center"/>
        </w:trPr>
        <w:tc>
          <w:tcPr>
            <w:tcW w:w="880" w:type="pct"/>
            <w:tcBorders>
              <w:top w:val="single" w:sz="6" w:space="0" w:color="auto"/>
            </w:tcBorders>
            <w:shd w:val="clear" w:color="auto" w:fill="auto"/>
            <w:vAlign w:val="center"/>
          </w:tcPr>
          <w:p w14:paraId="77283D92"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5DCF091E" w14:textId="77777777" w:rsidR="009B4E95" w:rsidRPr="00F4442C" w:rsidRDefault="009B4E95" w:rsidP="00197F6A">
            <w:pPr>
              <w:pStyle w:val="TAC"/>
            </w:pPr>
            <w:r w:rsidRPr="00F4442C">
              <w:t>M</w:t>
            </w:r>
          </w:p>
        </w:tc>
        <w:tc>
          <w:tcPr>
            <w:tcW w:w="590" w:type="pct"/>
            <w:tcBorders>
              <w:top w:val="single" w:sz="6" w:space="0" w:color="auto"/>
            </w:tcBorders>
            <w:vAlign w:val="center"/>
          </w:tcPr>
          <w:p w14:paraId="6A9DA022" w14:textId="77777777" w:rsidR="009B4E95" w:rsidRPr="00F4442C" w:rsidRDefault="009B4E95" w:rsidP="00197F6A">
            <w:pPr>
              <w:pStyle w:val="TAC"/>
            </w:pPr>
            <w:r w:rsidRPr="00F4442C">
              <w:t>1</w:t>
            </w:r>
          </w:p>
        </w:tc>
        <w:tc>
          <w:tcPr>
            <w:tcW w:w="736" w:type="pct"/>
            <w:tcBorders>
              <w:top w:val="single" w:sz="6" w:space="0" w:color="auto"/>
            </w:tcBorders>
            <w:vAlign w:val="center"/>
          </w:tcPr>
          <w:p w14:paraId="3C152932" w14:textId="77777777" w:rsidR="009B4E95" w:rsidRPr="00F4442C" w:rsidRDefault="009B4E95" w:rsidP="00197F6A">
            <w:pPr>
              <w:pStyle w:val="TAL"/>
            </w:pPr>
            <w:r w:rsidRPr="00F4442C">
              <w:t>201 Created</w:t>
            </w:r>
          </w:p>
        </w:tc>
        <w:tc>
          <w:tcPr>
            <w:tcW w:w="2573" w:type="pct"/>
            <w:tcBorders>
              <w:top w:val="single" w:sz="6" w:space="0" w:color="auto"/>
            </w:tcBorders>
            <w:shd w:val="clear" w:color="auto" w:fill="auto"/>
            <w:vAlign w:val="center"/>
          </w:tcPr>
          <w:p w14:paraId="12DA2BC6" w14:textId="77777777" w:rsidR="009B4E95" w:rsidRPr="00F4442C" w:rsidRDefault="009B4E95" w:rsidP="00197F6A">
            <w:pPr>
              <w:pStyle w:val="TAL"/>
            </w:pPr>
            <w:r w:rsidRPr="00F4442C">
              <w:t>Successful case. The Policy Usage</w:t>
            </w:r>
            <w:r w:rsidRPr="00F4442C">
              <w:rPr>
                <w:rFonts w:eastAsia="等线"/>
              </w:rPr>
              <w:t xml:space="preserve"> Subscription</w:t>
            </w:r>
            <w:r w:rsidRPr="00F4442C">
              <w:t xml:space="preserve"> is successfully created and a representation of the created "Individual Policy Usage</w:t>
            </w:r>
            <w:r w:rsidRPr="00F4442C">
              <w:rPr>
                <w:rFonts w:eastAsia="等线"/>
              </w:rPr>
              <w:t xml:space="preserve"> Subscription</w:t>
            </w:r>
            <w:r w:rsidRPr="00F4442C">
              <w:t>" resource shall be returned.</w:t>
            </w:r>
          </w:p>
          <w:p w14:paraId="56CDFEC7" w14:textId="77777777" w:rsidR="009B4E95" w:rsidRPr="00F4442C" w:rsidRDefault="009B4E95" w:rsidP="00197F6A">
            <w:pPr>
              <w:pStyle w:val="TAL"/>
            </w:pPr>
          </w:p>
          <w:p w14:paraId="37B40CCF" w14:textId="77777777" w:rsidR="009B4E95" w:rsidRPr="00F4442C" w:rsidRDefault="009B4E95" w:rsidP="00197F6A">
            <w:pPr>
              <w:pStyle w:val="TAL"/>
            </w:pPr>
            <w:r w:rsidRPr="00F4442C">
              <w:t>An HTTP "Location" header that contains the resource URI of the created resource shall also be included.</w:t>
            </w:r>
          </w:p>
        </w:tc>
      </w:tr>
      <w:tr w:rsidR="009B4E95" w:rsidRPr="00F4442C" w14:paraId="42010E73" w14:textId="77777777" w:rsidTr="00197F6A">
        <w:trPr>
          <w:jc w:val="center"/>
        </w:trPr>
        <w:tc>
          <w:tcPr>
            <w:tcW w:w="5000" w:type="pct"/>
            <w:gridSpan w:val="5"/>
            <w:shd w:val="clear" w:color="auto" w:fill="auto"/>
            <w:vAlign w:val="center"/>
          </w:tcPr>
          <w:p w14:paraId="172A04A6"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3D9429D2" w14:textId="77777777" w:rsidR="009B4E95" w:rsidRPr="00F4442C" w:rsidRDefault="009B4E95" w:rsidP="009B4E95"/>
    <w:p w14:paraId="7815212C" w14:textId="77777777" w:rsidR="009B4E95" w:rsidRPr="00F4442C" w:rsidRDefault="009B4E95" w:rsidP="009B4E95">
      <w:pPr>
        <w:pStyle w:val="TH"/>
      </w:pPr>
      <w:r w:rsidRPr="00F4442C">
        <w:t>Table </w:t>
      </w:r>
      <w:r w:rsidRPr="00F4442C">
        <w:rPr>
          <w:noProof/>
          <w:lang w:eastAsia="zh-CN"/>
        </w:rPr>
        <w:t>6.4</w:t>
      </w:r>
      <w:r w:rsidRPr="00F4442C">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3AB90474" w14:textId="77777777" w:rsidTr="00197F6A">
        <w:trPr>
          <w:jc w:val="center"/>
        </w:trPr>
        <w:tc>
          <w:tcPr>
            <w:tcW w:w="824" w:type="pct"/>
            <w:shd w:val="clear" w:color="auto" w:fill="C0C0C0"/>
            <w:vAlign w:val="center"/>
          </w:tcPr>
          <w:p w14:paraId="5DA6848D" w14:textId="77777777" w:rsidR="009B4E95" w:rsidRPr="00F4442C" w:rsidRDefault="009B4E95" w:rsidP="00197F6A">
            <w:pPr>
              <w:pStyle w:val="TAH"/>
            </w:pPr>
            <w:r w:rsidRPr="00F4442C">
              <w:t>Name</w:t>
            </w:r>
          </w:p>
        </w:tc>
        <w:tc>
          <w:tcPr>
            <w:tcW w:w="572" w:type="pct"/>
            <w:shd w:val="clear" w:color="auto" w:fill="C0C0C0"/>
            <w:vAlign w:val="center"/>
          </w:tcPr>
          <w:p w14:paraId="583800E5" w14:textId="77777777" w:rsidR="009B4E95" w:rsidRPr="00F4442C" w:rsidRDefault="009B4E95" w:rsidP="00197F6A">
            <w:pPr>
              <w:pStyle w:val="TAH"/>
            </w:pPr>
            <w:r w:rsidRPr="00F4442C">
              <w:t>Data type</w:t>
            </w:r>
          </w:p>
        </w:tc>
        <w:tc>
          <w:tcPr>
            <w:tcW w:w="295" w:type="pct"/>
            <w:shd w:val="clear" w:color="auto" w:fill="C0C0C0"/>
            <w:vAlign w:val="center"/>
          </w:tcPr>
          <w:p w14:paraId="77872BB4" w14:textId="77777777" w:rsidR="009B4E95" w:rsidRPr="00F4442C" w:rsidRDefault="009B4E95" w:rsidP="00197F6A">
            <w:pPr>
              <w:pStyle w:val="TAH"/>
            </w:pPr>
            <w:r w:rsidRPr="00F4442C">
              <w:t>P</w:t>
            </w:r>
          </w:p>
        </w:tc>
        <w:tc>
          <w:tcPr>
            <w:tcW w:w="589" w:type="pct"/>
            <w:shd w:val="clear" w:color="auto" w:fill="C0C0C0"/>
            <w:vAlign w:val="center"/>
          </w:tcPr>
          <w:p w14:paraId="17A4826B" w14:textId="77777777" w:rsidR="009B4E95" w:rsidRPr="00F4442C" w:rsidRDefault="009B4E95" w:rsidP="00197F6A">
            <w:pPr>
              <w:pStyle w:val="TAH"/>
            </w:pPr>
            <w:r w:rsidRPr="00F4442C">
              <w:t>Cardinality</w:t>
            </w:r>
          </w:p>
        </w:tc>
        <w:tc>
          <w:tcPr>
            <w:tcW w:w="2720" w:type="pct"/>
            <w:shd w:val="clear" w:color="auto" w:fill="C0C0C0"/>
            <w:vAlign w:val="center"/>
          </w:tcPr>
          <w:p w14:paraId="1D2BF740" w14:textId="77777777" w:rsidR="009B4E95" w:rsidRPr="00F4442C" w:rsidRDefault="009B4E95" w:rsidP="00197F6A">
            <w:pPr>
              <w:pStyle w:val="TAH"/>
            </w:pPr>
            <w:r w:rsidRPr="00F4442C">
              <w:t>Description</w:t>
            </w:r>
          </w:p>
        </w:tc>
      </w:tr>
      <w:tr w:rsidR="009B4E95" w:rsidRPr="00F4442C" w14:paraId="6ED78FF8" w14:textId="77777777" w:rsidTr="00197F6A">
        <w:trPr>
          <w:jc w:val="center"/>
        </w:trPr>
        <w:tc>
          <w:tcPr>
            <w:tcW w:w="824" w:type="pct"/>
            <w:shd w:val="clear" w:color="auto" w:fill="auto"/>
            <w:vAlign w:val="center"/>
          </w:tcPr>
          <w:p w14:paraId="66ECA470" w14:textId="77777777" w:rsidR="009B4E95" w:rsidRPr="00F4442C" w:rsidRDefault="009B4E95" w:rsidP="00197F6A">
            <w:pPr>
              <w:pStyle w:val="TAL"/>
            </w:pPr>
            <w:r w:rsidRPr="00F4442C">
              <w:t>Location</w:t>
            </w:r>
          </w:p>
        </w:tc>
        <w:tc>
          <w:tcPr>
            <w:tcW w:w="572" w:type="pct"/>
            <w:vAlign w:val="center"/>
          </w:tcPr>
          <w:p w14:paraId="1F6D55C6" w14:textId="77777777" w:rsidR="009B4E95" w:rsidRPr="00F4442C" w:rsidRDefault="009B4E95" w:rsidP="00197F6A">
            <w:pPr>
              <w:pStyle w:val="TAL"/>
            </w:pPr>
            <w:r w:rsidRPr="00F4442C">
              <w:t>string</w:t>
            </w:r>
          </w:p>
        </w:tc>
        <w:tc>
          <w:tcPr>
            <w:tcW w:w="295" w:type="pct"/>
            <w:vAlign w:val="center"/>
          </w:tcPr>
          <w:p w14:paraId="408054C9" w14:textId="77777777" w:rsidR="009B4E95" w:rsidRPr="00F4442C" w:rsidRDefault="009B4E95" w:rsidP="00197F6A">
            <w:pPr>
              <w:pStyle w:val="TAC"/>
            </w:pPr>
            <w:r w:rsidRPr="00F4442C">
              <w:t>M</w:t>
            </w:r>
          </w:p>
        </w:tc>
        <w:tc>
          <w:tcPr>
            <w:tcW w:w="589" w:type="pct"/>
            <w:vAlign w:val="center"/>
          </w:tcPr>
          <w:p w14:paraId="16418448" w14:textId="77777777" w:rsidR="009B4E95" w:rsidRPr="00F4442C" w:rsidRDefault="009B4E95" w:rsidP="00197F6A">
            <w:pPr>
              <w:pStyle w:val="TAC"/>
            </w:pPr>
            <w:r w:rsidRPr="00F4442C">
              <w:t>1</w:t>
            </w:r>
          </w:p>
        </w:tc>
        <w:tc>
          <w:tcPr>
            <w:tcW w:w="2720" w:type="pct"/>
            <w:shd w:val="clear" w:color="auto" w:fill="auto"/>
            <w:vAlign w:val="center"/>
          </w:tcPr>
          <w:p w14:paraId="6A7C68CA" w14:textId="77777777" w:rsidR="009B4E95" w:rsidRPr="00F4442C" w:rsidRDefault="009B4E95" w:rsidP="00197F6A">
            <w:pPr>
              <w:pStyle w:val="TAL"/>
            </w:pPr>
            <w:r w:rsidRPr="00F4442C">
              <w:t>Contains the URI of the newly created resource, according to the structure:</w:t>
            </w:r>
          </w:p>
          <w:p w14:paraId="41CCF4C9" w14:textId="77777777" w:rsidR="009B4E95" w:rsidRPr="00F4442C" w:rsidRDefault="009B4E95" w:rsidP="00197F6A">
            <w:pPr>
              <w:pStyle w:val="TAL"/>
            </w:pPr>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subscriptions/{subscriptionId}</w:t>
            </w:r>
          </w:p>
        </w:tc>
      </w:tr>
    </w:tbl>
    <w:p w14:paraId="5EBB0BD6" w14:textId="77777777" w:rsidR="009B4E95" w:rsidRPr="00F4442C" w:rsidRDefault="009B4E95" w:rsidP="009B4E95"/>
    <w:p w14:paraId="48C1FC90" w14:textId="77777777" w:rsidR="009B4E95" w:rsidRPr="00F4442C" w:rsidRDefault="009B4E95" w:rsidP="009B4E95">
      <w:pPr>
        <w:pStyle w:val="51"/>
      </w:pPr>
      <w:bookmarkStart w:id="774" w:name="_Toc151743446"/>
      <w:r w:rsidRPr="00F4442C">
        <w:rPr>
          <w:noProof/>
          <w:lang w:eastAsia="zh-CN"/>
        </w:rPr>
        <w:t>6.4</w:t>
      </w:r>
      <w:r w:rsidRPr="00F4442C">
        <w:t>.3.4.4</w:t>
      </w:r>
      <w:r w:rsidRPr="00F4442C">
        <w:tab/>
        <w:t>Resource Custom Operations</w:t>
      </w:r>
      <w:bookmarkEnd w:id="774"/>
    </w:p>
    <w:p w14:paraId="550308C3" w14:textId="77777777" w:rsidR="009B4E95" w:rsidRPr="00F4442C" w:rsidRDefault="009B4E95" w:rsidP="009B4E95">
      <w:r w:rsidRPr="00F4442C">
        <w:t>There are no resource custom operations defined for this resource in this release of the specification.</w:t>
      </w:r>
    </w:p>
    <w:p w14:paraId="7074029E" w14:textId="77777777" w:rsidR="009B4E95" w:rsidRPr="00F4442C" w:rsidRDefault="009B4E95" w:rsidP="009B4E95">
      <w:pPr>
        <w:pStyle w:val="41"/>
      </w:pPr>
      <w:bookmarkStart w:id="775" w:name="_Toc151743447"/>
      <w:r w:rsidRPr="00F4442C">
        <w:rPr>
          <w:noProof/>
          <w:lang w:eastAsia="zh-CN"/>
        </w:rPr>
        <w:t>6.4</w:t>
      </w:r>
      <w:r w:rsidRPr="00F4442C">
        <w:t>.3.5</w:t>
      </w:r>
      <w:r w:rsidRPr="00F4442C">
        <w:tab/>
        <w:t>Resource: Individual Policy Usage</w:t>
      </w:r>
      <w:r w:rsidRPr="00F4442C">
        <w:rPr>
          <w:rFonts w:eastAsia="等线"/>
        </w:rPr>
        <w:t xml:space="preserve"> Subscription</w:t>
      </w:r>
      <w:bookmarkEnd w:id="775"/>
    </w:p>
    <w:p w14:paraId="2D95692D" w14:textId="77777777" w:rsidR="009B4E95" w:rsidRPr="00F4442C" w:rsidRDefault="009B4E95" w:rsidP="009B4E95">
      <w:pPr>
        <w:pStyle w:val="51"/>
      </w:pPr>
      <w:bookmarkStart w:id="776" w:name="_Toc151743448"/>
      <w:r w:rsidRPr="00F4442C">
        <w:rPr>
          <w:noProof/>
          <w:lang w:eastAsia="zh-CN"/>
        </w:rPr>
        <w:t>6.4</w:t>
      </w:r>
      <w:r w:rsidRPr="00F4442C">
        <w:t>.3.5.1</w:t>
      </w:r>
      <w:r w:rsidRPr="00F4442C">
        <w:tab/>
        <w:t>Description</w:t>
      </w:r>
      <w:bookmarkEnd w:id="776"/>
    </w:p>
    <w:p w14:paraId="57F0ADE6" w14:textId="77777777" w:rsidR="009B4E95" w:rsidRPr="00F4442C" w:rsidRDefault="009B4E95" w:rsidP="009B4E95">
      <w:r w:rsidRPr="00F4442C">
        <w:t>This resource represents a Policy Usage</w:t>
      </w:r>
      <w:r w:rsidRPr="00F4442C">
        <w:rPr>
          <w:rFonts w:eastAsia="等线"/>
        </w:rPr>
        <w:t xml:space="preserve"> Subscription</w:t>
      </w:r>
      <w:r w:rsidRPr="00F4442C">
        <w:t xml:space="preserve"> managed by the NSCE Server.</w:t>
      </w:r>
    </w:p>
    <w:p w14:paraId="474C467E" w14:textId="77777777" w:rsidR="009B4E95" w:rsidRPr="00F4442C" w:rsidRDefault="009B4E95" w:rsidP="009B4E95">
      <w:pPr>
        <w:pStyle w:val="51"/>
      </w:pPr>
      <w:bookmarkStart w:id="777" w:name="_Toc151743449"/>
      <w:r w:rsidRPr="00F4442C">
        <w:rPr>
          <w:noProof/>
          <w:lang w:eastAsia="zh-CN"/>
        </w:rPr>
        <w:t>6.4</w:t>
      </w:r>
      <w:r w:rsidRPr="00F4442C">
        <w:t>.3.5.2</w:t>
      </w:r>
      <w:r w:rsidRPr="00F4442C">
        <w:tab/>
        <w:t>Resource Definition</w:t>
      </w:r>
      <w:bookmarkEnd w:id="777"/>
    </w:p>
    <w:p w14:paraId="543925DD" w14:textId="77777777" w:rsidR="009B4E95" w:rsidRPr="00F4442C" w:rsidRDefault="009B4E95" w:rsidP="009B4E95">
      <w:r w:rsidRPr="00F4442C">
        <w:t xml:space="preserve">Resource URI: </w:t>
      </w:r>
      <w:r w:rsidRPr="00F4442C">
        <w:rPr>
          <w:b/>
          <w:noProof/>
        </w:rPr>
        <w:t>{apiRoot}/nsce-pm/&lt;apiVersion&gt;/subscriptions/{subscriptionId}</w:t>
      </w:r>
    </w:p>
    <w:p w14:paraId="2F6E842D"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.3.5.2-1</w:t>
      </w:r>
      <w:r w:rsidRPr="00F4442C">
        <w:rPr>
          <w:rFonts w:ascii="Arial" w:hAnsi="Arial" w:cs="Arial"/>
        </w:rPr>
        <w:t>.</w:t>
      </w:r>
    </w:p>
    <w:p w14:paraId="3DD1739C" w14:textId="77777777" w:rsidR="009B4E95" w:rsidRPr="00F4442C" w:rsidRDefault="009B4E95" w:rsidP="009B4E95">
      <w:pPr>
        <w:pStyle w:val="TH"/>
        <w:rPr>
          <w:rFonts w:cs="Arial"/>
        </w:rPr>
      </w:pPr>
      <w:r w:rsidRPr="00F4442C">
        <w:t>Table </w:t>
      </w:r>
      <w:r w:rsidRPr="00F4442C">
        <w:rPr>
          <w:noProof/>
          <w:lang w:eastAsia="zh-CN"/>
        </w:rPr>
        <w:t>6.4</w:t>
      </w:r>
      <w:r w:rsidRPr="00F4442C">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07BB20DC" w14:textId="77777777" w:rsidTr="00197F6A">
        <w:trPr>
          <w:jc w:val="center"/>
        </w:trPr>
        <w:tc>
          <w:tcPr>
            <w:tcW w:w="687" w:type="pct"/>
            <w:shd w:val="clear" w:color="000000" w:fill="C0C0C0"/>
            <w:vAlign w:val="center"/>
            <w:hideMark/>
          </w:tcPr>
          <w:p w14:paraId="274D0988" w14:textId="77777777" w:rsidR="009B4E95" w:rsidRPr="00F4442C" w:rsidRDefault="009B4E95" w:rsidP="00197F6A">
            <w:pPr>
              <w:pStyle w:val="TAH"/>
            </w:pPr>
            <w:r w:rsidRPr="00F4442C">
              <w:t>Name</w:t>
            </w:r>
          </w:p>
        </w:tc>
        <w:tc>
          <w:tcPr>
            <w:tcW w:w="1039" w:type="pct"/>
            <w:shd w:val="clear" w:color="000000" w:fill="C0C0C0"/>
            <w:vAlign w:val="center"/>
          </w:tcPr>
          <w:p w14:paraId="5173626C" w14:textId="77777777" w:rsidR="009B4E95" w:rsidRPr="00F4442C" w:rsidRDefault="009B4E95" w:rsidP="00197F6A">
            <w:pPr>
              <w:pStyle w:val="TAH"/>
            </w:pPr>
            <w:r w:rsidRPr="00F4442C">
              <w:t>Data type</w:t>
            </w:r>
          </w:p>
        </w:tc>
        <w:tc>
          <w:tcPr>
            <w:tcW w:w="3274" w:type="pct"/>
            <w:shd w:val="clear" w:color="000000" w:fill="C0C0C0"/>
            <w:vAlign w:val="center"/>
            <w:hideMark/>
          </w:tcPr>
          <w:p w14:paraId="5293B608" w14:textId="77777777" w:rsidR="009B4E95" w:rsidRPr="00F4442C" w:rsidRDefault="009B4E95" w:rsidP="00197F6A">
            <w:pPr>
              <w:pStyle w:val="TAH"/>
            </w:pPr>
            <w:r w:rsidRPr="00F4442C">
              <w:t>Definition</w:t>
            </w:r>
          </w:p>
        </w:tc>
      </w:tr>
      <w:tr w:rsidR="009B4E95" w:rsidRPr="00F4442C" w14:paraId="72C600EC" w14:textId="77777777" w:rsidTr="00197F6A">
        <w:trPr>
          <w:jc w:val="center"/>
        </w:trPr>
        <w:tc>
          <w:tcPr>
            <w:tcW w:w="687" w:type="pct"/>
            <w:vAlign w:val="center"/>
            <w:hideMark/>
          </w:tcPr>
          <w:p w14:paraId="30E84421" w14:textId="77777777" w:rsidR="009B4E95" w:rsidRPr="00F4442C" w:rsidRDefault="009B4E95" w:rsidP="00197F6A">
            <w:pPr>
              <w:pStyle w:val="TAL"/>
            </w:pPr>
            <w:r w:rsidRPr="00F4442C">
              <w:t>apiRoot</w:t>
            </w:r>
          </w:p>
        </w:tc>
        <w:tc>
          <w:tcPr>
            <w:tcW w:w="1039" w:type="pct"/>
            <w:vAlign w:val="center"/>
          </w:tcPr>
          <w:p w14:paraId="598A8645" w14:textId="77777777" w:rsidR="009B4E95" w:rsidRPr="00F4442C" w:rsidRDefault="009B4E95" w:rsidP="00197F6A">
            <w:pPr>
              <w:pStyle w:val="TAL"/>
            </w:pPr>
            <w:r w:rsidRPr="00F4442C">
              <w:t>string</w:t>
            </w:r>
          </w:p>
        </w:tc>
        <w:tc>
          <w:tcPr>
            <w:tcW w:w="3274" w:type="pct"/>
            <w:vAlign w:val="center"/>
            <w:hideMark/>
          </w:tcPr>
          <w:p w14:paraId="324DEE91" w14:textId="77777777" w:rsidR="009B4E95" w:rsidRPr="00F4442C" w:rsidRDefault="009B4E95" w:rsidP="00197F6A">
            <w:pPr>
              <w:pStyle w:val="TAL"/>
            </w:pPr>
            <w:r w:rsidRPr="00F4442C">
              <w:t>See clause </w:t>
            </w:r>
            <w:r w:rsidRPr="00F4442C">
              <w:rPr>
                <w:noProof/>
                <w:lang w:eastAsia="zh-CN"/>
              </w:rPr>
              <w:t>6.4</w:t>
            </w:r>
            <w:r w:rsidRPr="00F4442C">
              <w:t>.1.</w:t>
            </w:r>
          </w:p>
        </w:tc>
      </w:tr>
      <w:tr w:rsidR="009B4E95" w:rsidRPr="00F4442C" w14:paraId="00DF252B" w14:textId="77777777" w:rsidTr="00197F6A">
        <w:trPr>
          <w:jc w:val="center"/>
        </w:trPr>
        <w:tc>
          <w:tcPr>
            <w:tcW w:w="687" w:type="pct"/>
            <w:vAlign w:val="center"/>
          </w:tcPr>
          <w:p w14:paraId="311E4C2E" w14:textId="77777777" w:rsidR="009B4E95" w:rsidRPr="00F4442C" w:rsidRDefault="009B4E95" w:rsidP="00197F6A">
            <w:pPr>
              <w:pStyle w:val="TAL"/>
            </w:pPr>
            <w:r w:rsidRPr="00F4442C">
              <w:t>subscriptionId</w:t>
            </w:r>
          </w:p>
        </w:tc>
        <w:tc>
          <w:tcPr>
            <w:tcW w:w="1039" w:type="pct"/>
            <w:vAlign w:val="center"/>
          </w:tcPr>
          <w:p w14:paraId="725D50A8" w14:textId="77777777" w:rsidR="009B4E95" w:rsidRPr="00F4442C" w:rsidRDefault="009B4E95" w:rsidP="00197F6A">
            <w:pPr>
              <w:pStyle w:val="TAL"/>
            </w:pPr>
            <w:r w:rsidRPr="00F4442C">
              <w:t>string</w:t>
            </w:r>
          </w:p>
        </w:tc>
        <w:tc>
          <w:tcPr>
            <w:tcW w:w="3274" w:type="pct"/>
            <w:vAlign w:val="center"/>
          </w:tcPr>
          <w:p w14:paraId="00EC35F8" w14:textId="77777777" w:rsidR="009B4E95" w:rsidRPr="00F4442C" w:rsidRDefault="009B4E95" w:rsidP="00197F6A">
            <w:pPr>
              <w:pStyle w:val="TAL"/>
            </w:pPr>
            <w:r w:rsidRPr="00F4442C">
              <w:t>Represents the identifier of the "Individual Policy Usage</w:t>
            </w:r>
            <w:r w:rsidRPr="00F4442C">
              <w:rPr>
                <w:rFonts w:eastAsia="等线"/>
              </w:rPr>
              <w:t xml:space="preserve"> Subscription</w:t>
            </w:r>
            <w:r w:rsidRPr="00F4442C">
              <w:t>" resource.</w:t>
            </w:r>
          </w:p>
        </w:tc>
      </w:tr>
    </w:tbl>
    <w:p w14:paraId="0BA18D56" w14:textId="77777777" w:rsidR="009B4E95" w:rsidRPr="00F4442C" w:rsidRDefault="009B4E95" w:rsidP="009B4E95"/>
    <w:p w14:paraId="4FB7C962" w14:textId="77777777" w:rsidR="009B4E95" w:rsidRPr="00F4442C" w:rsidRDefault="009B4E95" w:rsidP="009B4E95">
      <w:pPr>
        <w:pStyle w:val="51"/>
      </w:pPr>
      <w:bookmarkStart w:id="778" w:name="_Toc151743450"/>
      <w:r w:rsidRPr="00F4442C">
        <w:rPr>
          <w:noProof/>
          <w:lang w:eastAsia="zh-CN"/>
        </w:rPr>
        <w:t>6.4</w:t>
      </w:r>
      <w:r w:rsidRPr="00F4442C">
        <w:t>.3.5.3</w:t>
      </w:r>
      <w:r w:rsidRPr="00F4442C">
        <w:tab/>
        <w:t>Resource Standard Methods</w:t>
      </w:r>
      <w:bookmarkEnd w:id="778"/>
    </w:p>
    <w:p w14:paraId="58B59B73" w14:textId="77777777" w:rsidR="009B4E95" w:rsidRPr="00F4442C" w:rsidRDefault="009B4E95" w:rsidP="0051137F">
      <w:pPr>
        <w:pStyle w:val="6"/>
      </w:pPr>
      <w:bookmarkStart w:id="779" w:name="_Toc151743451"/>
      <w:r w:rsidRPr="00F4442C">
        <w:rPr>
          <w:noProof/>
          <w:lang w:eastAsia="zh-CN"/>
        </w:rPr>
        <w:t>6.4</w:t>
      </w:r>
      <w:r w:rsidRPr="00F4442C">
        <w:t>.3.5.3.1</w:t>
      </w:r>
      <w:r w:rsidRPr="00F4442C">
        <w:tab/>
        <w:t>GET</w:t>
      </w:r>
      <w:bookmarkEnd w:id="779"/>
    </w:p>
    <w:p w14:paraId="4A196C42" w14:textId="77777777" w:rsidR="009B4E95" w:rsidRPr="00F4442C" w:rsidRDefault="009B4E95" w:rsidP="009B4E95">
      <w:pPr>
        <w:rPr>
          <w:noProof/>
          <w:lang w:eastAsia="zh-CN"/>
        </w:rPr>
      </w:pPr>
      <w:r w:rsidRPr="00F4442C">
        <w:rPr>
          <w:noProof/>
          <w:lang w:eastAsia="zh-CN"/>
        </w:rPr>
        <w:t xml:space="preserve">The HTTP GET method allows a service consumer to retrieve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4C5B05E1"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.3.5.3.1-1.</w:t>
      </w:r>
    </w:p>
    <w:p w14:paraId="5AFD63C6" w14:textId="77777777" w:rsidR="009B4E95" w:rsidRPr="00F4442C" w:rsidRDefault="009B4E95" w:rsidP="009B4E95">
      <w:pPr>
        <w:pStyle w:val="TH"/>
        <w:rPr>
          <w:rFonts w:cs="Arial"/>
        </w:rPr>
      </w:pPr>
      <w:r w:rsidRPr="00F4442C">
        <w:t>Table </w:t>
      </w:r>
      <w:r w:rsidRPr="00F4442C">
        <w:rPr>
          <w:noProof/>
          <w:lang w:eastAsia="zh-CN"/>
        </w:rPr>
        <w:t>6.4</w:t>
      </w:r>
      <w:r w:rsidRPr="00F4442C">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F662836" w14:textId="77777777" w:rsidTr="00197F6A">
        <w:trPr>
          <w:jc w:val="center"/>
        </w:trPr>
        <w:tc>
          <w:tcPr>
            <w:tcW w:w="825" w:type="pct"/>
            <w:tcBorders>
              <w:bottom w:val="single" w:sz="6" w:space="0" w:color="auto"/>
            </w:tcBorders>
            <w:shd w:val="clear" w:color="auto" w:fill="C0C0C0"/>
            <w:vAlign w:val="center"/>
          </w:tcPr>
          <w:p w14:paraId="45E9975E"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2D60D554"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76E4CBBB"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268CB6E"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9511699"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46DCCB0A" w14:textId="77777777" w:rsidR="009B4E95" w:rsidRPr="00F4442C" w:rsidRDefault="009B4E95" w:rsidP="00197F6A">
            <w:pPr>
              <w:pStyle w:val="TAH"/>
            </w:pPr>
            <w:r w:rsidRPr="00F4442C">
              <w:t>Applicability</w:t>
            </w:r>
          </w:p>
        </w:tc>
      </w:tr>
      <w:tr w:rsidR="009B4E95" w:rsidRPr="00F4442C" w14:paraId="25D20097" w14:textId="77777777" w:rsidTr="00197F6A">
        <w:trPr>
          <w:jc w:val="center"/>
        </w:trPr>
        <w:tc>
          <w:tcPr>
            <w:tcW w:w="825" w:type="pct"/>
            <w:tcBorders>
              <w:top w:val="single" w:sz="6" w:space="0" w:color="auto"/>
            </w:tcBorders>
            <w:shd w:val="clear" w:color="auto" w:fill="auto"/>
            <w:vAlign w:val="center"/>
          </w:tcPr>
          <w:p w14:paraId="2D215079"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218F5EA" w14:textId="77777777" w:rsidR="009B4E95" w:rsidRPr="00F4442C" w:rsidRDefault="009B4E95" w:rsidP="00197F6A">
            <w:pPr>
              <w:pStyle w:val="TAL"/>
            </w:pPr>
          </w:p>
        </w:tc>
        <w:tc>
          <w:tcPr>
            <w:tcW w:w="215" w:type="pct"/>
            <w:tcBorders>
              <w:top w:val="single" w:sz="6" w:space="0" w:color="auto"/>
            </w:tcBorders>
            <w:vAlign w:val="center"/>
          </w:tcPr>
          <w:p w14:paraId="429F088B" w14:textId="77777777" w:rsidR="009B4E95" w:rsidRPr="00F4442C" w:rsidRDefault="009B4E95" w:rsidP="00197F6A">
            <w:pPr>
              <w:pStyle w:val="TAC"/>
            </w:pPr>
          </w:p>
        </w:tc>
        <w:tc>
          <w:tcPr>
            <w:tcW w:w="580" w:type="pct"/>
            <w:tcBorders>
              <w:top w:val="single" w:sz="6" w:space="0" w:color="auto"/>
            </w:tcBorders>
            <w:vAlign w:val="center"/>
          </w:tcPr>
          <w:p w14:paraId="6A17A41F"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28001B1F" w14:textId="77777777" w:rsidR="009B4E95" w:rsidRPr="00F4442C" w:rsidRDefault="009B4E95" w:rsidP="00197F6A">
            <w:pPr>
              <w:pStyle w:val="TAL"/>
            </w:pPr>
          </w:p>
        </w:tc>
        <w:tc>
          <w:tcPr>
            <w:tcW w:w="796" w:type="pct"/>
            <w:tcBorders>
              <w:top w:val="single" w:sz="6" w:space="0" w:color="auto"/>
            </w:tcBorders>
            <w:vAlign w:val="center"/>
          </w:tcPr>
          <w:p w14:paraId="271D3048" w14:textId="77777777" w:rsidR="009B4E95" w:rsidRPr="00F4442C" w:rsidRDefault="009B4E95" w:rsidP="00197F6A">
            <w:pPr>
              <w:pStyle w:val="TAL"/>
            </w:pPr>
          </w:p>
        </w:tc>
      </w:tr>
    </w:tbl>
    <w:p w14:paraId="046D70CF" w14:textId="77777777" w:rsidR="009B4E95" w:rsidRPr="00F4442C" w:rsidRDefault="009B4E95" w:rsidP="009B4E95"/>
    <w:p w14:paraId="758D6167" w14:textId="77777777" w:rsidR="009B4E95" w:rsidRPr="00F4442C" w:rsidRDefault="009B4E95" w:rsidP="009B4E95">
      <w:r w:rsidRPr="00F4442C">
        <w:lastRenderedPageBreak/>
        <w:t>This method shall support the request data structures specified in table </w:t>
      </w:r>
      <w:r w:rsidRPr="00F4442C">
        <w:rPr>
          <w:noProof/>
          <w:lang w:eastAsia="zh-CN"/>
        </w:rPr>
        <w:t>6.4</w:t>
      </w:r>
      <w:r w:rsidRPr="00F4442C">
        <w:t>.3.5.3.1-2 and the response data structures and response codes specified in table </w:t>
      </w:r>
      <w:r w:rsidRPr="00F4442C">
        <w:rPr>
          <w:noProof/>
          <w:lang w:eastAsia="zh-CN"/>
        </w:rPr>
        <w:t>6.4</w:t>
      </w:r>
      <w:r w:rsidRPr="00F4442C">
        <w:t>.3.5.3.1-3.</w:t>
      </w:r>
    </w:p>
    <w:p w14:paraId="4BDEB310" w14:textId="77777777" w:rsidR="009B4E95" w:rsidRPr="00F4442C" w:rsidRDefault="009B4E95" w:rsidP="009B4E95">
      <w:pPr>
        <w:pStyle w:val="TH"/>
      </w:pPr>
      <w:r w:rsidRPr="00F4442C">
        <w:t>Table </w:t>
      </w:r>
      <w:r w:rsidRPr="00F4442C">
        <w:rPr>
          <w:noProof/>
          <w:lang w:eastAsia="zh-CN"/>
        </w:rPr>
        <w:t>6.4</w:t>
      </w:r>
      <w:r w:rsidRPr="00F4442C">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2D53D987" w14:textId="77777777" w:rsidTr="00197F6A">
        <w:trPr>
          <w:jc w:val="center"/>
        </w:trPr>
        <w:tc>
          <w:tcPr>
            <w:tcW w:w="1627" w:type="dxa"/>
            <w:tcBorders>
              <w:bottom w:val="single" w:sz="6" w:space="0" w:color="auto"/>
            </w:tcBorders>
            <w:shd w:val="clear" w:color="auto" w:fill="C0C0C0"/>
            <w:vAlign w:val="center"/>
          </w:tcPr>
          <w:p w14:paraId="39885663"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3E66EB2F" w14:textId="77777777" w:rsidR="009B4E95" w:rsidRPr="00F4442C" w:rsidRDefault="009B4E95" w:rsidP="00197F6A">
            <w:pPr>
              <w:pStyle w:val="TAH"/>
            </w:pPr>
            <w:r w:rsidRPr="00F4442C">
              <w:t>P</w:t>
            </w:r>
          </w:p>
        </w:tc>
        <w:tc>
          <w:tcPr>
            <w:tcW w:w="1276" w:type="dxa"/>
            <w:tcBorders>
              <w:bottom w:val="single" w:sz="6" w:space="0" w:color="auto"/>
            </w:tcBorders>
            <w:shd w:val="clear" w:color="auto" w:fill="C0C0C0"/>
            <w:vAlign w:val="center"/>
          </w:tcPr>
          <w:p w14:paraId="0D592E0A" w14:textId="77777777" w:rsidR="009B4E95" w:rsidRPr="00F4442C" w:rsidRDefault="009B4E95" w:rsidP="00197F6A">
            <w:pPr>
              <w:pStyle w:val="TAH"/>
            </w:pPr>
            <w:r w:rsidRPr="00F4442C">
              <w:t>Cardinality</w:t>
            </w:r>
          </w:p>
        </w:tc>
        <w:tc>
          <w:tcPr>
            <w:tcW w:w="6447" w:type="dxa"/>
            <w:tcBorders>
              <w:bottom w:val="single" w:sz="6" w:space="0" w:color="auto"/>
            </w:tcBorders>
            <w:shd w:val="clear" w:color="auto" w:fill="C0C0C0"/>
            <w:vAlign w:val="center"/>
          </w:tcPr>
          <w:p w14:paraId="3147DF72" w14:textId="77777777" w:rsidR="009B4E95" w:rsidRPr="00F4442C" w:rsidRDefault="009B4E95" w:rsidP="00197F6A">
            <w:pPr>
              <w:pStyle w:val="TAH"/>
            </w:pPr>
            <w:r w:rsidRPr="00F4442C">
              <w:t>Description</w:t>
            </w:r>
          </w:p>
        </w:tc>
      </w:tr>
      <w:tr w:rsidR="009B4E95" w:rsidRPr="00F4442C" w14:paraId="4F56B80E" w14:textId="77777777" w:rsidTr="00197F6A">
        <w:trPr>
          <w:jc w:val="center"/>
        </w:trPr>
        <w:tc>
          <w:tcPr>
            <w:tcW w:w="1627" w:type="dxa"/>
            <w:tcBorders>
              <w:top w:val="single" w:sz="6" w:space="0" w:color="auto"/>
            </w:tcBorders>
            <w:shd w:val="clear" w:color="auto" w:fill="auto"/>
            <w:vAlign w:val="center"/>
          </w:tcPr>
          <w:p w14:paraId="04CCE3F7" w14:textId="77777777" w:rsidR="009B4E95" w:rsidRPr="00F4442C" w:rsidRDefault="009B4E95" w:rsidP="00197F6A">
            <w:pPr>
              <w:pStyle w:val="TAL"/>
            </w:pPr>
            <w:r w:rsidRPr="00F4442C">
              <w:t>n/a</w:t>
            </w:r>
          </w:p>
        </w:tc>
        <w:tc>
          <w:tcPr>
            <w:tcW w:w="425" w:type="dxa"/>
            <w:tcBorders>
              <w:top w:val="single" w:sz="6" w:space="0" w:color="auto"/>
            </w:tcBorders>
            <w:vAlign w:val="center"/>
          </w:tcPr>
          <w:p w14:paraId="43523EFE" w14:textId="77777777" w:rsidR="009B4E95" w:rsidRPr="00F4442C" w:rsidRDefault="009B4E95" w:rsidP="00197F6A">
            <w:pPr>
              <w:pStyle w:val="TAC"/>
            </w:pPr>
          </w:p>
        </w:tc>
        <w:tc>
          <w:tcPr>
            <w:tcW w:w="1276" w:type="dxa"/>
            <w:tcBorders>
              <w:top w:val="single" w:sz="6" w:space="0" w:color="auto"/>
            </w:tcBorders>
            <w:vAlign w:val="center"/>
          </w:tcPr>
          <w:p w14:paraId="45475BF5" w14:textId="77777777" w:rsidR="009B4E95" w:rsidRPr="00F4442C" w:rsidRDefault="009B4E95" w:rsidP="00197F6A">
            <w:pPr>
              <w:pStyle w:val="TAC"/>
            </w:pPr>
          </w:p>
        </w:tc>
        <w:tc>
          <w:tcPr>
            <w:tcW w:w="6447" w:type="dxa"/>
            <w:tcBorders>
              <w:top w:val="single" w:sz="6" w:space="0" w:color="auto"/>
            </w:tcBorders>
            <w:shd w:val="clear" w:color="auto" w:fill="auto"/>
            <w:vAlign w:val="center"/>
          </w:tcPr>
          <w:p w14:paraId="5D9F9CFF" w14:textId="77777777" w:rsidR="009B4E95" w:rsidRPr="00F4442C" w:rsidRDefault="009B4E95" w:rsidP="00197F6A">
            <w:pPr>
              <w:pStyle w:val="TAL"/>
            </w:pPr>
          </w:p>
        </w:tc>
      </w:tr>
    </w:tbl>
    <w:p w14:paraId="4CDFCD9F" w14:textId="77777777" w:rsidR="009B4E95" w:rsidRPr="00F4442C" w:rsidRDefault="009B4E95" w:rsidP="009B4E95"/>
    <w:p w14:paraId="40E0331D" w14:textId="77777777" w:rsidR="009B4E95" w:rsidRPr="00F4442C" w:rsidRDefault="009B4E95" w:rsidP="009B4E95">
      <w:pPr>
        <w:pStyle w:val="TH"/>
      </w:pPr>
      <w:r w:rsidRPr="00F4442C">
        <w:t>Table </w:t>
      </w:r>
      <w:r w:rsidRPr="00F4442C">
        <w:rPr>
          <w:noProof/>
          <w:lang w:eastAsia="zh-CN"/>
        </w:rPr>
        <w:t>6.4</w:t>
      </w:r>
      <w:r w:rsidRPr="00F4442C">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2E8BF578" w14:textId="77777777" w:rsidTr="00197F6A">
        <w:trPr>
          <w:jc w:val="center"/>
        </w:trPr>
        <w:tc>
          <w:tcPr>
            <w:tcW w:w="1101" w:type="pct"/>
            <w:tcBorders>
              <w:bottom w:val="single" w:sz="6" w:space="0" w:color="auto"/>
            </w:tcBorders>
            <w:shd w:val="clear" w:color="auto" w:fill="C0C0C0"/>
            <w:vAlign w:val="center"/>
          </w:tcPr>
          <w:p w14:paraId="7415BE04"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0127A188"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686C9E78"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2A08470D" w14:textId="77777777" w:rsidR="009B4E95" w:rsidRPr="00F4442C" w:rsidRDefault="009B4E95" w:rsidP="00197F6A">
            <w:pPr>
              <w:pStyle w:val="TAH"/>
            </w:pPr>
            <w:r w:rsidRPr="00F4442C">
              <w:t>Response</w:t>
            </w:r>
          </w:p>
          <w:p w14:paraId="1A9A7A6B"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3357134B" w14:textId="77777777" w:rsidR="009B4E95" w:rsidRPr="00F4442C" w:rsidRDefault="009B4E95" w:rsidP="00197F6A">
            <w:pPr>
              <w:pStyle w:val="TAH"/>
            </w:pPr>
            <w:r w:rsidRPr="00F4442C">
              <w:t>Description</w:t>
            </w:r>
          </w:p>
        </w:tc>
      </w:tr>
      <w:tr w:rsidR="009B4E95" w:rsidRPr="00F4442C" w14:paraId="350C66A2" w14:textId="77777777" w:rsidTr="00197F6A">
        <w:trPr>
          <w:jc w:val="center"/>
        </w:trPr>
        <w:tc>
          <w:tcPr>
            <w:tcW w:w="1101" w:type="pct"/>
            <w:tcBorders>
              <w:top w:val="single" w:sz="6" w:space="0" w:color="auto"/>
            </w:tcBorders>
            <w:shd w:val="clear" w:color="auto" w:fill="auto"/>
            <w:vAlign w:val="center"/>
          </w:tcPr>
          <w:p w14:paraId="4A54D289"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331DB8B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16445AB7" w14:textId="77777777" w:rsidR="009B4E95" w:rsidRPr="00F4442C" w:rsidRDefault="009B4E95" w:rsidP="00197F6A">
            <w:pPr>
              <w:pStyle w:val="TAC"/>
            </w:pPr>
            <w:r w:rsidRPr="00F4442C">
              <w:t>1</w:t>
            </w:r>
          </w:p>
        </w:tc>
        <w:tc>
          <w:tcPr>
            <w:tcW w:w="737" w:type="pct"/>
            <w:tcBorders>
              <w:top w:val="single" w:sz="6" w:space="0" w:color="auto"/>
            </w:tcBorders>
            <w:vAlign w:val="center"/>
          </w:tcPr>
          <w:p w14:paraId="5758D939"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06924923" w14:textId="77777777" w:rsidR="009B4E95" w:rsidRPr="00F4442C" w:rsidRDefault="009B4E95" w:rsidP="00197F6A">
            <w:pPr>
              <w:pStyle w:val="TAL"/>
            </w:pPr>
            <w:r w:rsidRPr="00F4442C">
              <w:t>Successful case. The requested</w:t>
            </w:r>
            <w:r w:rsidRPr="00F4442C">
              <w:rPr>
                <w:noProof/>
                <w:lang w:eastAsia="zh-CN"/>
              </w:rPr>
              <w:t xml:space="preserve"> </w:t>
            </w:r>
            <w:r w:rsidRPr="00F4442C">
              <w:t>"Individual Policy Usage</w:t>
            </w:r>
            <w:r w:rsidRPr="00F4442C">
              <w:rPr>
                <w:rFonts w:eastAsia="等线"/>
              </w:rPr>
              <w:t xml:space="preserve"> Subscription</w:t>
            </w:r>
            <w:r w:rsidRPr="00F4442C">
              <w:t>" resource</w:t>
            </w:r>
            <w:r w:rsidRPr="00F4442C">
              <w:rPr>
                <w:noProof/>
                <w:lang w:eastAsia="zh-CN"/>
              </w:rPr>
              <w:t xml:space="preserve"> </w:t>
            </w:r>
            <w:r w:rsidRPr="00F4442C">
              <w:t>shall be returned.</w:t>
            </w:r>
          </w:p>
        </w:tc>
      </w:tr>
      <w:tr w:rsidR="009B4E95" w:rsidRPr="00F4442C" w14:paraId="68A7DA93" w14:textId="77777777" w:rsidTr="00197F6A">
        <w:trPr>
          <w:jc w:val="center"/>
        </w:trPr>
        <w:tc>
          <w:tcPr>
            <w:tcW w:w="1101" w:type="pct"/>
            <w:shd w:val="clear" w:color="auto" w:fill="auto"/>
            <w:vAlign w:val="center"/>
          </w:tcPr>
          <w:p w14:paraId="37CA210E" w14:textId="77777777" w:rsidR="009B4E95" w:rsidRPr="00F4442C" w:rsidRDefault="009B4E95" w:rsidP="00197F6A">
            <w:pPr>
              <w:pStyle w:val="TAL"/>
            </w:pPr>
            <w:r w:rsidRPr="00F4442C">
              <w:t>n/a</w:t>
            </w:r>
          </w:p>
        </w:tc>
        <w:tc>
          <w:tcPr>
            <w:tcW w:w="221" w:type="pct"/>
            <w:vAlign w:val="center"/>
          </w:tcPr>
          <w:p w14:paraId="6062E582" w14:textId="77777777" w:rsidR="009B4E95" w:rsidRPr="00F4442C" w:rsidRDefault="009B4E95" w:rsidP="00197F6A">
            <w:pPr>
              <w:pStyle w:val="TAC"/>
            </w:pPr>
          </w:p>
        </w:tc>
        <w:tc>
          <w:tcPr>
            <w:tcW w:w="589" w:type="pct"/>
            <w:vAlign w:val="center"/>
          </w:tcPr>
          <w:p w14:paraId="4D0B9ABF" w14:textId="77777777" w:rsidR="009B4E95" w:rsidRPr="00F4442C" w:rsidRDefault="009B4E95" w:rsidP="00197F6A">
            <w:pPr>
              <w:pStyle w:val="TAC"/>
            </w:pPr>
          </w:p>
        </w:tc>
        <w:tc>
          <w:tcPr>
            <w:tcW w:w="737" w:type="pct"/>
            <w:vAlign w:val="center"/>
          </w:tcPr>
          <w:p w14:paraId="513C6827" w14:textId="77777777" w:rsidR="009B4E95" w:rsidRPr="00F4442C" w:rsidRDefault="009B4E95" w:rsidP="00197F6A">
            <w:pPr>
              <w:pStyle w:val="TAL"/>
            </w:pPr>
            <w:r w:rsidRPr="00F4442C">
              <w:t>307 Temporary Redirect</w:t>
            </w:r>
          </w:p>
        </w:tc>
        <w:tc>
          <w:tcPr>
            <w:tcW w:w="2352" w:type="pct"/>
            <w:shd w:val="clear" w:color="auto" w:fill="auto"/>
            <w:vAlign w:val="center"/>
          </w:tcPr>
          <w:p w14:paraId="1574870C" w14:textId="77777777" w:rsidR="009B4E95" w:rsidRPr="00F4442C" w:rsidRDefault="009B4E95" w:rsidP="00197F6A">
            <w:pPr>
              <w:pStyle w:val="TAL"/>
            </w:pPr>
            <w:r w:rsidRPr="00F4442C">
              <w:t>Temporary redirection.</w:t>
            </w:r>
          </w:p>
          <w:p w14:paraId="326D99E6" w14:textId="77777777" w:rsidR="009B4E95" w:rsidRPr="00F4442C" w:rsidRDefault="009B4E95" w:rsidP="00197F6A">
            <w:pPr>
              <w:pStyle w:val="TAL"/>
            </w:pPr>
          </w:p>
          <w:p w14:paraId="31B5CB6C"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649B0EC" w14:textId="77777777" w:rsidR="009B4E95" w:rsidRPr="00F4442C" w:rsidRDefault="009B4E95" w:rsidP="00197F6A">
            <w:pPr>
              <w:pStyle w:val="TAL"/>
            </w:pPr>
          </w:p>
          <w:p w14:paraId="74151A88" w14:textId="77777777" w:rsidR="009B4E95" w:rsidRPr="00F4442C" w:rsidRDefault="009B4E95" w:rsidP="00197F6A">
            <w:pPr>
              <w:pStyle w:val="TAL"/>
            </w:pPr>
            <w:r w:rsidRPr="00F4442C">
              <w:t>Redirection handling is described in clause 5.2.10 of 3GPP TS 29.122 [2].</w:t>
            </w:r>
          </w:p>
        </w:tc>
      </w:tr>
      <w:tr w:rsidR="009B4E95" w:rsidRPr="00F4442C" w14:paraId="7D9D7F63" w14:textId="77777777" w:rsidTr="00197F6A">
        <w:trPr>
          <w:jc w:val="center"/>
        </w:trPr>
        <w:tc>
          <w:tcPr>
            <w:tcW w:w="1101" w:type="pct"/>
            <w:shd w:val="clear" w:color="auto" w:fill="auto"/>
            <w:vAlign w:val="center"/>
          </w:tcPr>
          <w:p w14:paraId="0A792D52" w14:textId="77777777" w:rsidR="009B4E95" w:rsidRPr="00F4442C" w:rsidRDefault="009B4E95" w:rsidP="00197F6A">
            <w:pPr>
              <w:pStyle w:val="TAL"/>
            </w:pPr>
            <w:r w:rsidRPr="00F4442C">
              <w:rPr>
                <w:lang w:eastAsia="zh-CN"/>
              </w:rPr>
              <w:t>n/a</w:t>
            </w:r>
          </w:p>
        </w:tc>
        <w:tc>
          <w:tcPr>
            <w:tcW w:w="221" w:type="pct"/>
            <w:vAlign w:val="center"/>
          </w:tcPr>
          <w:p w14:paraId="65CC5630" w14:textId="77777777" w:rsidR="009B4E95" w:rsidRPr="00F4442C" w:rsidRDefault="009B4E95" w:rsidP="00197F6A">
            <w:pPr>
              <w:pStyle w:val="TAC"/>
            </w:pPr>
          </w:p>
        </w:tc>
        <w:tc>
          <w:tcPr>
            <w:tcW w:w="589" w:type="pct"/>
            <w:vAlign w:val="center"/>
          </w:tcPr>
          <w:p w14:paraId="6B136081" w14:textId="77777777" w:rsidR="009B4E95" w:rsidRPr="00F4442C" w:rsidRDefault="009B4E95" w:rsidP="00197F6A">
            <w:pPr>
              <w:pStyle w:val="TAC"/>
            </w:pPr>
          </w:p>
        </w:tc>
        <w:tc>
          <w:tcPr>
            <w:tcW w:w="737" w:type="pct"/>
            <w:vAlign w:val="center"/>
          </w:tcPr>
          <w:p w14:paraId="616A125F" w14:textId="77777777" w:rsidR="009B4E95" w:rsidRPr="00F4442C" w:rsidRDefault="009B4E95" w:rsidP="00197F6A">
            <w:pPr>
              <w:pStyle w:val="TAL"/>
            </w:pPr>
            <w:r w:rsidRPr="00F4442C">
              <w:t>308 Permanent Redirect</w:t>
            </w:r>
          </w:p>
        </w:tc>
        <w:tc>
          <w:tcPr>
            <w:tcW w:w="2352" w:type="pct"/>
            <w:shd w:val="clear" w:color="auto" w:fill="auto"/>
            <w:vAlign w:val="center"/>
          </w:tcPr>
          <w:p w14:paraId="3D4FBABA" w14:textId="77777777" w:rsidR="009B4E95" w:rsidRPr="00F4442C" w:rsidRDefault="009B4E95" w:rsidP="00197F6A">
            <w:pPr>
              <w:pStyle w:val="TAL"/>
            </w:pPr>
            <w:r w:rsidRPr="00F4442C">
              <w:t>Permanent redirection.</w:t>
            </w:r>
          </w:p>
          <w:p w14:paraId="36BB40D8" w14:textId="77777777" w:rsidR="009B4E95" w:rsidRPr="00F4442C" w:rsidRDefault="009B4E95" w:rsidP="00197F6A">
            <w:pPr>
              <w:pStyle w:val="TAL"/>
            </w:pPr>
          </w:p>
          <w:p w14:paraId="48B37F0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91DF4BC" w14:textId="77777777" w:rsidR="009B4E95" w:rsidRPr="00F4442C" w:rsidRDefault="009B4E95" w:rsidP="00197F6A">
            <w:pPr>
              <w:pStyle w:val="TAL"/>
            </w:pPr>
          </w:p>
          <w:p w14:paraId="7D42900F" w14:textId="77777777" w:rsidR="009B4E95" w:rsidRPr="00F4442C" w:rsidRDefault="009B4E95" w:rsidP="00197F6A">
            <w:pPr>
              <w:pStyle w:val="TAL"/>
            </w:pPr>
            <w:r w:rsidRPr="00F4442C">
              <w:t>Redirection handling is described in clause 5.2.10 of 3GPP TS 29.122 [2].</w:t>
            </w:r>
          </w:p>
        </w:tc>
      </w:tr>
      <w:tr w:rsidR="009B4E95" w:rsidRPr="00F4442C" w14:paraId="40879F8A" w14:textId="77777777" w:rsidTr="00197F6A">
        <w:trPr>
          <w:jc w:val="center"/>
        </w:trPr>
        <w:tc>
          <w:tcPr>
            <w:tcW w:w="5000" w:type="pct"/>
            <w:gridSpan w:val="5"/>
            <w:shd w:val="clear" w:color="auto" w:fill="auto"/>
            <w:vAlign w:val="center"/>
          </w:tcPr>
          <w:p w14:paraId="1E2D078E"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2E003984" w14:textId="77777777" w:rsidR="009B4E95" w:rsidRPr="00F4442C" w:rsidRDefault="009B4E95" w:rsidP="009B4E95"/>
    <w:p w14:paraId="59AB4243" w14:textId="77777777" w:rsidR="009B4E95" w:rsidRPr="00F4442C" w:rsidRDefault="009B4E95" w:rsidP="009B4E95">
      <w:pPr>
        <w:pStyle w:val="TH"/>
      </w:pPr>
      <w:r w:rsidRPr="00F4442C">
        <w:t>Table </w:t>
      </w:r>
      <w:r w:rsidRPr="00F4442C">
        <w:rPr>
          <w:noProof/>
          <w:lang w:eastAsia="zh-CN"/>
        </w:rPr>
        <w:t>6.4</w:t>
      </w:r>
      <w:r w:rsidRPr="00F4442C">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FE47B7A" w14:textId="77777777" w:rsidTr="00197F6A">
        <w:trPr>
          <w:jc w:val="center"/>
        </w:trPr>
        <w:tc>
          <w:tcPr>
            <w:tcW w:w="824" w:type="pct"/>
            <w:shd w:val="clear" w:color="auto" w:fill="C0C0C0"/>
            <w:vAlign w:val="center"/>
          </w:tcPr>
          <w:p w14:paraId="1A19DEDB" w14:textId="77777777" w:rsidR="009B4E95" w:rsidRPr="00F4442C" w:rsidRDefault="009B4E95" w:rsidP="00197F6A">
            <w:pPr>
              <w:pStyle w:val="TAH"/>
            </w:pPr>
            <w:r w:rsidRPr="00F4442C">
              <w:t>Name</w:t>
            </w:r>
          </w:p>
        </w:tc>
        <w:tc>
          <w:tcPr>
            <w:tcW w:w="732" w:type="pct"/>
            <w:shd w:val="clear" w:color="auto" w:fill="C0C0C0"/>
            <w:vAlign w:val="center"/>
          </w:tcPr>
          <w:p w14:paraId="6D873B37" w14:textId="77777777" w:rsidR="009B4E95" w:rsidRPr="00F4442C" w:rsidRDefault="009B4E95" w:rsidP="00197F6A">
            <w:pPr>
              <w:pStyle w:val="TAH"/>
            </w:pPr>
            <w:r w:rsidRPr="00F4442C">
              <w:t>Data type</w:t>
            </w:r>
          </w:p>
        </w:tc>
        <w:tc>
          <w:tcPr>
            <w:tcW w:w="217" w:type="pct"/>
            <w:shd w:val="clear" w:color="auto" w:fill="C0C0C0"/>
            <w:vAlign w:val="center"/>
          </w:tcPr>
          <w:p w14:paraId="77F7AE01" w14:textId="77777777" w:rsidR="009B4E95" w:rsidRPr="00F4442C" w:rsidRDefault="009B4E95" w:rsidP="00197F6A">
            <w:pPr>
              <w:pStyle w:val="TAH"/>
            </w:pPr>
            <w:r w:rsidRPr="00F4442C">
              <w:t>P</w:t>
            </w:r>
          </w:p>
        </w:tc>
        <w:tc>
          <w:tcPr>
            <w:tcW w:w="581" w:type="pct"/>
            <w:shd w:val="clear" w:color="auto" w:fill="C0C0C0"/>
            <w:vAlign w:val="center"/>
          </w:tcPr>
          <w:p w14:paraId="73DB5478" w14:textId="77777777" w:rsidR="009B4E95" w:rsidRPr="00F4442C" w:rsidRDefault="009B4E95" w:rsidP="00197F6A">
            <w:pPr>
              <w:pStyle w:val="TAH"/>
            </w:pPr>
            <w:r w:rsidRPr="00F4442C">
              <w:t>Cardinality</w:t>
            </w:r>
          </w:p>
        </w:tc>
        <w:tc>
          <w:tcPr>
            <w:tcW w:w="2645" w:type="pct"/>
            <w:shd w:val="clear" w:color="auto" w:fill="C0C0C0"/>
            <w:vAlign w:val="center"/>
          </w:tcPr>
          <w:p w14:paraId="40448664" w14:textId="77777777" w:rsidR="009B4E95" w:rsidRPr="00F4442C" w:rsidRDefault="009B4E95" w:rsidP="00197F6A">
            <w:pPr>
              <w:pStyle w:val="TAH"/>
            </w:pPr>
            <w:r w:rsidRPr="00F4442C">
              <w:t>Description</w:t>
            </w:r>
          </w:p>
        </w:tc>
      </w:tr>
      <w:tr w:rsidR="009B4E95" w:rsidRPr="00F4442C" w14:paraId="1D79AE67" w14:textId="77777777" w:rsidTr="00197F6A">
        <w:trPr>
          <w:jc w:val="center"/>
        </w:trPr>
        <w:tc>
          <w:tcPr>
            <w:tcW w:w="824" w:type="pct"/>
            <w:shd w:val="clear" w:color="auto" w:fill="auto"/>
            <w:vAlign w:val="center"/>
          </w:tcPr>
          <w:p w14:paraId="1B61C64C" w14:textId="77777777" w:rsidR="009B4E95" w:rsidRPr="00F4442C" w:rsidRDefault="009B4E95" w:rsidP="00197F6A">
            <w:pPr>
              <w:pStyle w:val="TAL"/>
            </w:pPr>
            <w:r w:rsidRPr="00F4442C">
              <w:t>Location</w:t>
            </w:r>
          </w:p>
        </w:tc>
        <w:tc>
          <w:tcPr>
            <w:tcW w:w="732" w:type="pct"/>
            <w:vAlign w:val="center"/>
          </w:tcPr>
          <w:p w14:paraId="11011652" w14:textId="77777777" w:rsidR="009B4E95" w:rsidRPr="00F4442C" w:rsidRDefault="009B4E95" w:rsidP="00197F6A">
            <w:pPr>
              <w:pStyle w:val="TAL"/>
            </w:pPr>
            <w:r w:rsidRPr="00F4442C">
              <w:t>string</w:t>
            </w:r>
          </w:p>
        </w:tc>
        <w:tc>
          <w:tcPr>
            <w:tcW w:w="217" w:type="pct"/>
            <w:vAlign w:val="center"/>
          </w:tcPr>
          <w:p w14:paraId="71C210EB" w14:textId="77777777" w:rsidR="009B4E95" w:rsidRPr="00F4442C" w:rsidRDefault="009B4E95" w:rsidP="00197F6A">
            <w:pPr>
              <w:pStyle w:val="TAC"/>
            </w:pPr>
            <w:r w:rsidRPr="00F4442C">
              <w:t>M</w:t>
            </w:r>
          </w:p>
        </w:tc>
        <w:tc>
          <w:tcPr>
            <w:tcW w:w="581" w:type="pct"/>
            <w:vAlign w:val="center"/>
          </w:tcPr>
          <w:p w14:paraId="3D0FEC00" w14:textId="77777777" w:rsidR="009B4E95" w:rsidRPr="00F4442C" w:rsidRDefault="009B4E95" w:rsidP="00197F6A">
            <w:pPr>
              <w:pStyle w:val="TAC"/>
            </w:pPr>
            <w:r w:rsidRPr="00F4442C">
              <w:t>1</w:t>
            </w:r>
          </w:p>
        </w:tc>
        <w:tc>
          <w:tcPr>
            <w:tcW w:w="2645" w:type="pct"/>
            <w:shd w:val="clear" w:color="auto" w:fill="auto"/>
            <w:vAlign w:val="center"/>
          </w:tcPr>
          <w:p w14:paraId="26DD93BE" w14:textId="77777777" w:rsidR="009B4E95" w:rsidRPr="00F4442C" w:rsidRDefault="009B4E95" w:rsidP="00197F6A">
            <w:pPr>
              <w:pStyle w:val="TAL"/>
            </w:pPr>
            <w:r w:rsidRPr="00F4442C">
              <w:t>Contains an alternative URI of the resource located in an alternative NSCE Server.</w:t>
            </w:r>
          </w:p>
        </w:tc>
      </w:tr>
    </w:tbl>
    <w:p w14:paraId="602458BE" w14:textId="77777777" w:rsidR="009B4E95" w:rsidRPr="00F4442C" w:rsidRDefault="009B4E95" w:rsidP="009B4E95"/>
    <w:p w14:paraId="6D6D5B1F" w14:textId="77777777" w:rsidR="009B4E95" w:rsidRPr="00F4442C" w:rsidRDefault="009B4E95" w:rsidP="009B4E95">
      <w:pPr>
        <w:pStyle w:val="TH"/>
      </w:pPr>
      <w:r w:rsidRPr="00F4442C">
        <w:t>Table </w:t>
      </w:r>
      <w:r w:rsidRPr="00F4442C">
        <w:rPr>
          <w:noProof/>
          <w:lang w:eastAsia="zh-CN"/>
        </w:rPr>
        <w:t>6.4</w:t>
      </w:r>
      <w:r w:rsidRPr="00F4442C">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045BA0B8" w14:textId="77777777" w:rsidTr="00197F6A">
        <w:trPr>
          <w:jc w:val="center"/>
        </w:trPr>
        <w:tc>
          <w:tcPr>
            <w:tcW w:w="824" w:type="pct"/>
            <w:shd w:val="clear" w:color="auto" w:fill="C0C0C0"/>
            <w:vAlign w:val="center"/>
          </w:tcPr>
          <w:p w14:paraId="174D95E5" w14:textId="77777777" w:rsidR="009B4E95" w:rsidRPr="00F4442C" w:rsidRDefault="009B4E95" w:rsidP="00197F6A">
            <w:pPr>
              <w:pStyle w:val="TAH"/>
            </w:pPr>
            <w:r w:rsidRPr="00F4442C">
              <w:t>Name</w:t>
            </w:r>
          </w:p>
        </w:tc>
        <w:tc>
          <w:tcPr>
            <w:tcW w:w="732" w:type="pct"/>
            <w:shd w:val="clear" w:color="auto" w:fill="C0C0C0"/>
            <w:vAlign w:val="center"/>
          </w:tcPr>
          <w:p w14:paraId="167C3FBF" w14:textId="77777777" w:rsidR="009B4E95" w:rsidRPr="00F4442C" w:rsidRDefault="009B4E95" w:rsidP="00197F6A">
            <w:pPr>
              <w:pStyle w:val="TAH"/>
            </w:pPr>
            <w:r w:rsidRPr="00F4442C">
              <w:t>Data type</w:t>
            </w:r>
          </w:p>
        </w:tc>
        <w:tc>
          <w:tcPr>
            <w:tcW w:w="217" w:type="pct"/>
            <w:shd w:val="clear" w:color="auto" w:fill="C0C0C0"/>
            <w:vAlign w:val="center"/>
          </w:tcPr>
          <w:p w14:paraId="37A635CA" w14:textId="77777777" w:rsidR="009B4E95" w:rsidRPr="00F4442C" w:rsidRDefault="009B4E95" w:rsidP="00197F6A">
            <w:pPr>
              <w:pStyle w:val="TAH"/>
            </w:pPr>
            <w:r w:rsidRPr="00F4442C">
              <w:t>P</w:t>
            </w:r>
          </w:p>
        </w:tc>
        <w:tc>
          <w:tcPr>
            <w:tcW w:w="581" w:type="pct"/>
            <w:shd w:val="clear" w:color="auto" w:fill="C0C0C0"/>
            <w:vAlign w:val="center"/>
          </w:tcPr>
          <w:p w14:paraId="7E6A5115" w14:textId="77777777" w:rsidR="009B4E95" w:rsidRPr="00F4442C" w:rsidRDefault="009B4E95" w:rsidP="00197F6A">
            <w:pPr>
              <w:pStyle w:val="TAH"/>
            </w:pPr>
            <w:r w:rsidRPr="00F4442C">
              <w:t>Cardinality</w:t>
            </w:r>
          </w:p>
        </w:tc>
        <w:tc>
          <w:tcPr>
            <w:tcW w:w="2645" w:type="pct"/>
            <w:shd w:val="clear" w:color="auto" w:fill="C0C0C0"/>
            <w:vAlign w:val="center"/>
          </w:tcPr>
          <w:p w14:paraId="4FB59681" w14:textId="77777777" w:rsidR="009B4E95" w:rsidRPr="00F4442C" w:rsidRDefault="009B4E95" w:rsidP="00197F6A">
            <w:pPr>
              <w:pStyle w:val="TAH"/>
            </w:pPr>
            <w:r w:rsidRPr="00F4442C">
              <w:t>Description</w:t>
            </w:r>
          </w:p>
        </w:tc>
      </w:tr>
      <w:tr w:rsidR="009B4E95" w:rsidRPr="00F4442C" w14:paraId="51A50D1C" w14:textId="77777777" w:rsidTr="00197F6A">
        <w:trPr>
          <w:jc w:val="center"/>
        </w:trPr>
        <w:tc>
          <w:tcPr>
            <w:tcW w:w="824" w:type="pct"/>
            <w:shd w:val="clear" w:color="auto" w:fill="auto"/>
            <w:vAlign w:val="center"/>
          </w:tcPr>
          <w:p w14:paraId="4A315BC1" w14:textId="77777777" w:rsidR="009B4E95" w:rsidRPr="00F4442C" w:rsidRDefault="009B4E95" w:rsidP="00197F6A">
            <w:pPr>
              <w:pStyle w:val="TAL"/>
            </w:pPr>
            <w:r w:rsidRPr="00F4442C">
              <w:t>Location</w:t>
            </w:r>
          </w:p>
        </w:tc>
        <w:tc>
          <w:tcPr>
            <w:tcW w:w="732" w:type="pct"/>
            <w:vAlign w:val="center"/>
          </w:tcPr>
          <w:p w14:paraId="6299DBB2" w14:textId="77777777" w:rsidR="009B4E95" w:rsidRPr="00F4442C" w:rsidRDefault="009B4E95" w:rsidP="00197F6A">
            <w:pPr>
              <w:pStyle w:val="TAL"/>
            </w:pPr>
            <w:r w:rsidRPr="00F4442C">
              <w:t>string</w:t>
            </w:r>
          </w:p>
        </w:tc>
        <w:tc>
          <w:tcPr>
            <w:tcW w:w="217" w:type="pct"/>
            <w:vAlign w:val="center"/>
          </w:tcPr>
          <w:p w14:paraId="438E1AAC" w14:textId="77777777" w:rsidR="009B4E95" w:rsidRPr="00F4442C" w:rsidRDefault="009B4E95" w:rsidP="00197F6A">
            <w:pPr>
              <w:pStyle w:val="TAC"/>
            </w:pPr>
            <w:r w:rsidRPr="00F4442C">
              <w:t>M</w:t>
            </w:r>
          </w:p>
        </w:tc>
        <w:tc>
          <w:tcPr>
            <w:tcW w:w="581" w:type="pct"/>
            <w:vAlign w:val="center"/>
          </w:tcPr>
          <w:p w14:paraId="3DA21E9D" w14:textId="77777777" w:rsidR="009B4E95" w:rsidRPr="00F4442C" w:rsidRDefault="009B4E95" w:rsidP="00197F6A">
            <w:pPr>
              <w:pStyle w:val="TAC"/>
            </w:pPr>
            <w:r w:rsidRPr="00F4442C">
              <w:t>1</w:t>
            </w:r>
          </w:p>
        </w:tc>
        <w:tc>
          <w:tcPr>
            <w:tcW w:w="2645" w:type="pct"/>
            <w:shd w:val="clear" w:color="auto" w:fill="auto"/>
            <w:vAlign w:val="center"/>
          </w:tcPr>
          <w:p w14:paraId="0F7D369E" w14:textId="77777777" w:rsidR="009B4E95" w:rsidRPr="00F4442C" w:rsidRDefault="009B4E95" w:rsidP="00197F6A">
            <w:pPr>
              <w:pStyle w:val="TAL"/>
            </w:pPr>
            <w:r w:rsidRPr="00F4442C">
              <w:t>Contains an alternative URI of the resource located in an alternative NSCE Server.</w:t>
            </w:r>
          </w:p>
        </w:tc>
      </w:tr>
    </w:tbl>
    <w:p w14:paraId="43F4D07A" w14:textId="77777777" w:rsidR="009B4E95" w:rsidRPr="00F4442C" w:rsidRDefault="009B4E95" w:rsidP="009B4E95"/>
    <w:p w14:paraId="21EEA1FA" w14:textId="77777777" w:rsidR="009B4E95" w:rsidRPr="00F4442C" w:rsidRDefault="009B4E95" w:rsidP="0051137F">
      <w:pPr>
        <w:pStyle w:val="6"/>
      </w:pPr>
      <w:bookmarkStart w:id="780" w:name="_Toc151743452"/>
      <w:r w:rsidRPr="00F4442C">
        <w:rPr>
          <w:noProof/>
          <w:lang w:eastAsia="zh-CN"/>
        </w:rPr>
        <w:t>6.4</w:t>
      </w:r>
      <w:r w:rsidRPr="00F4442C">
        <w:t>.3.5.3.2</w:t>
      </w:r>
      <w:r w:rsidRPr="00F4442C">
        <w:tab/>
        <w:t>PUT</w:t>
      </w:r>
      <w:bookmarkEnd w:id="780"/>
    </w:p>
    <w:p w14:paraId="5AC8BC80" w14:textId="77777777" w:rsidR="009B4E95" w:rsidRPr="00F4442C" w:rsidRDefault="009B4E95" w:rsidP="009B4E95">
      <w:pPr>
        <w:rPr>
          <w:noProof/>
          <w:lang w:eastAsia="zh-CN"/>
        </w:rPr>
      </w:pPr>
      <w:r w:rsidRPr="00F4442C">
        <w:rPr>
          <w:noProof/>
          <w:lang w:eastAsia="zh-CN"/>
        </w:rPr>
        <w:t xml:space="preserve">The HTTP PUT method allows a service consumer to request the update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61F45BAE"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.3.5.3.2-1.</w:t>
      </w:r>
    </w:p>
    <w:p w14:paraId="766E129A" w14:textId="77777777" w:rsidR="009B4E95" w:rsidRPr="00F4442C" w:rsidRDefault="009B4E95" w:rsidP="009B4E95">
      <w:pPr>
        <w:pStyle w:val="TH"/>
        <w:rPr>
          <w:rFonts w:cs="Arial"/>
        </w:rPr>
      </w:pPr>
      <w:r w:rsidRPr="00F4442C">
        <w:t>Table </w:t>
      </w:r>
      <w:r w:rsidRPr="00F4442C">
        <w:rPr>
          <w:noProof/>
          <w:lang w:eastAsia="zh-CN"/>
        </w:rPr>
        <w:t>6.4</w:t>
      </w:r>
      <w:r w:rsidRPr="00F4442C">
        <w:t>.3.5.3.2-1: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FF99E1" w14:textId="77777777" w:rsidTr="00197F6A">
        <w:trPr>
          <w:jc w:val="center"/>
        </w:trPr>
        <w:tc>
          <w:tcPr>
            <w:tcW w:w="825" w:type="pct"/>
            <w:tcBorders>
              <w:bottom w:val="single" w:sz="6" w:space="0" w:color="auto"/>
            </w:tcBorders>
            <w:shd w:val="clear" w:color="auto" w:fill="C0C0C0"/>
            <w:vAlign w:val="center"/>
          </w:tcPr>
          <w:p w14:paraId="77CC8977"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7CC28D3E"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4EB17CD5"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A0ED438"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5F01DD7"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17B5B579" w14:textId="77777777" w:rsidR="009B4E95" w:rsidRPr="00F4442C" w:rsidRDefault="009B4E95" w:rsidP="00197F6A">
            <w:pPr>
              <w:pStyle w:val="TAH"/>
            </w:pPr>
            <w:r w:rsidRPr="00F4442C">
              <w:t>Applicability</w:t>
            </w:r>
          </w:p>
        </w:tc>
      </w:tr>
      <w:tr w:rsidR="009B4E95" w:rsidRPr="00F4442C" w14:paraId="39A4D7FA" w14:textId="77777777" w:rsidTr="00197F6A">
        <w:trPr>
          <w:jc w:val="center"/>
        </w:trPr>
        <w:tc>
          <w:tcPr>
            <w:tcW w:w="825" w:type="pct"/>
            <w:tcBorders>
              <w:top w:val="single" w:sz="6" w:space="0" w:color="auto"/>
            </w:tcBorders>
            <w:shd w:val="clear" w:color="auto" w:fill="auto"/>
            <w:vAlign w:val="center"/>
          </w:tcPr>
          <w:p w14:paraId="58BF2C0C"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3909A3FF" w14:textId="77777777" w:rsidR="009B4E95" w:rsidRPr="00F4442C" w:rsidRDefault="009B4E95" w:rsidP="00197F6A">
            <w:pPr>
              <w:pStyle w:val="TAL"/>
            </w:pPr>
          </w:p>
        </w:tc>
        <w:tc>
          <w:tcPr>
            <w:tcW w:w="215" w:type="pct"/>
            <w:tcBorders>
              <w:top w:val="single" w:sz="6" w:space="0" w:color="auto"/>
            </w:tcBorders>
            <w:vAlign w:val="center"/>
          </w:tcPr>
          <w:p w14:paraId="41E54D18" w14:textId="77777777" w:rsidR="009B4E95" w:rsidRPr="00F4442C" w:rsidRDefault="009B4E95" w:rsidP="00197F6A">
            <w:pPr>
              <w:pStyle w:val="TAC"/>
            </w:pPr>
          </w:p>
        </w:tc>
        <w:tc>
          <w:tcPr>
            <w:tcW w:w="580" w:type="pct"/>
            <w:tcBorders>
              <w:top w:val="single" w:sz="6" w:space="0" w:color="auto"/>
            </w:tcBorders>
            <w:vAlign w:val="center"/>
          </w:tcPr>
          <w:p w14:paraId="14CB7B4C"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5D45C376" w14:textId="77777777" w:rsidR="009B4E95" w:rsidRPr="00F4442C" w:rsidRDefault="009B4E95" w:rsidP="00197F6A">
            <w:pPr>
              <w:pStyle w:val="TAL"/>
            </w:pPr>
          </w:p>
        </w:tc>
        <w:tc>
          <w:tcPr>
            <w:tcW w:w="796" w:type="pct"/>
            <w:tcBorders>
              <w:top w:val="single" w:sz="6" w:space="0" w:color="auto"/>
            </w:tcBorders>
            <w:vAlign w:val="center"/>
          </w:tcPr>
          <w:p w14:paraId="58687030" w14:textId="77777777" w:rsidR="009B4E95" w:rsidRPr="00F4442C" w:rsidRDefault="009B4E95" w:rsidP="00197F6A">
            <w:pPr>
              <w:pStyle w:val="TAL"/>
            </w:pPr>
          </w:p>
        </w:tc>
      </w:tr>
    </w:tbl>
    <w:p w14:paraId="03FE52F0" w14:textId="77777777" w:rsidR="009B4E95" w:rsidRPr="00F4442C" w:rsidRDefault="009B4E95" w:rsidP="009B4E95"/>
    <w:p w14:paraId="4EC06EBE"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.3.5.3.2-2 and the response data structures and response codes specified in table </w:t>
      </w:r>
      <w:r w:rsidRPr="00F4442C">
        <w:rPr>
          <w:noProof/>
          <w:lang w:eastAsia="zh-CN"/>
        </w:rPr>
        <w:t>6.4</w:t>
      </w:r>
      <w:r w:rsidRPr="00F4442C">
        <w:t>.3.5.3.2-3.</w:t>
      </w:r>
    </w:p>
    <w:p w14:paraId="476559A5" w14:textId="77777777" w:rsidR="009B4E95" w:rsidRPr="00F4442C" w:rsidRDefault="009B4E95" w:rsidP="009B4E95">
      <w:pPr>
        <w:pStyle w:val="TH"/>
      </w:pPr>
      <w:r w:rsidRPr="00F4442C">
        <w:lastRenderedPageBreak/>
        <w:t>Table </w:t>
      </w:r>
      <w:r w:rsidRPr="00F4442C">
        <w:rPr>
          <w:noProof/>
          <w:lang w:eastAsia="zh-CN"/>
        </w:rPr>
        <w:t>6.4</w:t>
      </w:r>
      <w:r w:rsidRPr="00F4442C">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545340A5" w14:textId="77777777" w:rsidTr="00197F6A">
        <w:trPr>
          <w:jc w:val="center"/>
        </w:trPr>
        <w:tc>
          <w:tcPr>
            <w:tcW w:w="2119" w:type="dxa"/>
            <w:tcBorders>
              <w:bottom w:val="single" w:sz="6" w:space="0" w:color="auto"/>
            </w:tcBorders>
            <w:shd w:val="clear" w:color="auto" w:fill="C0C0C0"/>
            <w:vAlign w:val="center"/>
          </w:tcPr>
          <w:p w14:paraId="162CFAFE"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56A592E7"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29017D57"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393228C8" w14:textId="77777777" w:rsidR="009B4E95" w:rsidRPr="00F4442C" w:rsidRDefault="009B4E95" w:rsidP="00197F6A">
            <w:pPr>
              <w:pStyle w:val="TAH"/>
            </w:pPr>
            <w:r w:rsidRPr="00F4442C">
              <w:t>Description</w:t>
            </w:r>
          </w:p>
        </w:tc>
      </w:tr>
      <w:tr w:rsidR="009B4E95" w:rsidRPr="00F4442C" w14:paraId="5480B5BA" w14:textId="77777777" w:rsidTr="00197F6A">
        <w:trPr>
          <w:jc w:val="center"/>
        </w:trPr>
        <w:tc>
          <w:tcPr>
            <w:tcW w:w="2119" w:type="dxa"/>
            <w:tcBorders>
              <w:top w:val="single" w:sz="6" w:space="0" w:color="auto"/>
            </w:tcBorders>
            <w:shd w:val="clear" w:color="auto" w:fill="auto"/>
            <w:vAlign w:val="center"/>
          </w:tcPr>
          <w:p w14:paraId="18E3D86E" w14:textId="77777777" w:rsidR="009B4E95" w:rsidRPr="00F4442C" w:rsidRDefault="009B4E95" w:rsidP="00197F6A">
            <w:pPr>
              <w:pStyle w:val="TAL"/>
            </w:pPr>
            <w:r w:rsidRPr="00F4442C">
              <w:t>PolUsageSubsc</w:t>
            </w:r>
          </w:p>
        </w:tc>
        <w:tc>
          <w:tcPr>
            <w:tcW w:w="425" w:type="dxa"/>
            <w:tcBorders>
              <w:top w:val="single" w:sz="6" w:space="0" w:color="auto"/>
            </w:tcBorders>
            <w:vAlign w:val="center"/>
          </w:tcPr>
          <w:p w14:paraId="77F2A94F"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33562221"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A680B28" w14:textId="77777777" w:rsidR="009B4E95" w:rsidRPr="00F4442C" w:rsidRDefault="009B4E95" w:rsidP="00197F6A">
            <w:pPr>
              <w:pStyle w:val="TAL"/>
            </w:pPr>
            <w:r w:rsidRPr="00F4442C">
              <w:t>Represents the updated representation of the "Individual Policy Usage</w:t>
            </w:r>
            <w:r w:rsidRPr="00F4442C">
              <w:rPr>
                <w:rFonts w:eastAsia="等线"/>
              </w:rPr>
              <w:t xml:space="preserve"> Subscription</w:t>
            </w:r>
            <w:r w:rsidRPr="00F4442C">
              <w:t>" resource.</w:t>
            </w:r>
          </w:p>
        </w:tc>
      </w:tr>
    </w:tbl>
    <w:p w14:paraId="68C88340" w14:textId="77777777" w:rsidR="009B4E95" w:rsidRPr="00F4442C" w:rsidRDefault="009B4E95" w:rsidP="009B4E95"/>
    <w:p w14:paraId="6F60108E" w14:textId="77777777" w:rsidR="009B4E95" w:rsidRPr="00F4442C" w:rsidRDefault="009B4E95" w:rsidP="009B4E95">
      <w:pPr>
        <w:pStyle w:val="TH"/>
      </w:pPr>
      <w:r w:rsidRPr="00F4442C">
        <w:t>Table </w:t>
      </w:r>
      <w:r w:rsidRPr="00F4442C">
        <w:rPr>
          <w:noProof/>
          <w:lang w:eastAsia="zh-CN"/>
        </w:rPr>
        <w:t>6.4</w:t>
      </w:r>
      <w:r w:rsidRPr="00F4442C">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44218782" w14:textId="77777777" w:rsidTr="00197F6A">
        <w:trPr>
          <w:jc w:val="center"/>
        </w:trPr>
        <w:tc>
          <w:tcPr>
            <w:tcW w:w="1101" w:type="pct"/>
            <w:tcBorders>
              <w:bottom w:val="single" w:sz="6" w:space="0" w:color="auto"/>
            </w:tcBorders>
            <w:shd w:val="clear" w:color="auto" w:fill="C0C0C0"/>
            <w:vAlign w:val="center"/>
          </w:tcPr>
          <w:p w14:paraId="5367FD6A"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57719FA7"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3D06A2D5"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42A1A510" w14:textId="77777777" w:rsidR="009B4E95" w:rsidRPr="00F4442C" w:rsidRDefault="009B4E95" w:rsidP="00197F6A">
            <w:pPr>
              <w:pStyle w:val="TAH"/>
            </w:pPr>
            <w:r w:rsidRPr="00F4442C">
              <w:t>Response</w:t>
            </w:r>
          </w:p>
          <w:p w14:paraId="4E462EED"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5832B50" w14:textId="77777777" w:rsidR="009B4E95" w:rsidRPr="00F4442C" w:rsidRDefault="009B4E95" w:rsidP="00197F6A">
            <w:pPr>
              <w:pStyle w:val="TAH"/>
            </w:pPr>
            <w:r w:rsidRPr="00F4442C">
              <w:t>Description</w:t>
            </w:r>
          </w:p>
        </w:tc>
      </w:tr>
      <w:tr w:rsidR="009B4E95" w:rsidRPr="00F4442C" w14:paraId="64BF25EA" w14:textId="77777777" w:rsidTr="00197F6A">
        <w:trPr>
          <w:jc w:val="center"/>
        </w:trPr>
        <w:tc>
          <w:tcPr>
            <w:tcW w:w="1101" w:type="pct"/>
            <w:tcBorders>
              <w:top w:val="single" w:sz="6" w:space="0" w:color="auto"/>
            </w:tcBorders>
            <w:shd w:val="clear" w:color="auto" w:fill="auto"/>
            <w:vAlign w:val="center"/>
          </w:tcPr>
          <w:p w14:paraId="55587259"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3D279E4B" w14:textId="77777777" w:rsidR="009B4E95" w:rsidRPr="00F4442C" w:rsidRDefault="009B4E95" w:rsidP="00197F6A">
            <w:pPr>
              <w:pStyle w:val="TAC"/>
            </w:pPr>
            <w:r w:rsidRPr="00F4442C">
              <w:t>M</w:t>
            </w:r>
          </w:p>
        </w:tc>
        <w:tc>
          <w:tcPr>
            <w:tcW w:w="589" w:type="pct"/>
            <w:tcBorders>
              <w:top w:val="single" w:sz="6" w:space="0" w:color="auto"/>
            </w:tcBorders>
            <w:vAlign w:val="center"/>
          </w:tcPr>
          <w:p w14:paraId="33F0748B" w14:textId="77777777" w:rsidR="009B4E95" w:rsidRPr="00F4442C" w:rsidRDefault="009B4E95" w:rsidP="00197F6A">
            <w:pPr>
              <w:pStyle w:val="TAC"/>
            </w:pPr>
            <w:r w:rsidRPr="00F4442C">
              <w:t>1</w:t>
            </w:r>
          </w:p>
        </w:tc>
        <w:tc>
          <w:tcPr>
            <w:tcW w:w="737" w:type="pct"/>
            <w:tcBorders>
              <w:top w:val="single" w:sz="6" w:space="0" w:color="auto"/>
            </w:tcBorders>
            <w:vAlign w:val="center"/>
          </w:tcPr>
          <w:p w14:paraId="2AB3D569"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500ED99C"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updated and a representation of the updated resource shall be returned in the response body.</w:t>
            </w:r>
          </w:p>
        </w:tc>
      </w:tr>
      <w:tr w:rsidR="009B4E95" w:rsidRPr="00F4442C" w14:paraId="61A7D443" w14:textId="77777777" w:rsidTr="00197F6A">
        <w:trPr>
          <w:jc w:val="center"/>
        </w:trPr>
        <w:tc>
          <w:tcPr>
            <w:tcW w:w="1101" w:type="pct"/>
            <w:shd w:val="clear" w:color="auto" w:fill="auto"/>
            <w:vAlign w:val="center"/>
          </w:tcPr>
          <w:p w14:paraId="141E5F99" w14:textId="77777777" w:rsidR="009B4E95" w:rsidRPr="00F4442C" w:rsidRDefault="009B4E95" w:rsidP="00197F6A">
            <w:pPr>
              <w:pStyle w:val="TAL"/>
            </w:pPr>
            <w:r w:rsidRPr="00F4442C">
              <w:t>n/a</w:t>
            </w:r>
          </w:p>
        </w:tc>
        <w:tc>
          <w:tcPr>
            <w:tcW w:w="221" w:type="pct"/>
            <w:vAlign w:val="center"/>
          </w:tcPr>
          <w:p w14:paraId="6C461F09" w14:textId="77777777" w:rsidR="009B4E95" w:rsidRPr="00F4442C" w:rsidRDefault="009B4E95" w:rsidP="00197F6A">
            <w:pPr>
              <w:pStyle w:val="TAC"/>
            </w:pPr>
          </w:p>
        </w:tc>
        <w:tc>
          <w:tcPr>
            <w:tcW w:w="589" w:type="pct"/>
            <w:vAlign w:val="center"/>
          </w:tcPr>
          <w:p w14:paraId="59218DC9" w14:textId="77777777" w:rsidR="009B4E95" w:rsidRPr="00F4442C" w:rsidRDefault="009B4E95" w:rsidP="00197F6A">
            <w:pPr>
              <w:pStyle w:val="TAC"/>
            </w:pPr>
          </w:p>
        </w:tc>
        <w:tc>
          <w:tcPr>
            <w:tcW w:w="737" w:type="pct"/>
            <w:vAlign w:val="center"/>
          </w:tcPr>
          <w:p w14:paraId="7749390C" w14:textId="77777777" w:rsidR="009B4E95" w:rsidRPr="00F4442C" w:rsidRDefault="009B4E95" w:rsidP="00197F6A">
            <w:pPr>
              <w:pStyle w:val="TAL"/>
            </w:pPr>
            <w:r w:rsidRPr="00F4442C">
              <w:t>204 No Content</w:t>
            </w:r>
          </w:p>
        </w:tc>
        <w:tc>
          <w:tcPr>
            <w:tcW w:w="2352" w:type="pct"/>
            <w:shd w:val="clear" w:color="auto" w:fill="auto"/>
            <w:vAlign w:val="center"/>
          </w:tcPr>
          <w:p w14:paraId="4F1E8A2E"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updated and no content is returned in the response body.</w:t>
            </w:r>
          </w:p>
        </w:tc>
      </w:tr>
      <w:tr w:rsidR="009B4E95" w:rsidRPr="00F4442C" w14:paraId="1186E396" w14:textId="77777777" w:rsidTr="00197F6A">
        <w:trPr>
          <w:jc w:val="center"/>
        </w:trPr>
        <w:tc>
          <w:tcPr>
            <w:tcW w:w="1101" w:type="pct"/>
            <w:shd w:val="clear" w:color="auto" w:fill="auto"/>
            <w:vAlign w:val="center"/>
          </w:tcPr>
          <w:p w14:paraId="7E86E81A" w14:textId="77777777" w:rsidR="009B4E95" w:rsidRPr="00F4442C" w:rsidRDefault="009B4E95" w:rsidP="00197F6A">
            <w:pPr>
              <w:pStyle w:val="TAL"/>
            </w:pPr>
            <w:r w:rsidRPr="00F4442C">
              <w:t>n/a</w:t>
            </w:r>
          </w:p>
        </w:tc>
        <w:tc>
          <w:tcPr>
            <w:tcW w:w="221" w:type="pct"/>
            <w:vAlign w:val="center"/>
          </w:tcPr>
          <w:p w14:paraId="18831E84" w14:textId="77777777" w:rsidR="009B4E95" w:rsidRPr="00F4442C" w:rsidRDefault="009B4E95" w:rsidP="00197F6A">
            <w:pPr>
              <w:pStyle w:val="TAC"/>
            </w:pPr>
          </w:p>
        </w:tc>
        <w:tc>
          <w:tcPr>
            <w:tcW w:w="589" w:type="pct"/>
            <w:vAlign w:val="center"/>
          </w:tcPr>
          <w:p w14:paraId="7936652C" w14:textId="77777777" w:rsidR="009B4E95" w:rsidRPr="00F4442C" w:rsidRDefault="009B4E95" w:rsidP="00197F6A">
            <w:pPr>
              <w:pStyle w:val="TAC"/>
            </w:pPr>
          </w:p>
        </w:tc>
        <w:tc>
          <w:tcPr>
            <w:tcW w:w="737" w:type="pct"/>
            <w:vAlign w:val="center"/>
          </w:tcPr>
          <w:p w14:paraId="36D4442B" w14:textId="77777777" w:rsidR="009B4E95" w:rsidRPr="00F4442C" w:rsidRDefault="009B4E95" w:rsidP="00197F6A">
            <w:pPr>
              <w:pStyle w:val="TAL"/>
            </w:pPr>
            <w:r w:rsidRPr="00F4442C">
              <w:t>307 Temporary Redirect</w:t>
            </w:r>
          </w:p>
        </w:tc>
        <w:tc>
          <w:tcPr>
            <w:tcW w:w="2352" w:type="pct"/>
            <w:shd w:val="clear" w:color="auto" w:fill="auto"/>
            <w:vAlign w:val="center"/>
          </w:tcPr>
          <w:p w14:paraId="0847F0C7" w14:textId="77777777" w:rsidR="009B4E95" w:rsidRPr="00F4442C" w:rsidRDefault="009B4E95" w:rsidP="00197F6A">
            <w:pPr>
              <w:pStyle w:val="TAL"/>
            </w:pPr>
            <w:r w:rsidRPr="00F4442C">
              <w:t>Temporary redirection.</w:t>
            </w:r>
          </w:p>
          <w:p w14:paraId="4AECBCE3" w14:textId="77777777" w:rsidR="009B4E95" w:rsidRPr="00F4442C" w:rsidRDefault="009B4E95" w:rsidP="00197F6A">
            <w:pPr>
              <w:pStyle w:val="TAL"/>
            </w:pPr>
          </w:p>
          <w:p w14:paraId="77172BF3"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4EFE0129" w14:textId="77777777" w:rsidR="009B4E95" w:rsidRPr="00F4442C" w:rsidRDefault="009B4E95" w:rsidP="00197F6A">
            <w:pPr>
              <w:pStyle w:val="TAL"/>
            </w:pPr>
          </w:p>
          <w:p w14:paraId="017F73B7" w14:textId="77777777" w:rsidR="009B4E95" w:rsidRPr="00F4442C" w:rsidRDefault="009B4E95" w:rsidP="00197F6A">
            <w:pPr>
              <w:pStyle w:val="TAL"/>
            </w:pPr>
            <w:r w:rsidRPr="00F4442C">
              <w:t>Redirection handling is described in clause 5.2.10 of 3GPP TS 29.122 [2].</w:t>
            </w:r>
          </w:p>
        </w:tc>
      </w:tr>
      <w:tr w:rsidR="009B4E95" w:rsidRPr="00F4442C" w14:paraId="028066DA" w14:textId="77777777" w:rsidTr="00197F6A">
        <w:trPr>
          <w:jc w:val="center"/>
        </w:trPr>
        <w:tc>
          <w:tcPr>
            <w:tcW w:w="1101" w:type="pct"/>
            <w:shd w:val="clear" w:color="auto" w:fill="auto"/>
            <w:vAlign w:val="center"/>
          </w:tcPr>
          <w:p w14:paraId="7ED5BC7E" w14:textId="77777777" w:rsidR="009B4E95" w:rsidRPr="00F4442C" w:rsidRDefault="009B4E95" w:rsidP="00197F6A">
            <w:pPr>
              <w:pStyle w:val="TAL"/>
            </w:pPr>
            <w:r w:rsidRPr="00F4442C">
              <w:rPr>
                <w:lang w:eastAsia="zh-CN"/>
              </w:rPr>
              <w:t>n/a</w:t>
            </w:r>
          </w:p>
        </w:tc>
        <w:tc>
          <w:tcPr>
            <w:tcW w:w="221" w:type="pct"/>
            <w:vAlign w:val="center"/>
          </w:tcPr>
          <w:p w14:paraId="68AD32A8" w14:textId="77777777" w:rsidR="009B4E95" w:rsidRPr="00F4442C" w:rsidRDefault="009B4E95" w:rsidP="00197F6A">
            <w:pPr>
              <w:pStyle w:val="TAC"/>
            </w:pPr>
          </w:p>
        </w:tc>
        <w:tc>
          <w:tcPr>
            <w:tcW w:w="589" w:type="pct"/>
            <w:vAlign w:val="center"/>
          </w:tcPr>
          <w:p w14:paraId="577D4972" w14:textId="77777777" w:rsidR="009B4E95" w:rsidRPr="00F4442C" w:rsidRDefault="009B4E95" w:rsidP="00197F6A">
            <w:pPr>
              <w:pStyle w:val="TAC"/>
            </w:pPr>
          </w:p>
        </w:tc>
        <w:tc>
          <w:tcPr>
            <w:tcW w:w="737" w:type="pct"/>
            <w:vAlign w:val="center"/>
          </w:tcPr>
          <w:p w14:paraId="7C778243" w14:textId="77777777" w:rsidR="009B4E95" w:rsidRPr="00F4442C" w:rsidRDefault="009B4E95" w:rsidP="00197F6A">
            <w:pPr>
              <w:pStyle w:val="TAL"/>
            </w:pPr>
            <w:r w:rsidRPr="00F4442C">
              <w:t>308 Permanent Redirect</w:t>
            </w:r>
          </w:p>
        </w:tc>
        <w:tc>
          <w:tcPr>
            <w:tcW w:w="2352" w:type="pct"/>
            <w:shd w:val="clear" w:color="auto" w:fill="auto"/>
            <w:vAlign w:val="center"/>
          </w:tcPr>
          <w:p w14:paraId="0FCD3B1B" w14:textId="77777777" w:rsidR="009B4E95" w:rsidRPr="00F4442C" w:rsidRDefault="009B4E95" w:rsidP="00197F6A">
            <w:pPr>
              <w:pStyle w:val="TAL"/>
            </w:pPr>
            <w:r w:rsidRPr="00F4442C">
              <w:t>Permanent redirection.</w:t>
            </w:r>
          </w:p>
          <w:p w14:paraId="4F612A8A" w14:textId="77777777" w:rsidR="009B4E95" w:rsidRPr="00F4442C" w:rsidRDefault="009B4E95" w:rsidP="00197F6A">
            <w:pPr>
              <w:pStyle w:val="TAL"/>
            </w:pPr>
          </w:p>
          <w:p w14:paraId="5DA9BEA8"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54041AA8" w14:textId="77777777" w:rsidR="009B4E95" w:rsidRPr="00F4442C" w:rsidRDefault="009B4E95" w:rsidP="00197F6A">
            <w:pPr>
              <w:pStyle w:val="TAL"/>
            </w:pPr>
          </w:p>
          <w:p w14:paraId="3C7F80E3" w14:textId="77777777" w:rsidR="009B4E95" w:rsidRPr="00F4442C" w:rsidRDefault="009B4E95" w:rsidP="00197F6A">
            <w:pPr>
              <w:pStyle w:val="TAL"/>
            </w:pPr>
            <w:r w:rsidRPr="00F4442C">
              <w:t>Redirection handling is described in clause 5.2.10 of 3GPP TS 29.122 [2].</w:t>
            </w:r>
          </w:p>
        </w:tc>
      </w:tr>
      <w:tr w:rsidR="009B4E95" w:rsidRPr="00F4442C" w14:paraId="0FCB55A8" w14:textId="77777777" w:rsidTr="00197F6A">
        <w:trPr>
          <w:jc w:val="center"/>
        </w:trPr>
        <w:tc>
          <w:tcPr>
            <w:tcW w:w="5000" w:type="pct"/>
            <w:gridSpan w:val="5"/>
            <w:shd w:val="clear" w:color="auto" w:fill="auto"/>
            <w:vAlign w:val="center"/>
          </w:tcPr>
          <w:p w14:paraId="12F65945"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PUT method listed in table 5.2.6-1 of 3GPP TS 29.122 [2] shall also apply.</w:t>
            </w:r>
          </w:p>
        </w:tc>
      </w:tr>
    </w:tbl>
    <w:p w14:paraId="06A1D13F" w14:textId="77777777" w:rsidR="009B4E95" w:rsidRPr="00F4442C" w:rsidRDefault="009B4E95" w:rsidP="009B4E95"/>
    <w:p w14:paraId="08E50EBE" w14:textId="77777777" w:rsidR="009B4E95" w:rsidRPr="00F4442C" w:rsidRDefault="009B4E95" w:rsidP="009B4E95">
      <w:pPr>
        <w:pStyle w:val="TH"/>
      </w:pPr>
      <w:r w:rsidRPr="00F4442C">
        <w:t>Table </w:t>
      </w:r>
      <w:r w:rsidRPr="00F4442C">
        <w:rPr>
          <w:noProof/>
          <w:lang w:eastAsia="zh-CN"/>
        </w:rPr>
        <w:t>6.4</w:t>
      </w:r>
      <w:r w:rsidRPr="00F4442C">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5C804EB" w14:textId="77777777" w:rsidTr="00197F6A">
        <w:trPr>
          <w:jc w:val="center"/>
        </w:trPr>
        <w:tc>
          <w:tcPr>
            <w:tcW w:w="824" w:type="pct"/>
            <w:shd w:val="clear" w:color="auto" w:fill="C0C0C0"/>
            <w:vAlign w:val="center"/>
          </w:tcPr>
          <w:p w14:paraId="567352FB" w14:textId="77777777" w:rsidR="009B4E95" w:rsidRPr="00F4442C" w:rsidRDefault="009B4E95" w:rsidP="00197F6A">
            <w:pPr>
              <w:pStyle w:val="TAH"/>
            </w:pPr>
            <w:r w:rsidRPr="00F4442C">
              <w:t>Name</w:t>
            </w:r>
          </w:p>
        </w:tc>
        <w:tc>
          <w:tcPr>
            <w:tcW w:w="732" w:type="pct"/>
            <w:shd w:val="clear" w:color="auto" w:fill="C0C0C0"/>
            <w:vAlign w:val="center"/>
          </w:tcPr>
          <w:p w14:paraId="21435DB9" w14:textId="77777777" w:rsidR="009B4E95" w:rsidRPr="00F4442C" w:rsidRDefault="009B4E95" w:rsidP="00197F6A">
            <w:pPr>
              <w:pStyle w:val="TAH"/>
            </w:pPr>
            <w:r w:rsidRPr="00F4442C">
              <w:t>Data type</w:t>
            </w:r>
          </w:p>
        </w:tc>
        <w:tc>
          <w:tcPr>
            <w:tcW w:w="217" w:type="pct"/>
            <w:shd w:val="clear" w:color="auto" w:fill="C0C0C0"/>
            <w:vAlign w:val="center"/>
          </w:tcPr>
          <w:p w14:paraId="306F4352" w14:textId="77777777" w:rsidR="009B4E95" w:rsidRPr="00F4442C" w:rsidRDefault="009B4E95" w:rsidP="00197F6A">
            <w:pPr>
              <w:pStyle w:val="TAH"/>
            </w:pPr>
            <w:r w:rsidRPr="00F4442C">
              <w:t>P</w:t>
            </w:r>
          </w:p>
        </w:tc>
        <w:tc>
          <w:tcPr>
            <w:tcW w:w="581" w:type="pct"/>
            <w:shd w:val="clear" w:color="auto" w:fill="C0C0C0"/>
            <w:vAlign w:val="center"/>
          </w:tcPr>
          <w:p w14:paraId="377674B6" w14:textId="77777777" w:rsidR="009B4E95" w:rsidRPr="00F4442C" w:rsidRDefault="009B4E95" w:rsidP="00197F6A">
            <w:pPr>
              <w:pStyle w:val="TAH"/>
            </w:pPr>
            <w:r w:rsidRPr="00F4442C">
              <w:t>Cardinality</w:t>
            </w:r>
          </w:p>
        </w:tc>
        <w:tc>
          <w:tcPr>
            <w:tcW w:w="2645" w:type="pct"/>
            <w:shd w:val="clear" w:color="auto" w:fill="C0C0C0"/>
            <w:vAlign w:val="center"/>
          </w:tcPr>
          <w:p w14:paraId="56682E60" w14:textId="77777777" w:rsidR="009B4E95" w:rsidRPr="00F4442C" w:rsidRDefault="009B4E95" w:rsidP="00197F6A">
            <w:pPr>
              <w:pStyle w:val="TAH"/>
            </w:pPr>
            <w:r w:rsidRPr="00F4442C">
              <w:t>Description</w:t>
            </w:r>
          </w:p>
        </w:tc>
      </w:tr>
      <w:tr w:rsidR="009B4E95" w:rsidRPr="00F4442C" w14:paraId="69F4A904" w14:textId="77777777" w:rsidTr="00197F6A">
        <w:trPr>
          <w:jc w:val="center"/>
        </w:trPr>
        <w:tc>
          <w:tcPr>
            <w:tcW w:w="824" w:type="pct"/>
            <w:shd w:val="clear" w:color="auto" w:fill="auto"/>
            <w:vAlign w:val="center"/>
          </w:tcPr>
          <w:p w14:paraId="1571A8BB" w14:textId="77777777" w:rsidR="009B4E95" w:rsidRPr="00F4442C" w:rsidRDefault="009B4E95" w:rsidP="00197F6A">
            <w:pPr>
              <w:pStyle w:val="TAL"/>
            </w:pPr>
            <w:r w:rsidRPr="00F4442C">
              <w:t>Location</w:t>
            </w:r>
          </w:p>
        </w:tc>
        <w:tc>
          <w:tcPr>
            <w:tcW w:w="732" w:type="pct"/>
            <w:vAlign w:val="center"/>
          </w:tcPr>
          <w:p w14:paraId="4462BD10" w14:textId="77777777" w:rsidR="009B4E95" w:rsidRPr="00F4442C" w:rsidRDefault="009B4E95" w:rsidP="00197F6A">
            <w:pPr>
              <w:pStyle w:val="TAL"/>
            </w:pPr>
            <w:r w:rsidRPr="00F4442C">
              <w:t>string</w:t>
            </w:r>
          </w:p>
        </w:tc>
        <w:tc>
          <w:tcPr>
            <w:tcW w:w="217" w:type="pct"/>
            <w:vAlign w:val="center"/>
          </w:tcPr>
          <w:p w14:paraId="1AFBF252" w14:textId="77777777" w:rsidR="009B4E95" w:rsidRPr="00F4442C" w:rsidRDefault="009B4E95" w:rsidP="00197F6A">
            <w:pPr>
              <w:pStyle w:val="TAC"/>
            </w:pPr>
            <w:r w:rsidRPr="00F4442C">
              <w:t>M</w:t>
            </w:r>
          </w:p>
        </w:tc>
        <w:tc>
          <w:tcPr>
            <w:tcW w:w="581" w:type="pct"/>
            <w:vAlign w:val="center"/>
          </w:tcPr>
          <w:p w14:paraId="4E8BEFA8" w14:textId="77777777" w:rsidR="009B4E95" w:rsidRPr="00F4442C" w:rsidRDefault="009B4E95" w:rsidP="00197F6A">
            <w:pPr>
              <w:pStyle w:val="TAC"/>
            </w:pPr>
            <w:r w:rsidRPr="00F4442C">
              <w:t>1</w:t>
            </w:r>
          </w:p>
        </w:tc>
        <w:tc>
          <w:tcPr>
            <w:tcW w:w="2645" w:type="pct"/>
            <w:shd w:val="clear" w:color="auto" w:fill="auto"/>
            <w:vAlign w:val="center"/>
          </w:tcPr>
          <w:p w14:paraId="6975DEE3" w14:textId="77777777" w:rsidR="009B4E95" w:rsidRPr="00F4442C" w:rsidRDefault="009B4E95" w:rsidP="00197F6A">
            <w:pPr>
              <w:pStyle w:val="TAL"/>
            </w:pPr>
            <w:r w:rsidRPr="00F4442C">
              <w:t>Contains an alternative URI of the resource located in an alternative NSCE Server.</w:t>
            </w:r>
          </w:p>
        </w:tc>
      </w:tr>
    </w:tbl>
    <w:p w14:paraId="6A04F6A3" w14:textId="77777777" w:rsidR="009B4E95" w:rsidRPr="00F4442C" w:rsidRDefault="009B4E95" w:rsidP="009B4E95"/>
    <w:p w14:paraId="5B76B28A" w14:textId="77777777" w:rsidR="009B4E95" w:rsidRPr="00F4442C" w:rsidRDefault="009B4E95" w:rsidP="009B4E95">
      <w:pPr>
        <w:pStyle w:val="TH"/>
      </w:pPr>
      <w:r w:rsidRPr="00F4442C">
        <w:t>Table </w:t>
      </w:r>
      <w:r w:rsidRPr="00F4442C">
        <w:rPr>
          <w:noProof/>
          <w:lang w:eastAsia="zh-CN"/>
        </w:rPr>
        <w:t>6.4</w:t>
      </w:r>
      <w:r w:rsidRPr="00F4442C">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ADF29D" w14:textId="77777777" w:rsidTr="00197F6A">
        <w:trPr>
          <w:jc w:val="center"/>
        </w:trPr>
        <w:tc>
          <w:tcPr>
            <w:tcW w:w="824" w:type="pct"/>
            <w:shd w:val="clear" w:color="auto" w:fill="C0C0C0"/>
            <w:vAlign w:val="center"/>
          </w:tcPr>
          <w:p w14:paraId="73AC447A" w14:textId="77777777" w:rsidR="009B4E95" w:rsidRPr="00F4442C" w:rsidRDefault="009B4E95" w:rsidP="00197F6A">
            <w:pPr>
              <w:pStyle w:val="TAH"/>
            </w:pPr>
            <w:r w:rsidRPr="00F4442C">
              <w:t>Name</w:t>
            </w:r>
          </w:p>
        </w:tc>
        <w:tc>
          <w:tcPr>
            <w:tcW w:w="732" w:type="pct"/>
            <w:shd w:val="clear" w:color="auto" w:fill="C0C0C0"/>
            <w:vAlign w:val="center"/>
          </w:tcPr>
          <w:p w14:paraId="32CBEF30" w14:textId="77777777" w:rsidR="009B4E95" w:rsidRPr="00F4442C" w:rsidRDefault="009B4E95" w:rsidP="00197F6A">
            <w:pPr>
              <w:pStyle w:val="TAH"/>
            </w:pPr>
            <w:r w:rsidRPr="00F4442C">
              <w:t>Data type</w:t>
            </w:r>
          </w:p>
        </w:tc>
        <w:tc>
          <w:tcPr>
            <w:tcW w:w="217" w:type="pct"/>
            <w:shd w:val="clear" w:color="auto" w:fill="C0C0C0"/>
            <w:vAlign w:val="center"/>
          </w:tcPr>
          <w:p w14:paraId="54A3C972" w14:textId="77777777" w:rsidR="009B4E95" w:rsidRPr="00F4442C" w:rsidRDefault="009B4E95" w:rsidP="00197F6A">
            <w:pPr>
              <w:pStyle w:val="TAH"/>
            </w:pPr>
            <w:r w:rsidRPr="00F4442C">
              <w:t>P</w:t>
            </w:r>
          </w:p>
        </w:tc>
        <w:tc>
          <w:tcPr>
            <w:tcW w:w="581" w:type="pct"/>
            <w:shd w:val="clear" w:color="auto" w:fill="C0C0C0"/>
            <w:vAlign w:val="center"/>
          </w:tcPr>
          <w:p w14:paraId="2A73FF6B" w14:textId="77777777" w:rsidR="009B4E95" w:rsidRPr="00F4442C" w:rsidRDefault="009B4E95" w:rsidP="00197F6A">
            <w:pPr>
              <w:pStyle w:val="TAH"/>
            </w:pPr>
            <w:r w:rsidRPr="00F4442C">
              <w:t>Cardinality</w:t>
            </w:r>
          </w:p>
        </w:tc>
        <w:tc>
          <w:tcPr>
            <w:tcW w:w="2645" w:type="pct"/>
            <w:shd w:val="clear" w:color="auto" w:fill="C0C0C0"/>
            <w:vAlign w:val="center"/>
          </w:tcPr>
          <w:p w14:paraId="3F1A8004" w14:textId="77777777" w:rsidR="009B4E95" w:rsidRPr="00F4442C" w:rsidRDefault="009B4E95" w:rsidP="00197F6A">
            <w:pPr>
              <w:pStyle w:val="TAH"/>
            </w:pPr>
            <w:r w:rsidRPr="00F4442C">
              <w:t>Description</w:t>
            </w:r>
          </w:p>
        </w:tc>
      </w:tr>
      <w:tr w:rsidR="009B4E95" w:rsidRPr="00F4442C" w14:paraId="755CB06B" w14:textId="77777777" w:rsidTr="00197F6A">
        <w:trPr>
          <w:jc w:val="center"/>
        </w:trPr>
        <w:tc>
          <w:tcPr>
            <w:tcW w:w="824" w:type="pct"/>
            <w:shd w:val="clear" w:color="auto" w:fill="auto"/>
            <w:vAlign w:val="center"/>
          </w:tcPr>
          <w:p w14:paraId="0A417716" w14:textId="77777777" w:rsidR="009B4E95" w:rsidRPr="00F4442C" w:rsidRDefault="009B4E95" w:rsidP="00197F6A">
            <w:pPr>
              <w:pStyle w:val="TAL"/>
            </w:pPr>
            <w:r w:rsidRPr="00F4442C">
              <w:t>Location</w:t>
            </w:r>
          </w:p>
        </w:tc>
        <w:tc>
          <w:tcPr>
            <w:tcW w:w="732" w:type="pct"/>
            <w:vAlign w:val="center"/>
          </w:tcPr>
          <w:p w14:paraId="0C8238D3" w14:textId="77777777" w:rsidR="009B4E95" w:rsidRPr="00F4442C" w:rsidRDefault="009B4E95" w:rsidP="00197F6A">
            <w:pPr>
              <w:pStyle w:val="TAL"/>
            </w:pPr>
            <w:r w:rsidRPr="00F4442C">
              <w:t>string</w:t>
            </w:r>
          </w:p>
        </w:tc>
        <w:tc>
          <w:tcPr>
            <w:tcW w:w="217" w:type="pct"/>
            <w:vAlign w:val="center"/>
          </w:tcPr>
          <w:p w14:paraId="7ACAA21C" w14:textId="77777777" w:rsidR="009B4E95" w:rsidRPr="00F4442C" w:rsidRDefault="009B4E95" w:rsidP="00197F6A">
            <w:pPr>
              <w:pStyle w:val="TAC"/>
            </w:pPr>
            <w:r w:rsidRPr="00F4442C">
              <w:t>M</w:t>
            </w:r>
          </w:p>
        </w:tc>
        <w:tc>
          <w:tcPr>
            <w:tcW w:w="581" w:type="pct"/>
            <w:vAlign w:val="center"/>
          </w:tcPr>
          <w:p w14:paraId="4AB9F37F" w14:textId="77777777" w:rsidR="009B4E95" w:rsidRPr="00F4442C" w:rsidRDefault="009B4E95" w:rsidP="00197F6A">
            <w:pPr>
              <w:pStyle w:val="TAC"/>
            </w:pPr>
            <w:r w:rsidRPr="00F4442C">
              <w:t>1</w:t>
            </w:r>
          </w:p>
        </w:tc>
        <w:tc>
          <w:tcPr>
            <w:tcW w:w="2645" w:type="pct"/>
            <w:shd w:val="clear" w:color="auto" w:fill="auto"/>
            <w:vAlign w:val="center"/>
          </w:tcPr>
          <w:p w14:paraId="5ABF3B8F" w14:textId="77777777" w:rsidR="009B4E95" w:rsidRPr="00F4442C" w:rsidRDefault="009B4E95" w:rsidP="00197F6A">
            <w:pPr>
              <w:pStyle w:val="TAL"/>
            </w:pPr>
            <w:r w:rsidRPr="00F4442C">
              <w:t>Contains an alternative URI of the resource located in an alternative NSCE Server.</w:t>
            </w:r>
          </w:p>
        </w:tc>
      </w:tr>
    </w:tbl>
    <w:p w14:paraId="7FE8E00B" w14:textId="77777777" w:rsidR="009B4E95" w:rsidRPr="00F4442C" w:rsidRDefault="009B4E95" w:rsidP="009B4E95"/>
    <w:p w14:paraId="23E80AD9" w14:textId="77777777" w:rsidR="009B4E95" w:rsidRPr="00F4442C" w:rsidRDefault="009B4E95" w:rsidP="0051137F">
      <w:pPr>
        <w:pStyle w:val="6"/>
      </w:pPr>
      <w:bookmarkStart w:id="781" w:name="_Toc151743453"/>
      <w:r w:rsidRPr="00F4442C">
        <w:rPr>
          <w:noProof/>
          <w:lang w:eastAsia="zh-CN"/>
        </w:rPr>
        <w:t>6.4</w:t>
      </w:r>
      <w:r w:rsidRPr="00F4442C">
        <w:t>.3.5.3.3</w:t>
      </w:r>
      <w:r w:rsidRPr="00F4442C">
        <w:tab/>
        <w:t>PATCH</w:t>
      </w:r>
      <w:bookmarkEnd w:id="781"/>
    </w:p>
    <w:p w14:paraId="17F4DC42" w14:textId="77777777" w:rsidR="009B4E95" w:rsidRPr="00F4442C" w:rsidRDefault="009B4E95" w:rsidP="009B4E95">
      <w:pPr>
        <w:rPr>
          <w:noProof/>
          <w:lang w:eastAsia="zh-CN"/>
        </w:rPr>
      </w:pPr>
      <w:r w:rsidRPr="00F4442C">
        <w:rPr>
          <w:noProof/>
          <w:lang w:eastAsia="zh-CN"/>
        </w:rPr>
        <w:t xml:space="preserve">The HTTP PATCH method allows a service consumer to request the modification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27B29703"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.3.5.3.3-1.</w:t>
      </w:r>
    </w:p>
    <w:p w14:paraId="09580910" w14:textId="77777777" w:rsidR="009B4E95" w:rsidRPr="00F4442C" w:rsidRDefault="009B4E95" w:rsidP="009B4E95">
      <w:pPr>
        <w:pStyle w:val="TH"/>
        <w:rPr>
          <w:rFonts w:cs="Arial"/>
        </w:rPr>
      </w:pPr>
      <w:r w:rsidRPr="00F4442C">
        <w:t>Table </w:t>
      </w:r>
      <w:r w:rsidRPr="00F4442C">
        <w:rPr>
          <w:noProof/>
          <w:lang w:eastAsia="zh-CN"/>
        </w:rPr>
        <w:t>6.4</w:t>
      </w:r>
      <w:r w:rsidRPr="00F4442C">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43999D" w14:textId="77777777" w:rsidTr="00197F6A">
        <w:trPr>
          <w:jc w:val="center"/>
        </w:trPr>
        <w:tc>
          <w:tcPr>
            <w:tcW w:w="825" w:type="pct"/>
            <w:tcBorders>
              <w:bottom w:val="single" w:sz="6" w:space="0" w:color="auto"/>
            </w:tcBorders>
            <w:shd w:val="clear" w:color="auto" w:fill="C0C0C0"/>
            <w:vAlign w:val="center"/>
          </w:tcPr>
          <w:p w14:paraId="11605C6B"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38C631C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670DFB6"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53430DFA"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E7C06E3"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07210EDB" w14:textId="77777777" w:rsidR="009B4E95" w:rsidRPr="00F4442C" w:rsidRDefault="009B4E95" w:rsidP="00197F6A">
            <w:pPr>
              <w:pStyle w:val="TAH"/>
            </w:pPr>
            <w:r w:rsidRPr="00F4442C">
              <w:t>Applicability</w:t>
            </w:r>
          </w:p>
        </w:tc>
      </w:tr>
      <w:tr w:rsidR="009B4E95" w:rsidRPr="00F4442C" w14:paraId="41A9D69B" w14:textId="77777777" w:rsidTr="00197F6A">
        <w:trPr>
          <w:jc w:val="center"/>
        </w:trPr>
        <w:tc>
          <w:tcPr>
            <w:tcW w:w="825" w:type="pct"/>
            <w:tcBorders>
              <w:top w:val="single" w:sz="6" w:space="0" w:color="auto"/>
            </w:tcBorders>
            <w:shd w:val="clear" w:color="auto" w:fill="auto"/>
            <w:vAlign w:val="center"/>
          </w:tcPr>
          <w:p w14:paraId="2E68DC66"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7DC1005" w14:textId="77777777" w:rsidR="009B4E95" w:rsidRPr="00F4442C" w:rsidRDefault="009B4E95" w:rsidP="00197F6A">
            <w:pPr>
              <w:pStyle w:val="TAL"/>
            </w:pPr>
          </w:p>
        </w:tc>
        <w:tc>
          <w:tcPr>
            <w:tcW w:w="215" w:type="pct"/>
            <w:tcBorders>
              <w:top w:val="single" w:sz="6" w:space="0" w:color="auto"/>
            </w:tcBorders>
            <w:vAlign w:val="center"/>
          </w:tcPr>
          <w:p w14:paraId="205F56ED" w14:textId="77777777" w:rsidR="009B4E95" w:rsidRPr="00F4442C" w:rsidRDefault="009B4E95" w:rsidP="00197F6A">
            <w:pPr>
              <w:pStyle w:val="TAC"/>
            </w:pPr>
          </w:p>
        </w:tc>
        <w:tc>
          <w:tcPr>
            <w:tcW w:w="580" w:type="pct"/>
            <w:tcBorders>
              <w:top w:val="single" w:sz="6" w:space="0" w:color="auto"/>
            </w:tcBorders>
            <w:vAlign w:val="center"/>
          </w:tcPr>
          <w:p w14:paraId="0496840A"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1D54211E" w14:textId="77777777" w:rsidR="009B4E95" w:rsidRPr="00F4442C" w:rsidRDefault="009B4E95" w:rsidP="00197F6A">
            <w:pPr>
              <w:pStyle w:val="TAL"/>
            </w:pPr>
          </w:p>
        </w:tc>
        <w:tc>
          <w:tcPr>
            <w:tcW w:w="796" w:type="pct"/>
            <w:tcBorders>
              <w:top w:val="single" w:sz="6" w:space="0" w:color="auto"/>
            </w:tcBorders>
            <w:vAlign w:val="center"/>
          </w:tcPr>
          <w:p w14:paraId="3F873931" w14:textId="77777777" w:rsidR="009B4E95" w:rsidRPr="00F4442C" w:rsidRDefault="009B4E95" w:rsidP="00197F6A">
            <w:pPr>
              <w:pStyle w:val="TAL"/>
            </w:pPr>
          </w:p>
        </w:tc>
      </w:tr>
    </w:tbl>
    <w:p w14:paraId="2B9ACEED" w14:textId="77777777" w:rsidR="009B4E95" w:rsidRPr="00F4442C" w:rsidRDefault="009B4E95" w:rsidP="009B4E95"/>
    <w:p w14:paraId="6D013309" w14:textId="77777777" w:rsidR="009B4E95" w:rsidRPr="00F4442C" w:rsidRDefault="009B4E95" w:rsidP="009B4E95">
      <w:r w:rsidRPr="00F4442C">
        <w:lastRenderedPageBreak/>
        <w:t>This method shall support the request data structures specified in table </w:t>
      </w:r>
      <w:r w:rsidRPr="00F4442C">
        <w:rPr>
          <w:noProof/>
          <w:lang w:eastAsia="zh-CN"/>
        </w:rPr>
        <w:t>6.4</w:t>
      </w:r>
      <w:r w:rsidRPr="00F4442C">
        <w:t>.3.5.3.3-2 and the response data structures and response codes specified in table </w:t>
      </w:r>
      <w:r w:rsidRPr="00F4442C">
        <w:rPr>
          <w:noProof/>
          <w:lang w:eastAsia="zh-CN"/>
        </w:rPr>
        <w:t>6.4</w:t>
      </w:r>
      <w:r w:rsidRPr="00F4442C">
        <w:t>.3.5.3.3-3.</w:t>
      </w:r>
    </w:p>
    <w:p w14:paraId="620FD169" w14:textId="77777777" w:rsidR="009B4E95" w:rsidRPr="00F4442C" w:rsidRDefault="009B4E95" w:rsidP="009B4E95">
      <w:pPr>
        <w:pStyle w:val="TH"/>
      </w:pPr>
      <w:r w:rsidRPr="00F4442C">
        <w:t>Table </w:t>
      </w:r>
      <w:r w:rsidRPr="00F4442C">
        <w:rPr>
          <w:noProof/>
          <w:lang w:eastAsia="zh-CN"/>
        </w:rPr>
        <w:t>6.4</w:t>
      </w:r>
      <w:r w:rsidRPr="00F4442C">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4F1CC791" w14:textId="77777777" w:rsidTr="00197F6A">
        <w:trPr>
          <w:jc w:val="center"/>
        </w:trPr>
        <w:tc>
          <w:tcPr>
            <w:tcW w:w="2119" w:type="dxa"/>
            <w:tcBorders>
              <w:bottom w:val="single" w:sz="6" w:space="0" w:color="auto"/>
            </w:tcBorders>
            <w:shd w:val="clear" w:color="auto" w:fill="C0C0C0"/>
            <w:vAlign w:val="center"/>
          </w:tcPr>
          <w:p w14:paraId="13E18DC7"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4F08BC98"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1D3800FE"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088AC7B9" w14:textId="77777777" w:rsidR="009B4E95" w:rsidRPr="00F4442C" w:rsidRDefault="009B4E95" w:rsidP="00197F6A">
            <w:pPr>
              <w:pStyle w:val="TAH"/>
            </w:pPr>
            <w:r w:rsidRPr="00F4442C">
              <w:t>Description</w:t>
            </w:r>
          </w:p>
        </w:tc>
      </w:tr>
      <w:tr w:rsidR="009B4E95" w:rsidRPr="00F4442C" w14:paraId="6E77EE2E" w14:textId="77777777" w:rsidTr="00197F6A">
        <w:trPr>
          <w:jc w:val="center"/>
        </w:trPr>
        <w:tc>
          <w:tcPr>
            <w:tcW w:w="2119" w:type="dxa"/>
            <w:tcBorders>
              <w:top w:val="single" w:sz="6" w:space="0" w:color="auto"/>
            </w:tcBorders>
            <w:shd w:val="clear" w:color="auto" w:fill="auto"/>
            <w:vAlign w:val="center"/>
          </w:tcPr>
          <w:p w14:paraId="1E20EAD5" w14:textId="77777777" w:rsidR="009B4E95" w:rsidRPr="00F4442C" w:rsidRDefault="009B4E95" w:rsidP="00197F6A">
            <w:pPr>
              <w:pStyle w:val="TAL"/>
            </w:pPr>
            <w:r w:rsidRPr="00F4442C">
              <w:t>PolUsageSubscPatch</w:t>
            </w:r>
          </w:p>
        </w:tc>
        <w:tc>
          <w:tcPr>
            <w:tcW w:w="425" w:type="dxa"/>
            <w:tcBorders>
              <w:top w:val="single" w:sz="6" w:space="0" w:color="auto"/>
            </w:tcBorders>
            <w:vAlign w:val="center"/>
          </w:tcPr>
          <w:p w14:paraId="6FDDA918"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5ACF502"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774007CB" w14:textId="77777777" w:rsidR="009B4E95" w:rsidRPr="00F4442C" w:rsidRDefault="009B4E95" w:rsidP="00197F6A">
            <w:pPr>
              <w:pStyle w:val="TAL"/>
            </w:pPr>
            <w:r w:rsidRPr="00F4442C">
              <w:t>Represents the parameters to request the modification of the "Individual Policy Usage</w:t>
            </w:r>
            <w:r w:rsidRPr="00F4442C">
              <w:rPr>
                <w:rFonts w:eastAsia="等线"/>
              </w:rPr>
              <w:t xml:space="preserve"> Subscription</w:t>
            </w:r>
            <w:r w:rsidRPr="00F4442C">
              <w:t>" resource.</w:t>
            </w:r>
          </w:p>
        </w:tc>
      </w:tr>
    </w:tbl>
    <w:p w14:paraId="09F9493C" w14:textId="77777777" w:rsidR="009B4E95" w:rsidRPr="00F4442C" w:rsidRDefault="009B4E95" w:rsidP="009B4E95"/>
    <w:p w14:paraId="3B7B3347" w14:textId="77777777" w:rsidR="009B4E95" w:rsidRPr="00F4442C" w:rsidRDefault="009B4E95" w:rsidP="009B4E95">
      <w:pPr>
        <w:pStyle w:val="TH"/>
      </w:pPr>
      <w:r w:rsidRPr="00F4442C">
        <w:t>Table </w:t>
      </w:r>
      <w:r w:rsidRPr="00F4442C">
        <w:rPr>
          <w:noProof/>
          <w:lang w:eastAsia="zh-CN"/>
        </w:rPr>
        <w:t>6.4</w:t>
      </w:r>
      <w:r w:rsidRPr="00F4442C">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0BD824B" w14:textId="77777777" w:rsidTr="00197F6A">
        <w:trPr>
          <w:jc w:val="center"/>
        </w:trPr>
        <w:tc>
          <w:tcPr>
            <w:tcW w:w="1101" w:type="pct"/>
            <w:tcBorders>
              <w:bottom w:val="single" w:sz="6" w:space="0" w:color="auto"/>
            </w:tcBorders>
            <w:shd w:val="clear" w:color="auto" w:fill="C0C0C0"/>
            <w:vAlign w:val="center"/>
          </w:tcPr>
          <w:p w14:paraId="006AF247"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21DD4C3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41C172DC"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35602C97" w14:textId="77777777" w:rsidR="009B4E95" w:rsidRPr="00F4442C" w:rsidRDefault="009B4E95" w:rsidP="00197F6A">
            <w:pPr>
              <w:pStyle w:val="TAH"/>
            </w:pPr>
            <w:r w:rsidRPr="00F4442C">
              <w:t>Response</w:t>
            </w:r>
          </w:p>
          <w:p w14:paraId="459B63BD"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54E1D0D" w14:textId="77777777" w:rsidR="009B4E95" w:rsidRPr="00F4442C" w:rsidRDefault="009B4E95" w:rsidP="00197F6A">
            <w:pPr>
              <w:pStyle w:val="TAH"/>
            </w:pPr>
            <w:r w:rsidRPr="00F4442C">
              <w:t>Description</w:t>
            </w:r>
          </w:p>
        </w:tc>
      </w:tr>
      <w:tr w:rsidR="009B4E95" w:rsidRPr="00F4442C" w14:paraId="1F097F85" w14:textId="77777777" w:rsidTr="00197F6A">
        <w:trPr>
          <w:jc w:val="center"/>
        </w:trPr>
        <w:tc>
          <w:tcPr>
            <w:tcW w:w="1101" w:type="pct"/>
            <w:tcBorders>
              <w:top w:val="single" w:sz="6" w:space="0" w:color="auto"/>
            </w:tcBorders>
            <w:shd w:val="clear" w:color="auto" w:fill="auto"/>
            <w:vAlign w:val="center"/>
          </w:tcPr>
          <w:p w14:paraId="113C59C8"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534CFBA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4B5F7077" w14:textId="77777777" w:rsidR="009B4E95" w:rsidRPr="00F4442C" w:rsidRDefault="009B4E95" w:rsidP="00197F6A">
            <w:pPr>
              <w:pStyle w:val="TAC"/>
            </w:pPr>
            <w:r w:rsidRPr="00F4442C">
              <w:t>1</w:t>
            </w:r>
          </w:p>
        </w:tc>
        <w:tc>
          <w:tcPr>
            <w:tcW w:w="737" w:type="pct"/>
            <w:tcBorders>
              <w:top w:val="single" w:sz="6" w:space="0" w:color="auto"/>
            </w:tcBorders>
            <w:vAlign w:val="center"/>
          </w:tcPr>
          <w:p w14:paraId="276A588D"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35D3F277"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modified and a representation of the updated resource shall be returned in the response body.</w:t>
            </w:r>
          </w:p>
        </w:tc>
      </w:tr>
      <w:tr w:rsidR="009B4E95" w:rsidRPr="00F4442C" w14:paraId="5A1E1039" w14:textId="77777777" w:rsidTr="00197F6A">
        <w:trPr>
          <w:jc w:val="center"/>
        </w:trPr>
        <w:tc>
          <w:tcPr>
            <w:tcW w:w="1101" w:type="pct"/>
            <w:shd w:val="clear" w:color="auto" w:fill="auto"/>
            <w:vAlign w:val="center"/>
          </w:tcPr>
          <w:p w14:paraId="4A6DE550" w14:textId="77777777" w:rsidR="009B4E95" w:rsidRPr="00F4442C" w:rsidRDefault="009B4E95" w:rsidP="00197F6A">
            <w:pPr>
              <w:pStyle w:val="TAL"/>
            </w:pPr>
            <w:r w:rsidRPr="00F4442C">
              <w:t>n/a</w:t>
            </w:r>
          </w:p>
        </w:tc>
        <w:tc>
          <w:tcPr>
            <w:tcW w:w="221" w:type="pct"/>
            <w:vAlign w:val="center"/>
          </w:tcPr>
          <w:p w14:paraId="7502F94A" w14:textId="77777777" w:rsidR="009B4E95" w:rsidRPr="00F4442C" w:rsidRDefault="009B4E95" w:rsidP="00197F6A">
            <w:pPr>
              <w:pStyle w:val="TAC"/>
            </w:pPr>
          </w:p>
        </w:tc>
        <w:tc>
          <w:tcPr>
            <w:tcW w:w="589" w:type="pct"/>
            <w:vAlign w:val="center"/>
          </w:tcPr>
          <w:p w14:paraId="0E2273D0" w14:textId="77777777" w:rsidR="009B4E95" w:rsidRPr="00F4442C" w:rsidRDefault="009B4E95" w:rsidP="00197F6A">
            <w:pPr>
              <w:pStyle w:val="TAC"/>
            </w:pPr>
          </w:p>
        </w:tc>
        <w:tc>
          <w:tcPr>
            <w:tcW w:w="737" w:type="pct"/>
            <w:vAlign w:val="center"/>
          </w:tcPr>
          <w:p w14:paraId="5AC1A3A4" w14:textId="77777777" w:rsidR="009B4E95" w:rsidRPr="00F4442C" w:rsidRDefault="009B4E95" w:rsidP="00197F6A">
            <w:pPr>
              <w:pStyle w:val="TAL"/>
            </w:pPr>
            <w:r w:rsidRPr="00F4442C">
              <w:t>204 No Content</w:t>
            </w:r>
          </w:p>
        </w:tc>
        <w:tc>
          <w:tcPr>
            <w:tcW w:w="2352" w:type="pct"/>
            <w:shd w:val="clear" w:color="auto" w:fill="auto"/>
            <w:vAlign w:val="center"/>
          </w:tcPr>
          <w:p w14:paraId="51AFA371"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modified and no content is returned in the response body.</w:t>
            </w:r>
          </w:p>
        </w:tc>
      </w:tr>
      <w:tr w:rsidR="009B4E95" w:rsidRPr="00F4442C" w14:paraId="6256B999" w14:textId="77777777" w:rsidTr="00197F6A">
        <w:trPr>
          <w:jc w:val="center"/>
        </w:trPr>
        <w:tc>
          <w:tcPr>
            <w:tcW w:w="1101" w:type="pct"/>
            <w:shd w:val="clear" w:color="auto" w:fill="auto"/>
            <w:vAlign w:val="center"/>
          </w:tcPr>
          <w:p w14:paraId="4E61434E" w14:textId="77777777" w:rsidR="009B4E95" w:rsidRPr="00F4442C" w:rsidRDefault="009B4E95" w:rsidP="00197F6A">
            <w:pPr>
              <w:pStyle w:val="TAL"/>
            </w:pPr>
            <w:r w:rsidRPr="00F4442C">
              <w:t>n/a</w:t>
            </w:r>
          </w:p>
        </w:tc>
        <w:tc>
          <w:tcPr>
            <w:tcW w:w="221" w:type="pct"/>
            <w:vAlign w:val="center"/>
          </w:tcPr>
          <w:p w14:paraId="045FF70F" w14:textId="77777777" w:rsidR="009B4E95" w:rsidRPr="00F4442C" w:rsidRDefault="009B4E95" w:rsidP="00197F6A">
            <w:pPr>
              <w:pStyle w:val="TAC"/>
            </w:pPr>
          </w:p>
        </w:tc>
        <w:tc>
          <w:tcPr>
            <w:tcW w:w="589" w:type="pct"/>
            <w:vAlign w:val="center"/>
          </w:tcPr>
          <w:p w14:paraId="7095A741" w14:textId="77777777" w:rsidR="009B4E95" w:rsidRPr="00F4442C" w:rsidRDefault="009B4E95" w:rsidP="00197F6A">
            <w:pPr>
              <w:pStyle w:val="TAC"/>
            </w:pPr>
          </w:p>
        </w:tc>
        <w:tc>
          <w:tcPr>
            <w:tcW w:w="737" w:type="pct"/>
            <w:vAlign w:val="center"/>
          </w:tcPr>
          <w:p w14:paraId="383E5A48" w14:textId="77777777" w:rsidR="009B4E95" w:rsidRPr="00F4442C" w:rsidRDefault="009B4E95" w:rsidP="00197F6A">
            <w:pPr>
              <w:pStyle w:val="TAL"/>
            </w:pPr>
            <w:r w:rsidRPr="00F4442C">
              <w:t>307 Temporary Redirect</w:t>
            </w:r>
          </w:p>
        </w:tc>
        <w:tc>
          <w:tcPr>
            <w:tcW w:w="2352" w:type="pct"/>
            <w:shd w:val="clear" w:color="auto" w:fill="auto"/>
            <w:vAlign w:val="center"/>
          </w:tcPr>
          <w:p w14:paraId="4B1A44C3" w14:textId="77777777" w:rsidR="009B4E95" w:rsidRPr="00F4442C" w:rsidRDefault="009B4E95" w:rsidP="00197F6A">
            <w:pPr>
              <w:pStyle w:val="TAL"/>
            </w:pPr>
            <w:r w:rsidRPr="00F4442C">
              <w:t>Temporary redirection.</w:t>
            </w:r>
          </w:p>
          <w:p w14:paraId="49CCC70E" w14:textId="77777777" w:rsidR="009B4E95" w:rsidRPr="00F4442C" w:rsidRDefault="009B4E95" w:rsidP="00197F6A">
            <w:pPr>
              <w:pStyle w:val="TAL"/>
            </w:pPr>
          </w:p>
          <w:p w14:paraId="4FFD323C"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3F7D12F2" w14:textId="77777777" w:rsidR="009B4E95" w:rsidRPr="00F4442C" w:rsidRDefault="009B4E95" w:rsidP="00197F6A">
            <w:pPr>
              <w:pStyle w:val="TAL"/>
            </w:pPr>
          </w:p>
          <w:p w14:paraId="3C4C9E03" w14:textId="77777777" w:rsidR="009B4E95" w:rsidRPr="00F4442C" w:rsidRDefault="009B4E95" w:rsidP="00197F6A">
            <w:pPr>
              <w:pStyle w:val="TAL"/>
            </w:pPr>
            <w:r w:rsidRPr="00F4442C">
              <w:t>Redirection handling is described in clause 5.2.10 of 3GPP TS 29.122 [2].</w:t>
            </w:r>
          </w:p>
        </w:tc>
      </w:tr>
      <w:tr w:rsidR="009B4E95" w:rsidRPr="00F4442C" w14:paraId="7E348A12" w14:textId="77777777" w:rsidTr="00197F6A">
        <w:trPr>
          <w:jc w:val="center"/>
        </w:trPr>
        <w:tc>
          <w:tcPr>
            <w:tcW w:w="1101" w:type="pct"/>
            <w:shd w:val="clear" w:color="auto" w:fill="auto"/>
            <w:vAlign w:val="center"/>
          </w:tcPr>
          <w:p w14:paraId="341AFAA0" w14:textId="77777777" w:rsidR="009B4E95" w:rsidRPr="00F4442C" w:rsidRDefault="009B4E95" w:rsidP="00197F6A">
            <w:pPr>
              <w:pStyle w:val="TAL"/>
            </w:pPr>
            <w:r w:rsidRPr="00F4442C">
              <w:rPr>
                <w:lang w:eastAsia="zh-CN"/>
              </w:rPr>
              <w:t>n/a</w:t>
            </w:r>
          </w:p>
        </w:tc>
        <w:tc>
          <w:tcPr>
            <w:tcW w:w="221" w:type="pct"/>
            <w:vAlign w:val="center"/>
          </w:tcPr>
          <w:p w14:paraId="0A0D9003" w14:textId="77777777" w:rsidR="009B4E95" w:rsidRPr="00F4442C" w:rsidRDefault="009B4E95" w:rsidP="00197F6A">
            <w:pPr>
              <w:pStyle w:val="TAC"/>
            </w:pPr>
          </w:p>
        </w:tc>
        <w:tc>
          <w:tcPr>
            <w:tcW w:w="589" w:type="pct"/>
            <w:vAlign w:val="center"/>
          </w:tcPr>
          <w:p w14:paraId="455A8C4B" w14:textId="77777777" w:rsidR="009B4E95" w:rsidRPr="00F4442C" w:rsidRDefault="009B4E95" w:rsidP="00197F6A">
            <w:pPr>
              <w:pStyle w:val="TAC"/>
            </w:pPr>
          </w:p>
        </w:tc>
        <w:tc>
          <w:tcPr>
            <w:tcW w:w="737" w:type="pct"/>
            <w:vAlign w:val="center"/>
          </w:tcPr>
          <w:p w14:paraId="3DC504D8" w14:textId="77777777" w:rsidR="009B4E95" w:rsidRPr="00F4442C" w:rsidRDefault="009B4E95" w:rsidP="00197F6A">
            <w:pPr>
              <w:pStyle w:val="TAL"/>
            </w:pPr>
            <w:r w:rsidRPr="00F4442C">
              <w:t>308 Permanent Redirect</w:t>
            </w:r>
          </w:p>
        </w:tc>
        <w:tc>
          <w:tcPr>
            <w:tcW w:w="2352" w:type="pct"/>
            <w:shd w:val="clear" w:color="auto" w:fill="auto"/>
            <w:vAlign w:val="center"/>
          </w:tcPr>
          <w:p w14:paraId="4A57A603" w14:textId="77777777" w:rsidR="009B4E95" w:rsidRPr="00F4442C" w:rsidRDefault="009B4E95" w:rsidP="00197F6A">
            <w:pPr>
              <w:pStyle w:val="TAL"/>
            </w:pPr>
            <w:r w:rsidRPr="00F4442C">
              <w:t>Permanent redirection.</w:t>
            </w:r>
          </w:p>
          <w:p w14:paraId="1F88AF3D" w14:textId="77777777" w:rsidR="009B4E95" w:rsidRPr="00F4442C" w:rsidRDefault="009B4E95" w:rsidP="00197F6A">
            <w:pPr>
              <w:pStyle w:val="TAL"/>
            </w:pPr>
          </w:p>
          <w:p w14:paraId="59B76B1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6C94001C" w14:textId="77777777" w:rsidR="009B4E95" w:rsidRPr="00F4442C" w:rsidRDefault="009B4E95" w:rsidP="00197F6A">
            <w:pPr>
              <w:pStyle w:val="TAL"/>
            </w:pPr>
          </w:p>
          <w:p w14:paraId="04D51934" w14:textId="77777777" w:rsidR="009B4E95" w:rsidRPr="00F4442C" w:rsidRDefault="009B4E95" w:rsidP="00197F6A">
            <w:pPr>
              <w:pStyle w:val="TAL"/>
            </w:pPr>
            <w:r w:rsidRPr="00F4442C">
              <w:t>Redirection handling is described in clause 5.2.10 of 3GPP TS 29.122 [2].</w:t>
            </w:r>
          </w:p>
        </w:tc>
      </w:tr>
      <w:tr w:rsidR="009B4E95" w:rsidRPr="00F4442C" w14:paraId="1CEF5D63" w14:textId="77777777" w:rsidTr="00197F6A">
        <w:trPr>
          <w:jc w:val="center"/>
        </w:trPr>
        <w:tc>
          <w:tcPr>
            <w:tcW w:w="5000" w:type="pct"/>
            <w:gridSpan w:val="5"/>
            <w:shd w:val="clear" w:color="auto" w:fill="auto"/>
            <w:vAlign w:val="center"/>
          </w:tcPr>
          <w:p w14:paraId="40A1DEDB"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PATCH method listed in table 5.2.6-1 of 3GPP TS 29.122 [2] shall also apply.</w:t>
            </w:r>
          </w:p>
        </w:tc>
      </w:tr>
    </w:tbl>
    <w:p w14:paraId="25DE7309" w14:textId="77777777" w:rsidR="009B4E95" w:rsidRPr="00F4442C" w:rsidRDefault="009B4E95" w:rsidP="009B4E95"/>
    <w:p w14:paraId="61EFF277" w14:textId="77777777" w:rsidR="009B4E95" w:rsidRPr="00F4442C" w:rsidRDefault="009B4E95" w:rsidP="009B4E95">
      <w:pPr>
        <w:pStyle w:val="TH"/>
      </w:pPr>
      <w:r w:rsidRPr="00F4442C">
        <w:t>Table </w:t>
      </w:r>
      <w:r w:rsidRPr="00F4442C">
        <w:rPr>
          <w:noProof/>
          <w:lang w:eastAsia="zh-CN"/>
        </w:rPr>
        <w:t>6.4</w:t>
      </w:r>
      <w:r w:rsidRPr="00F4442C">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DC0A539" w14:textId="77777777" w:rsidTr="00197F6A">
        <w:trPr>
          <w:jc w:val="center"/>
        </w:trPr>
        <w:tc>
          <w:tcPr>
            <w:tcW w:w="824" w:type="pct"/>
            <w:shd w:val="clear" w:color="auto" w:fill="C0C0C0"/>
            <w:vAlign w:val="center"/>
          </w:tcPr>
          <w:p w14:paraId="4D35A309" w14:textId="77777777" w:rsidR="009B4E95" w:rsidRPr="00F4442C" w:rsidRDefault="009B4E95" w:rsidP="00197F6A">
            <w:pPr>
              <w:pStyle w:val="TAH"/>
            </w:pPr>
            <w:r w:rsidRPr="00F4442C">
              <w:t>Name</w:t>
            </w:r>
          </w:p>
        </w:tc>
        <w:tc>
          <w:tcPr>
            <w:tcW w:w="732" w:type="pct"/>
            <w:shd w:val="clear" w:color="auto" w:fill="C0C0C0"/>
            <w:vAlign w:val="center"/>
          </w:tcPr>
          <w:p w14:paraId="1DBC6803" w14:textId="77777777" w:rsidR="009B4E95" w:rsidRPr="00F4442C" w:rsidRDefault="009B4E95" w:rsidP="00197F6A">
            <w:pPr>
              <w:pStyle w:val="TAH"/>
            </w:pPr>
            <w:r w:rsidRPr="00F4442C">
              <w:t>Data type</w:t>
            </w:r>
          </w:p>
        </w:tc>
        <w:tc>
          <w:tcPr>
            <w:tcW w:w="217" w:type="pct"/>
            <w:shd w:val="clear" w:color="auto" w:fill="C0C0C0"/>
            <w:vAlign w:val="center"/>
          </w:tcPr>
          <w:p w14:paraId="5FEF0977" w14:textId="77777777" w:rsidR="009B4E95" w:rsidRPr="00F4442C" w:rsidRDefault="009B4E95" w:rsidP="00197F6A">
            <w:pPr>
              <w:pStyle w:val="TAH"/>
            </w:pPr>
            <w:r w:rsidRPr="00F4442C">
              <w:t>P</w:t>
            </w:r>
          </w:p>
        </w:tc>
        <w:tc>
          <w:tcPr>
            <w:tcW w:w="581" w:type="pct"/>
            <w:shd w:val="clear" w:color="auto" w:fill="C0C0C0"/>
            <w:vAlign w:val="center"/>
          </w:tcPr>
          <w:p w14:paraId="704AF3EB" w14:textId="77777777" w:rsidR="009B4E95" w:rsidRPr="00F4442C" w:rsidRDefault="009B4E95" w:rsidP="00197F6A">
            <w:pPr>
              <w:pStyle w:val="TAH"/>
            </w:pPr>
            <w:r w:rsidRPr="00F4442C">
              <w:t>Cardinality</w:t>
            </w:r>
          </w:p>
        </w:tc>
        <w:tc>
          <w:tcPr>
            <w:tcW w:w="2645" w:type="pct"/>
            <w:shd w:val="clear" w:color="auto" w:fill="C0C0C0"/>
            <w:vAlign w:val="center"/>
          </w:tcPr>
          <w:p w14:paraId="067C6879" w14:textId="77777777" w:rsidR="009B4E95" w:rsidRPr="00F4442C" w:rsidRDefault="009B4E95" w:rsidP="00197F6A">
            <w:pPr>
              <w:pStyle w:val="TAH"/>
            </w:pPr>
            <w:r w:rsidRPr="00F4442C">
              <w:t>Description</w:t>
            </w:r>
          </w:p>
        </w:tc>
      </w:tr>
      <w:tr w:rsidR="009B4E95" w:rsidRPr="00F4442C" w14:paraId="2FE756E3" w14:textId="77777777" w:rsidTr="00197F6A">
        <w:trPr>
          <w:jc w:val="center"/>
        </w:trPr>
        <w:tc>
          <w:tcPr>
            <w:tcW w:w="824" w:type="pct"/>
            <w:shd w:val="clear" w:color="auto" w:fill="auto"/>
            <w:vAlign w:val="center"/>
          </w:tcPr>
          <w:p w14:paraId="128F6F8D" w14:textId="77777777" w:rsidR="009B4E95" w:rsidRPr="00F4442C" w:rsidRDefault="009B4E95" w:rsidP="00197F6A">
            <w:pPr>
              <w:pStyle w:val="TAL"/>
            </w:pPr>
            <w:r w:rsidRPr="00F4442C">
              <w:t>Location</w:t>
            </w:r>
          </w:p>
        </w:tc>
        <w:tc>
          <w:tcPr>
            <w:tcW w:w="732" w:type="pct"/>
            <w:vAlign w:val="center"/>
          </w:tcPr>
          <w:p w14:paraId="23B720CF" w14:textId="77777777" w:rsidR="009B4E95" w:rsidRPr="00F4442C" w:rsidRDefault="009B4E95" w:rsidP="00197F6A">
            <w:pPr>
              <w:pStyle w:val="TAL"/>
            </w:pPr>
            <w:r w:rsidRPr="00F4442C">
              <w:t>string</w:t>
            </w:r>
          </w:p>
        </w:tc>
        <w:tc>
          <w:tcPr>
            <w:tcW w:w="217" w:type="pct"/>
            <w:vAlign w:val="center"/>
          </w:tcPr>
          <w:p w14:paraId="43725B99" w14:textId="77777777" w:rsidR="009B4E95" w:rsidRPr="00F4442C" w:rsidRDefault="009B4E95" w:rsidP="00197F6A">
            <w:pPr>
              <w:pStyle w:val="TAC"/>
            </w:pPr>
            <w:r w:rsidRPr="00F4442C">
              <w:t>M</w:t>
            </w:r>
          </w:p>
        </w:tc>
        <w:tc>
          <w:tcPr>
            <w:tcW w:w="581" w:type="pct"/>
            <w:vAlign w:val="center"/>
          </w:tcPr>
          <w:p w14:paraId="1530D17B" w14:textId="77777777" w:rsidR="009B4E95" w:rsidRPr="00F4442C" w:rsidRDefault="009B4E95" w:rsidP="00197F6A">
            <w:pPr>
              <w:pStyle w:val="TAC"/>
            </w:pPr>
            <w:r w:rsidRPr="00F4442C">
              <w:t>1</w:t>
            </w:r>
          </w:p>
        </w:tc>
        <w:tc>
          <w:tcPr>
            <w:tcW w:w="2645" w:type="pct"/>
            <w:shd w:val="clear" w:color="auto" w:fill="auto"/>
            <w:vAlign w:val="center"/>
          </w:tcPr>
          <w:p w14:paraId="0CE10772" w14:textId="77777777" w:rsidR="009B4E95" w:rsidRPr="00F4442C" w:rsidRDefault="009B4E95" w:rsidP="00197F6A">
            <w:pPr>
              <w:pStyle w:val="TAL"/>
            </w:pPr>
            <w:r w:rsidRPr="00F4442C">
              <w:t>Contains an alternative URI of the resource located in an alternative NSCE Server.</w:t>
            </w:r>
          </w:p>
        </w:tc>
      </w:tr>
    </w:tbl>
    <w:p w14:paraId="58FD1E53" w14:textId="77777777" w:rsidR="009B4E95" w:rsidRPr="00F4442C" w:rsidRDefault="009B4E95" w:rsidP="009B4E95"/>
    <w:p w14:paraId="01814A85" w14:textId="77777777" w:rsidR="009B4E95" w:rsidRPr="00F4442C" w:rsidRDefault="009B4E95" w:rsidP="009B4E95">
      <w:pPr>
        <w:pStyle w:val="TH"/>
      </w:pPr>
      <w:r w:rsidRPr="00F4442C">
        <w:t>Table </w:t>
      </w:r>
      <w:r w:rsidRPr="00F4442C">
        <w:rPr>
          <w:noProof/>
          <w:lang w:eastAsia="zh-CN"/>
        </w:rPr>
        <w:t>6.4</w:t>
      </w:r>
      <w:r w:rsidRPr="00F4442C">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AB2BDC0" w14:textId="77777777" w:rsidTr="00197F6A">
        <w:trPr>
          <w:jc w:val="center"/>
        </w:trPr>
        <w:tc>
          <w:tcPr>
            <w:tcW w:w="824" w:type="pct"/>
            <w:shd w:val="clear" w:color="auto" w:fill="C0C0C0"/>
            <w:vAlign w:val="center"/>
          </w:tcPr>
          <w:p w14:paraId="5814872A" w14:textId="77777777" w:rsidR="009B4E95" w:rsidRPr="00F4442C" w:rsidRDefault="009B4E95" w:rsidP="00197F6A">
            <w:pPr>
              <w:pStyle w:val="TAH"/>
            </w:pPr>
            <w:r w:rsidRPr="00F4442C">
              <w:t>Name</w:t>
            </w:r>
          </w:p>
        </w:tc>
        <w:tc>
          <w:tcPr>
            <w:tcW w:w="732" w:type="pct"/>
            <w:shd w:val="clear" w:color="auto" w:fill="C0C0C0"/>
            <w:vAlign w:val="center"/>
          </w:tcPr>
          <w:p w14:paraId="26922E9A" w14:textId="77777777" w:rsidR="009B4E95" w:rsidRPr="00F4442C" w:rsidRDefault="009B4E95" w:rsidP="00197F6A">
            <w:pPr>
              <w:pStyle w:val="TAH"/>
            </w:pPr>
            <w:r w:rsidRPr="00F4442C">
              <w:t>Data type</w:t>
            </w:r>
          </w:p>
        </w:tc>
        <w:tc>
          <w:tcPr>
            <w:tcW w:w="217" w:type="pct"/>
            <w:shd w:val="clear" w:color="auto" w:fill="C0C0C0"/>
            <w:vAlign w:val="center"/>
          </w:tcPr>
          <w:p w14:paraId="51128ECE" w14:textId="77777777" w:rsidR="009B4E95" w:rsidRPr="00F4442C" w:rsidRDefault="009B4E95" w:rsidP="00197F6A">
            <w:pPr>
              <w:pStyle w:val="TAH"/>
            </w:pPr>
            <w:r w:rsidRPr="00F4442C">
              <w:t>P</w:t>
            </w:r>
          </w:p>
        </w:tc>
        <w:tc>
          <w:tcPr>
            <w:tcW w:w="581" w:type="pct"/>
            <w:shd w:val="clear" w:color="auto" w:fill="C0C0C0"/>
            <w:vAlign w:val="center"/>
          </w:tcPr>
          <w:p w14:paraId="4FFD4BE7" w14:textId="77777777" w:rsidR="009B4E95" w:rsidRPr="00F4442C" w:rsidRDefault="009B4E95" w:rsidP="00197F6A">
            <w:pPr>
              <w:pStyle w:val="TAH"/>
            </w:pPr>
            <w:r w:rsidRPr="00F4442C">
              <w:t>Cardinality</w:t>
            </w:r>
          </w:p>
        </w:tc>
        <w:tc>
          <w:tcPr>
            <w:tcW w:w="2645" w:type="pct"/>
            <w:shd w:val="clear" w:color="auto" w:fill="C0C0C0"/>
            <w:vAlign w:val="center"/>
          </w:tcPr>
          <w:p w14:paraId="4355B94E" w14:textId="77777777" w:rsidR="009B4E95" w:rsidRPr="00F4442C" w:rsidRDefault="009B4E95" w:rsidP="00197F6A">
            <w:pPr>
              <w:pStyle w:val="TAH"/>
            </w:pPr>
            <w:r w:rsidRPr="00F4442C">
              <w:t>Description</w:t>
            </w:r>
          </w:p>
        </w:tc>
      </w:tr>
      <w:tr w:rsidR="009B4E95" w:rsidRPr="00F4442C" w14:paraId="3E7300B5" w14:textId="77777777" w:rsidTr="00197F6A">
        <w:trPr>
          <w:jc w:val="center"/>
        </w:trPr>
        <w:tc>
          <w:tcPr>
            <w:tcW w:w="824" w:type="pct"/>
            <w:shd w:val="clear" w:color="auto" w:fill="auto"/>
            <w:vAlign w:val="center"/>
          </w:tcPr>
          <w:p w14:paraId="4626557A" w14:textId="77777777" w:rsidR="009B4E95" w:rsidRPr="00F4442C" w:rsidRDefault="009B4E95" w:rsidP="00197F6A">
            <w:pPr>
              <w:pStyle w:val="TAL"/>
            </w:pPr>
            <w:r w:rsidRPr="00F4442C">
              <w:t>Location</w:t>
            </w:r>
          </w:p>
        </w:tc>
        <w:tc>
          <w:tcPr>
            <w:tcW w:w="732" w:type="pct"/>
            <w:vAlign w:val="center"/>
          </w:tcPr>
          <w:p w14:paraId="47AA0448" w14:textId="77777777" w:rsidR="009B4E95" w:rsidRPr="00F4442C" w:rsidRDefault="009B4E95" w:rsidP="00197F6A">
            <w:pPr>
              <w:pStyle w:val="TAL"/>
            </w:pPr>
            <w:r w:rsidRPr="00F4442C">
              <w:t>string</w:t>
            </w:r>
          </w:p>
        </w:tc>
        <w:tc>
          <w:tcPr>
            <w:tcW w:w="217" w:type="pct"/>
            <w:vAlign w:val="center"/>
          </w:tcPr>
          <w:p w14:paraId="60732BA0" w14:textId="77777777" w:rsidR="009B4E95" w:rsidRPr="00F4442C" w:rsidRDefault="009B4E95" w:rsidP="00197F6A">
            <w:pPr>
              <w:pStyle w:val="TAC"/>
            </w:pPr>
            <w:r w:rsidRPr="00F4442C">
              <w:t>M</w:t>
            </w:r>
          </w:p>
        </w:tc>
        <w:tc>
          <w:tcPr>
            <w:tcW w:w="581" w:type="pct"/>
            <w:vAlign w:val="center"/>
          </w:tcPr>
          <w:p w14:paraId="3D5D816D" w14:textId="77777777" w:rsidR="009B4E95" w:rsidRPr="00F4442C" w:rsidRDefault="009B4E95" w:rsidP="00197F6A">
            <w:pPr>
              <w:pStyle w:val="TAC"/>
            </w:pPr>
            <w:r w:rsidRPr="00F4442C">
              <w:t>1</w:t>
            </w:r>
          </w:p>
        </w:tc>
        <w:tc>
          <w:tcPr>
            <w:tcW w:w="2645" w:type="pct"/>
            <w:shd w:val="clear" w:color="auto" w:fill="auto"/>
            <w:vAlign w:val="center"/>
          </w:tcPr>
          <w:p w14:paraId="473B0671" w14:textId="77777777" w:rsidR="009B4E95" w:rsidRPr="00F4442C" w:rsidRDefault="009B4E95" w:rsidP="00197F6A">
            <w:pPr>
              <w:pStyle w:val="TAL"/>
            </w:pPr>
            <w:r w:rsidRPr="00F4442C">
              <w:t>Contains an alternative URI of the resource located in an alternative NSCE Server.</w:t>
            </w:r>
          </w:p>
        </w:tc>
      </w:tr>
    </w:tbl>
    <w:p w14:paraId="5CEEE98F" w14:textId="77777777" w:rsidR="009B4E95" w:rsidRPr="00F4442C" w:rsidRDefault="009B4E95" w:rsidP="009B4E95"/>
    <w:p w14:paraId="5482E991" w14:textId="77777777" w:rsidR="009B4E95" w:rsidRPr="00F4442C" w:rsidRDefault="009B4E95" w:rsidP="0051137F">
      <w:pPr>
        <w:pStyle w:val="6"/>
      </w:pPr>
      <w:bookmarkStart w:id="782" w:name="_Toc151743454"/>
      <w:r w:rsidRPr="00F4442C">
        <w:rPr>
          <w:noProof/>
          <w:lang w:eastAsia="zh-CN"/>
        </w:rPr>
        <w:t>6.4</w:t>
      </w:r>
      <w:r w:rsidRPr="00F4442C">
        <w:t>.3.5.3.4</w:t>
      </w:r>
      <w:r w:rsidRPr="00F4442C">
        <w:tab/>
        <w:t>DELETE</w:t>
      </w:r>
      <w:bookmarkEnd w:id="782"/>
    </w:p>
    <w:p w14:paraId="3D47389E" w14:textId="77777777" w:rsidR="009B4E95" w:rsidRPr="00F4442C" w:rsidRDefault="009B4E95" w:rsidP="009B4E95">
      <w:pPr>
        <w:rPr>
          <w:noProof/>
          <w:lang w:eastAsia="zh-CN"/>
        </w:rPr>
      </w:pPr>
      <w:r w:rsidRPr="00F4442C">
        <w:rPr>
          <w:noProof/>
          <w:lang w:eastAsia="zh-CN"/>
        </w:rPr>
        <w:t xml:space="preserve">The HTTP DELETE method allows a service consumer to request the deletion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7053D02D"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.3.5.3.4-1.</w:t>
      </w:r>
    </w:p>
    <w:p w14:paraId="5A6632D3" w14:textId="77777777" w:rsidR="009B4E95" w:rsidRPr="00F4442C" w:rsidRDefault="009B4E95" w:rsidP="009B4E95">
      <w:pPr>
        <w:pStyle w:val="TH"/>
        <w:rPr>
          <w:rFonts w:cs="Arial"/>
        </w:rPr>
      </w:pPr>
      <w:r w:rsidRPr="00F4442C">
        <w:lastRenderedPageBreak/>
        <w:t>Table </w:t>
      </w:r>
      <w:r w:rsidRPr="00F4442C">
        <w:rPr>
          <w:noProof/>
          <w:lang w:eastAsia="zh-CN"/>
        </w:rPr>
        <w:t>6.4</w:t>
      </w:r>
      <w:r w:rsidRPr="00F4442C">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7EF494" w14:textId="77777777" w:rsidTr="00197F6A">
        <w:trPr>
          <w:jc w:val="center"/>
        </w:trPr>
        <w:tc>
          <w:tcPr>
            <w:tcW w:w="825" w:type="pct"/>
            <w:tcBorders>
              <w:bottom w:val="single" w:sz="6" w:space="0" w:color="auto"/>
            </w:tcBorders>
            <w:shd w:val="clear" w:color="auto" w:fill="C0C0C0"/>
            <w:vAlign w:val="center"/>
          </w:tcPr>
          <w:p w14:paraId="1DB8B8D3"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529726E8"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0BBC6B3A"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566A347C"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36C5D87"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2F4CCDC6" w14:textId="77777777" w:rsidR="009B4E95" w:rsidRPr="00F4442C" w:rsidRDefault="009B4E95" w:rsidP="00197F6A">
            <w:pPr>
              <w:pStyle w:val="TAH"/>
            </w:pPr>
            <w:r w:rsidRPr="00F4442C">
              <w:t>Applicability</w:t>
            </w:r>
          </w:p>
        </w:tc>
      </w:tr>
      <w:tr w:rsidR="009B4E95" w:rsidRPr="00F4442C" w14:paraId="026F4ACA" w14:textId="77777777" w:rsidTr="00197F6A">
        <w:trPr>
          <w:jc w:val="center"/>
        </w:trPr>
        <w:tc>
          <w:tcPr>
            <w:tcW w:w="825" w:type="pct"/>
            <w:tcBorders>
              <w:top w:val="single" w:sz="6" w:space="0" w:color="auto"/>
            </w:tcBorders>
            <w:shd w:val="clear" w:color="auto" w:fill="auto"/>
            <w:vAlign w:val="center"/>
          </w:tcPr>
          <w:p w14:paraId="1179AED4"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434C56C" w14:textId="77777777" w:rsidR="009B4E95" w:rsidRPr="00F4442C" w:rsidRDefault="009B4E95" w:rsidP="00197F6A">
            <w:pPr>
              <w:pStyle w:val="TAL"/>
            </w:pPr>
          </w:p>
        </w:tc>
        <w:tc>
          <w:tcPr>
            <w:tcW w:w="215" w:type="pct"/>
            <w:tcBorders>
              <w:top w:val="single" w:sz="6" w:space="0" w:color="auto"/>
            </w:tcBorders>
            <w:vAlign w:val="center"/>
          </w:tcPr>
          <w:p w14:paraId="778681DE" w14:textId="77777777" w:rsidR="009B4E95" w:rsidRPr="00F4442C" w:rsidRDefault="009B4E95" w:rsidP="00197F6A">
            <w:pPr>
              <w:pStyle w:val="TAC"/>
            </w:pPr>
          </w:p>
        </w:tc>
        <w:tc>
          <w:tcPr>
            <w:tcW w:w="580" w:type="pct"/>
            <w:tcBorders>
              <w:top w:val="single" w:sz="6" w:space="0" w:color="auto"/>
            </w:tcBorders>
            <w:vAlign w:val="center"/>
          </w:tcPr>
          <w:p w14:paraId="7E312658"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3E98F22F" w14:textId="77777777" w:rsidR="009B4E95" w:rsidRPr="00F4442C" w:rsidRDefault="009B4E95" w:rsidP="00197F6A">
            <w:pPr>
              <w:pStyle w:val="TAL"/>
            </w:pPr>
          </w:p>
        </w:tc>
        <w:tc>
          <w:tcPr>
            <w:tcW w:w="796" w:type="pct"/>
            <w:tcBorders>
              <w:top w:val="single" w:sz="6" w:space="0" w:color="auto"/>
            </w:tcBorders>
            <w:vAlign w:val="center"/>
          </w:tcPr>
          <w:p w14:paraId="0C8FC46D" w14:textId="77777777" w:rsidR="009B4E95" w:rsidRPr="00F4442C" w:rsidRDefault="009B4E95" w:rsidP="00197F6A">
            <w:pPr>
              <w:pStyle w:val="TAL"/>
            </w:pPr>
          </w:p>
        </w:tc>
      </w:tr>
    </w:tbl>
    <w:p w14:paraId="0294DBE9" w14:textId="77777777" w:rsidR="009B4E95" w:rsidRPr="00F4442C" w:rsidRDefault="009B4E95" w:rsidP="009B4E95"/>
    <w:p w14:paraId="23C539CA"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.3.5.3.4-2 and the response data structures and response codes specified in table </w:t>
      </w:r>
      <w:r w:rsidRPr="00F4442C">
        <w:rPr>
          <w:noProof/>
          <w:lang w:eastAsia="zh-CN"/>
        </w:rPr>
        <w:t>6.4</w:t>
      </w:r>
      <w:r w:rsidRPr="00F4442C">
        <w:t>.3.5.3.4-3.</w:t>
      </w:r>
    </w:p>
    <w:p w14:paraId="6046B113" w14:textId="77777777" w:rsidR="009B4E95" w:rsidRPr="00F4442C" w:rsidRDefault="009B4E95" w:rsidP="009B4E95">
      <w:pPr>
        <w:pStyle w:val="TH"/>
      </w:pPr>
      <w:r w:rsidRPr="00F4442C">
        <w:t>Table </w:t>
      </w:r>
      <w:r w:rsidRPr="00F4442C">
        <w:rPr>
          <w:noProof/>
          <w:lang w:eastAsia="zh-CN"/>
        </w:rPr>
        <w:t>6.4</w:t>
      </w:r>
      <w:r w:rsidRPr="00F4442C">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1692A17" w14:textId="77777777" w:rsidTr="00197F6A">
        <w:trPr>
          <w:jc w:val="center"/>
        </w:trPr>
        <w:tc>
          <w:tcPr>
            <w:tcW w:w="1696" w:type="dxa"/>
            <w:tcBorders>
              <w:bottom w:val="single" w:sz="6" w:space="0" w:color="auto"/>
            </w:tcBorders>
            <w:shd w:val="clear" w:color="auto" w:fill="C0C0C0"/>
            <w:vAlign w:val="center"/>
          </w:tcPr>
          <w:p w14:paraId="13040F08" w14:textId="77777777" w:rsidR="009B4E95" w:rsidRPr="00F4442C" w:rsidRDefault="009B4E95" w:rsidP="00197F6A">
            <w:pPr>
              <w:pStyle w:val="TAH"/>
            </w:pPr>
            <w:r w:rsidRPr="00F4442C">
              <w:t>Data type</w:t>
            </w:r>
          </w:p>
        </w:tc>
        <w:tc>
          <w:tcPr>
            <w:tcW w:w="426" w:type="dxa"/>
            <w:tcBorders>
              <w:bottom w:val="single" w:sz="6" w:space="0" w:color="auto"/>
            </w:tcBorders>
            <w:shd w:val="clear" w:color="auto" w:fill="C0C0C0"/>
            <w:vAlign w:val="center"/>
          </w:tcPr>
          <w:p w14:paraId="1DC15351" w14:textId="77777777" w:rsidR="009B4E95" w:rsidRPr="00F4442C" w:rsidRDefault="009B4E95" w:rsidP="00197F6A">
            <w:pPr>
              <w:pStyle w:val="TAH"/>
            </w:pPr>
            <w:r w:rsidRPr="00F4442C">
              <w:t>P</w:t>
            </w:r>
          </w:p>
        </w:tc>
        <w:tc>
          <w:tcPr>
            <w:tcW w:w="1160" w:type="dxa"/>
            <w:tcBorders>
              <w:bottom w:val="single" w:sz="6" w:space="0" w:color="auto"/>
            </w:tcBorders>
            <w:shd w:val="clear" w:color="auto" w:fill="C0C0C0"/>
            <w:vAlign w:val="center"/>
          </w:tcPr>
          <w:p w14:paraId="1CA600C0" w14:textId="77777777" w:rsidR="009B4E95" w:rsidRPr="00F4442C" w:rsidRDefault="009B4E95" w:rsidP="00197F6A">
            <w:pPr>
              <w:pStyle w:val="TAH"/>
            </w:pPr>
            <w:r w:rsidRPr="00F4442C">
              <w:t>Cardinality</w:t>
            </w:r>
          </w:p>
        </w:tc>
        <w:tc>
          <w:tcPr>
            <w:tcW w:w="6345" w:type="dxa"/>
            <w:tcBorders>
              <w:bottom w:val="single" w:sz="6" w:space="0" w:color="auto"/>
            </w:tcBorders>
            <w:shd w:val="clear" w:color="auto" w:fill="C0C0C0"/>
            <w:vAlign w:val="center"/>
          </w:tcPr>
          <w:p w14:paraId="277793AD" w14:textId="77777777" w:rsidR="009B4E95" w:rsidRPr="00F4442C" w:rsidRDefault="009B4E95" w:rsidP="00197F6A">
            <w:pPr>
              <w:pStyle w:val="TAH"/>
            </w:pPr>
            <w:r w:rsidRPr="00F4442C">
              <w:t>Description</w:t>
            </w:r>
          </w:p>
        </w:tc>
      </w:tr>
      <w:tr w:rsidR="009B4E95" w:rsidRPr="00F4442C" w14:paraId="03BBF570" w14:textId="77777777" w:rsidTr="00197F6A">
        <w:trPr>
          <w:jc w:val="center"/>
        </w:trPr>
        <w:tc>
          <w:tcPr>
            <w:tcW w:w="1696" w:type="dxa"/>
            <w:tcBorders>
              <w:top w:val="single" w:sz="6" w:space="0" w:color="auto"/>
            </w:tcBorders>
            <w:shd w:val="clear" w:color="auto" w:fill="auto"/>
            <w:vAlign w:val="center"/>
          </w:tcPr>
          <w:p w14:paraId="2A8090D2" w14:textId="77777777" w:rsidR="009B4E95" w:rsidRPr="00F4442C" w:rsidRDefault="009B4E95" w:rsidP="00197F6A">
            <w:pPr>
              <w:pStyle w:val="TAL"/>
            </w:pPr>
            <w:r w:rsidRPr="00F4442C">
              <w:t>n/a</w:t>
            </w:r>
          </w:p>
        </w:tc>
        <w:tc>
          <w:tcPr>
            <w:tcW w:w="426" w:type="dxa"/>
            <w:tcBorders>
              <w:top w:val="single" w:sz="6" w:space="0" w:color="auto"/>
            </w:tcBorders>
            <w:vAlign w:val="center"/>
          </w:tcPr>
          <w:p w14:paraId="21408150" w14:textId="77777777" w:rsidR="009B4E95" w:rsidRPr="00F4442C" w:rsidRDefault="009B4E95" w:rsidP="00197F6A">
            <w:pPr>
              <w:pStyle w:val="TAC"/>
            </w:pPr>
          </w:p>
        </w:tc>
        <w:tc>
          <w:tcPr>
            <w:tcW w:w="1160" w:type="dxa"/>
            <w:tcBorders>
              <w:top w:val="single" w:sz="6" w:space="0" w:color="auto"/>
            </w:tcBorders>
            <w:vAlign w:val="center"/>
          </w:tcPr>
          <w:p w14:paraId="42AD964E" w14:textId="77777777" w:rsidR="009B4E95" w:rsidRPr="00F4442C" w:rsidRDefault="009B4E95" w:rsidP="00197F6A">
            <w:pPr>
              <w:pStyle w:val="TAC"/>
            </w:pPr>
          </w:p>
        </w:tc>
        <w:tc>
          <w:tcPr>
            <w:tcW w:w="6345" w:type="dxa"/>
            <w:tcBorders>
              <w:top w:val="single" w:sz="6" w:space="0" w:color="auto"/>
            </w:tcBorders>
            <w:shd w:val="clear" w:color="auto" w:fill="auto"/>
            <w:vAlign w:val="center"/>
          </w:tcPr>
          <w:p w14:paraId="186C09AD" w14:textId="77777777" w:rsidR="009B4E95" w:rsidRPr="00F4442C" w:rsidRDefault="009B4E95" w:rsidP="00197F6A">
            <w:pPr>
              <w:pStyle w:val="TAL"/>
            </w:pPr>
          </w:p>
        </w:tc>
      </w:tr>
    </w:tbl>
    <w:p w14:paraId="5CC37705" w14:textId="77777777" w:rsidR="009B4E95" w:rsidRPr="00F4442C" w:rsidRDefault="009B4E95" w:rsidP="009B4E95"/>
    <w:p w14:paraId="51B9D089" w14:textId="77777777" w:rsidR="009B4E95" w:rsidRPr="00F4442C" w:rsidRDefault="009B4E95" w:rsidP="009B4E95">
      <w:pPr>
        <w:pStyle w:val="TH"/>
      </w:pPr>
      <w:r w:rsidRPr="00F4442C">
        <w:t>Table </w:t>
      </w:r>
      <w:r w:rsidRPr="00F4442C">
        <w:rPr>
          <w:noProof/>
          <w:lang w:eastAsia="zh-CN"/>
        </w:rPr>
        <w:t>6.4</w:t>
      </w:r>
      <w:r w:rsidRPr="00F4442C">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05BCA0A0" w14:textId="77777777" w:rsidTr="00197F6A">
        <w:trPr>
          <w:jc w:val="center"/>
        </w:trPr>
        <w:tc>
          <w:tcPr>
            <w:tcW w:w="881" w:type="pct"/>
            <w:tcBorders>
              <w:bottom w:val="single" w:sz="6" w:space="0" w:color="auto"/>
            </w:tcBorders>
            <w:shd w:val="clear" w:color="auto" w:fill="C0C0C0"/>
            <w:vAlign w:val="center"/>
          </w:tcPr>
          <w:p w14:paraId="6081E9D0"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72F3CCCA" w14:textId="77777777" w:rsidR="009B4E95" w:rsidRPr="00F4442C" w:rsidRDefault="009B4E95" w:rsidP="00197F6A">
            <w:pPr>
              <w:pStyle w:val="TAH"/>
            </w:pPr>
            <w:r w:rsidRPr="00F4442C">
              <w:t>P</w:t>
            </w:r>
          </w:p>
        </w:tc>
        <w:tc>
          <w:tcPr>
            <w:tcW w:w="597" w:type="pct"/>
            <w:tcBorders>
              <w:bottom w:val="single" w:sz="6" w:space="0" w:color="auto"/>
            </w:tcBorders>
            <w:shd w:val="clear" w:color="auto" w:fill="C0C0C0"/>
            <w:vAlign w:val="center"/>
          </w:tcPr>
          <w:p w14:paraId="0E0467BC" w14:textId="77777777" w:rsidR="009B4E95" w:rsidRPr="00F4442C" w:rsidRDefault="009B4E95" w:rsidP="00197F6A">
            <w:pPr>
              <w:pStyle w:val="TAH"/>
            </w:pPr>
            <w:r w:rsidRPr="00F4442C">
              <w:t>Cardinality</w:t>
            </w:r>
          </w:p>
        </w:tc>
        <w:tc>
          <w:tcPr>
            <w:tcW w:w="728" w:type="pct"/>
            <w:tcBorders>
              <w:bottom w:val="single" w:sz="6" w:space="0" w:color="auto"/>
            </w:tcBorders>
            <w:shd w:val="clear" w:color="auto" w:fill="C0C0C0"/>
            <w:vAlign w:val="center"/>
          </w:tcPr>
          <w:p w14:paraId="5A0C3EA2" w14:textId="77777777" w:rsidR="009B4E95" w:rsidRPr="00F4442C" w:rsidRDefault="009B4E95" w:rsidP="00197F6A">
            <w:pPr>
              <w:pStyle w:val="TAH"/>
            </w:pPr>
            <w:r w:rsidRPr="00F4442C">
              <w:t>Response</w:t>
            </w:r>
          </w:p>
          <w:p w14:paraId="22CBB48E"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7BDA6E0B" w14:textId="77777777" w:rsidR="009B4E95" w:rsidRPr="00F4442C" w:rsidRDefault="009B4E95" w:rsidP="00197F6A">
            <w:pPr>
              <w:pStyle w:val="TAH"/>
            </w:pPr>
            <w:r w:rsidRPr="00F4442C">
              <w:t>Description</w:t>
            </w:r>
          </w:p>
        </w:tc>
      </w:tr>
      <w:tr w:rsidR="009B4E95" w:rsidRPr="00F4442C" w14:paraId="333B8827" w14:textId="77777777" w:rsidTr="00197F6A">
        <w:trPr>
          <w:jc w:val="center"/>
        </w:trPr>
        <w:tc>
          <w:tcPr>
            <w:tcW w:w="881" w:type="pct"/>
            <w:tcBorders>
              <w:top w:val="single" w:sz="6" w:space="0" w:color="auto"/>
            </w:tcBorders>
            <w:shd w:val="clear" w:color="auto" w:fill="auto"/>
            <w:vAlign w:val="center"/>
          </w:tcPr>
          <w:p w14:paraId="306ABAB8" w14:textId="77777777" w:rsidR="009B4E95" w:rsidRPr="00F4442C" w:rsidRDefault="009B4E95" w:rsidP="00197F6A">
            <w:pPr>
              <w:pStyle w:val="TAL"/>
            </w:pPr>
            <w:r w:rsidRPr="00F4442C">
              <w:t>n/a</w:t>
            </w:r>
          </w:p>
        </w:tc>
        <w:tc>
          <w:tcPr>
            <w:tcW w:w="221" w:type="pct"/>
            <w:tcBorders>
              <w:top w:val="single" w:sz="6" w:space="0" w:color="auto"/>
            </w:tcBorders>
            <w:vAlign w:val="center"/>
          </w:tcPr>
          <w:p w14:paraId="0989FF36" w14:textId="77777777" w:rsidR="009B4E95" w:rsidRPr="00F4442C" w:rsidRDefault="009B4E95" w:rsidP="00197F6A">
            <w:pPr>
              <w:pStyle w:val="TAC"/>
            </w:pPr>
          </w:p>
        </w:tc>
        <w:tc>
          <w:tcPr>
            <w:tcW w:w="597" w:type="pct"/>
            <w:tcBorders>
              <w:top w:val="single" w:sz="6" w:space="0" w:color="auto"/>
            </w:tcBorders>
            <w:vAlign w:val="center"/>
          </w:tcPr>
          <w:p w14:paraId="0E107058" w14:textId="77777777" w:rsidR="009B4E95" w:rsidRPr="00F4442C" w:rsidRDefault="009B4E95" w:rsidP="00197F6A">
            <w:pPr>
              <w:pStyle w:val="TAC"/>
            </w:pPr>
          </w:p>
        </w:tc>
        <w:tc>
          <w:tcPr>
            <w:tcW w:w="728" w:type="pct"/>
            <w:tcBorders>
              <w:top w:val="single" w:sz="6" w:space="0" w:color="auto"/>
            </w:tcBorders>
            <w:vAlign w:val="center"/>
          </w:tcPr>
          <w:p w14:paraId="27B29C83" w14:textId="77777777" w:rsidR="009B4E95" w:rsidRPr="00F4442C" w:rsidRDefault="009B4E95" w:rsidP="00197F6A">
            <w:pPr>
              <w:pStyle w:val="TAL"/>
            </w:pPr>
            <w:r w:rsidRPr="00F4442C">
              <w:t>204 No Content</w:t>
            </w:r>
          </w:p>
        </w:tc>
        <w:tc>
          <w:tcPr>
            <w:tcW w:w="2573" w:type="pct"/>
            <w:tcBorders>
              <w:top w:val="single" w:sz="6" w:space="0" w:color="auto"/>
            </w:tcBorders>
            <w:shd w:val="clear" w:color="auto" w:fill="auto"/>
            <w:vAlign w:val="center"/>
          </w:tcPr>
          <w:p w14:paraId="0A2B1E71"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deleted.</w:t>
            </w:r>
          </w:p>
        </w:tc>
      </w:tr>
      <w:tr w:rsidR="009B4E95" w:rsidRPr="00F4442C" w14:paraId="2FCDB22E" w14:textId="77777777" w:rsidTr="00197F6A">
        <w:trPr>
          <w:jc w:val="center"/>
        </w:trPr>
        <w:tc>
          <w:tcPr>
            <w:tcW w:w="881" w:type="pct"/>
            <w:shd w:val="clear" w:color="auto" w:fill="auto"/>
            <w:vAlign w:val="center"/>
          </w:tcPr>
          <w:p w14:paraId="0DE3155D" w14:textId="77777777" w:rsidR="009B4E95" w:rsidRPr="00F4442C" w:rsidRDefault="009B4E95" w:rsidP="00197F6A">
            <w:pPr>
              <w:pStyle w:val="TAL"/>
            </w:pPr>
            <w:r w:rsidRPr="00F4442C">
              <w:t>n/a</w:t>
            </w:r>
          </w:p>
        </w:tc>
        <w:tc>
          <w:tcPr>
            <w:tcW w:w="221" w:type="pct"/>
            <w:vAlign w:val="center"/>
          </w:tcPr>
          <w:p w14:paraId="5BB7586A" w14:textId="77777777" w:rsidR="009B4E95" w:rsidRPr="00F4442C" w:rsidRDefault="009B4E95" w:rsidP="00197F6A">
            <w:pPr>
              <w:pStyle w:val="TAC"/>
            </w:pPr>
          </w:p>
        </w:tc>
        <w:tc>
          <w:tcPr>
            <w:tcW w:w="597" w:type="pct"/>
            <w:vAlign w:val="center"/>
          </w:tcPr>
          <w:p w14:paraId="23C7CD3A" w14:textId="77777777" w:rsidR="009B4E95" w:rsidRPr="00F4442C" w:rsidRDefault="009B4E95" w:rsidP="00197F6A">
            <w:pPr>
              <w:pStyle w:val="TAC"/>
            </w:pPr>
          </w:p>
        </w:tc>
        <w:tc>
          <w:tcPr>
            <w:tcW w:w="728" w:type="pct"/>
            <w:vAlign w:val="center"/>
          </w:tcPr>
          <w:p w14:paraId="4318E111" w14:textId="77777777" w:rsidR="009B4E95" w:rsidRPr="00F4442C" w:rsidRDefault="009B4E95" w:rsidP="00197F6A">
            <w:pPr>
              <w:pStyle w:val="TAL"/>
            </w:pPr>
            <w:r w:rsidRPr="00F4442C">
              <w:t>307 Temporary Redirect</w:t>
            </w:r>
          </w:p>
        </w:tc>
        <w:tc>
          <w:tcPr>
            <w:tcW w:w="2573" w:type="pct"/>
            <w:shd w:val="clear" w:color="auto" w:fill="auto"/>
            <w:vAlign w:val="center"/>
          </w:tcPr>
          <w:p w14:paraId="2C7F2F74" w14:textId="77777777" w:rsidR="009B4E95" w:rsidRPr="00F4442C" w:rsidRDefault="009B4E95" w:rsidP="00197F6A">
            <w:pPr>
              <w:pStyle w:val="TAL"/>
            </w:pPr>
            <w:r w:rsidRPr="00F4442C">
              <w:t>Temporary redirection.</w:t>
            </w:r>
          </w:p>
          <w:p w14:paraId="264C4CA9" w14:textId="77777777" w:rsidR="009B4E95" w:rsidRPr="00F4442C" w:rsidRDefault="009B4E95" w:rsidP="00197F6A">
            <w:pPr>
              <w:pStyle w:val="TAL"/>
            </w:pPr>
          </w:p>
          <w:p w14:paraId="5825A8D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37CC0C57" w14:textId="77777777" w:rsidR="009B4E95" w:rsidRPr="00F4442C" w:rsidRDefault="009B4E95" w:rsidP="00197F6A">
            <w:pPr>
              <w:pStyle w:val="TAL"/>
            </w:pPr>
          </w:p>
          <w:p w14:paraId="2A022838" w14:textId="77777777" w:rsidR="009B4E95" w:rsidRPr="00F4442C" w:rsidRDefault="009B4E95" w:rsidP="00197F6A">
            <w:pPr>
              <w:pStyle w:val="TAL"/>
            </w:pPr>
            <w:r w:rsidRPr="00F4442C">
              <w:t>Redirection handling is described in clause 5.2.10 of 3GPP TS 29.122 [2].</w:t>
            </w:r>
          </w:p>
        </w:tc>
      </w:tr>
      <w:tr w:rsidR="009B4E95" w:rsidRPr="00F4442C" w14:paraId="7DC3FFF0" w14:textId="77777777" w:rsidTr="00197F6A">
        <w:trPr>
          <w:jc w:val="center"/>
        </w:trPr>
        <w:tc>
          <w:tcPr>
            <w:tcW w:w="881" w:type="pct"/>
            <w:shd w:val="clear" w:color="auto" w:fill="auto"/>
            <w:vAlign w:val="center"/>
          </w:tcPr>
          <w:p w14:paraId="01394D48" w14:textId="77777777" w:rsidR="009B4E95" w:rsidRPr="00F4442C" w:rsidRDefault="009B4E95" w:rsidP="00197F6A">
            <w:pPr>
              <w:pStyle w:val="TAL"/>
            </w:pPr>
            <w:r w:rsidRPr="00F4442C">
              <w:rPr>
                <w:lang w:eastAsia="zh-CN"/>
              </w:rPr>
              <w:t>n/a</w:t>
            </w:r>
          </w:p>
        </w:tc>
        <w:tc>
          <w:tcPr>
            <w:tcW w:w="221" w:type="pct"/>
            <w:vAlign w:val="center"/>
          </w:tcPr>
          <w:p w14:paraId="0E5669F9" w14:textId="77777777" w:rsidR="009B4E95" w:rsidRPr="00F4442C" w:rsidRDefault="009B4E95" w:rsidP="00197F6A">
            <w:pPr>
              <w:pStyle w:val="TAC"/>
            </w:pPr>
          </w:p>
        </w:tc>
        <w:tc>
          <w:tcPr>
            <w:tcW w:w="597" w:type="pct"/>
            <w:vAlign w:val="center"/>
          </w:tcPr>
          <w:p w14:paraId="242C2C62" w14:textId="77777777" w:rsidR="009B4E95" w:rsidRPr="00F4442C" w:rsidRDefault="009B4E95" w:rsidP="00197F6A">
            <w:pPr>
              <w:pStyle w:val="TAC"/>
            </w:pPr>
          </w:p>
        </w:tc>
        <w:tc>
          <w:tcPr>
            <w:tcW w:w="728" w:type="pct"/>
            <w:vAlign w:val="center"/>
          </w:tcPr>
          <w:p w14:paraId="4DAF700C" w14:textId="77777777" w:rsidR="009B4E95" w:rsidRPr="00F4442C" w:rsidRDefault="009B4E95" w:rsidP="00197F6A">
            <w:pPr>
              <w:pStyle w:val="TAL"/>
            </w:pPr>
            <w:r w:rsidRPr="00F4442C">
              <w:t>308 Permanent Redirect</w:t>
            </w:r>
          </w:p>
        </w:tc>
        <w:tc>
          <w:tcPr>
            <w:tcW w:w="2573" w:type="pct"/>
            <w:shd w:val="clear" w:color="auto" w:fill="auto"/>
            <w:vAlign w:val="center"/>
          </w:tcPr>
          <w:p w14:paraId="5E6A66A5" w14:textId="77777777" w:rsidR="009B4E95" w:rsidRPr="00F4442C" w:rsidRDefault="009B4E95" w:rsidP="00197F6A">
            <w:pPr>
              <w:pStyle w:val="TAL"/>
            </w:pPr>
            <w:r w:rsidRPr="00F4442C">
              <w:t>Permanent redirection.</w:t>
            </w:r>
          </w:p>
          <w:p w14:paraId="32F0A7DA" w14:textId="77777777" w:rsidR="009B4E95" w:rsidRPr="00F4442C" w:rsidRDefault="009B4E95" w:rsidP="00197F6A">
            <w:pPr>
              <w:pStyle w:val="TAL"/>
            </w:pPr>
          </w:p>
          <w:p w14:paraId="55641CDA"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7CB3BC0C" w14:textId="77777777" w:rsidR="009B4E95" w:rsidRPr="00F4442C" w:rsidRDefault="009B4E95" w:rsidP="00197F6A">
            <w:pPr>
              <w:pStyle w:val="TAL"/>
            </w:pPr>
          </w:p>
          <w:p w14:paraId="164204EF" w14:textId="77777777" w:rsidR="009B4E95" w:rsidRPr="00F4442C" w:rsidRDefault="009B4E95" w:rsidP="00197F6A">
            <w:pPr>
              <w:pStyle w:val="TAL"/>
            </w:pPr>
            <w:r w:rsidRPr="00F4442C">
              <w:t>Redirection handling is described in clause 5.2.10 of 3GPP TS 29.122 [2].</w:t>
            </w:r>
          </w:p>
        </w:tc>
      </w:tr>
      <w:tr w:rsidR="009B4E95" w:rsidRPr="00F4442C" w14:paraId="75848B2D" w14:textId="77777777" w:rsidTr="00197F6A">
        <w:trPr>
          <w:jc w:val="center"/>
        </w:trPr>
        <w:tc>
          <w:tcPr>
            <w:tcW w:w="5000" w:type="pct"/>
            <w:gridSpan w:val="5"/>
            <w:shd w:val="clear" w:color="auto" w:fill="auto"/>
            <w:vAlign w:val="center"/>
          </w:tcPr>
          <w:p w14:paraId="633EA674"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78DC31C8" w14:textId="77777777" w:rsidR="009B4E95" w:rsidRPr="00F4442C" w:rsidRDefault="009B4E95" w:rsidP="009B4E95"/>
    <w:p w14:paraId="326ED05A" w14:textId="77777777" w:rsidR="009B4E95" w:rsidRPr="00F4442C" w:rsidRDefault="009B4E95" w:rsidP="009B4E95">
      <w:pPr>
        <w:pStyle w:val="TH"/>
      </w:pPr>
      <w:r w:rsidRPr="00F4442C">
        <w:t>Table </w:t>
      </w:r>
      <w:r w:rsidRPr="00F4442C">
        <w:rPr>
          <w:noProof/>
          <w:lang w:eastAsia="zh-CN"/>
        </w:rPr>
        <w:t>6.4</w:t>
      </w:r>
      <w:r w:rsidRPr="00F4442C">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ABBBD06" w14:textId="77777777" w:rsidTr="00197F6A">
        <w:trPr>
          <w:jc w:val="center"/>
        </w:trPr>
        <w:tc>
          <w:tcPr>
            <w:tcW w:w="824" w:type="pct"/>
            <w:shd w:val="clear" w:color="auto" w:fill="C0C0C0"/>
            <w:vAlign w:val="center"/>
          </w:tcPr>
          <w:p w14:paraId="603BC890" w14:textId="77777777" w:rsidR="009B4E95" w:rsidRPr="00F4442C" w:rsidRDefault="009B4E95" w:rsidP="00197F6A">
            <w:pPr>
              <w:pStyle w:val="TAH"/>
            </w:pPr>
            <w:r w:rsidRPr="00F4442C">
              <w:t>Name</w:t>
            </w:r>
          </w:p>
        </w:tc>
        <w:tc>
          <w:tcPr>
            <w:tcW w:w="732" w:type="pct"/>
            <w:shd w:val="clear" w:color="auto" w:fill="C0C0C0"/>
            <w:vAlign w:val="center"/>
          </w:tcPr>
          <w:p w14:paraId="708A1B2B" w14:textId="77777777" w:rsidR="009B4E95" w:rsidRPr="00F4442C" w:rsidRDefault="009B4E95" w:rsidP="00197F6A">
            <w:pPr>
              <w:pStyle w:val="TAH"/>
            </w:pPr>
            <w:r w:rsidRPr="00F4442C">
              <w:t>Data type</w:t>
            </w:r>
          </w:p>
        </w:tc>
        <w:tc>
          <w:tcPr>
            <w:tcW w:w="217" w:type="pct"/>
            <w:shd w:val="clear" w:color="auto" w:fill="C0C0C0"/>
            <w:vAlign w:val="center"/>
          </w:tcPr>
          <w:p w14:paraId="7D413F2C" w14:textId="77777777" w:rsidR="009B4E95" w:rsidRPr="00F4442C" w:rsidRDefault="009B4E95" w:rsidP="00197F6A">
            <w:pPr>
              <w:pStyle w:val="TAH"/>
            </w:pPr>
            <w:r w:rsidRPr="00F4442C">
              <w:t>P</w:t>
            </w:r>
          </w:p>
        </w:tc>
        <w:tc>
          <w:tcPr>
            <w:tcW w:w="581" w:type="pct"/>
            <w:shd w:val="clear" w:color="auto" w:fill="C0C0C0"/>
            <w:vAlign w:val="center"/>
          </w:tcPr>
          <w:p w14:paraId="4B21733E" w14:textId="77777777" w:rsidR="009B4E95" w:rsidRPr="00F4442C" w:rsidRDefault="009B4E95" w:rsidP="00197F6A">
            <w:pPr>
              <w:pStyle w:val="TAH"/>
            </w:pPr>
            <w:r w:rsidRPr="00F4442C">
              <w:t>Cardinality</w:t>
            </w:r>
          </w:p>
        </w:tc>
        <w:tc>
          <w:tcPr>
            <w:tcW w:w="2645" w:type="pct"/>
            <w:shd w:val="clear" w:color="auto" w:fill="C0C0C0"/>
            <w:vAlign w:val="center"/>
          </w:tcPr>
          <w:p w14:paraId="5D4EFFE4" w14:textId="77777777" w:rsidR="009B4E95" w:rsidRPr="00F4442C" w:rsidRDefault="009B4E95" w:rsidP="00197F6A">
            <w:pPr>
              <w:pStyle w:val="TAH"/>
            </w:pPr>
            <w:r w:rsidRPr="00F4442C">
              <w:t>Description</w:t>
            </w:r>
          </w:p>
        </w:tc>
      </w:tr>
      <w:tr w:rsidR="009B4E95" w:rsidRPr="00F4442C" w14:paraId="465243F7" w14:textId="77777777" w:rsidTr="00197F6A">
        <w:trPr>
          <w:jc w:val="center"/>
        </w:trPr>
        <w:tc>
          <w:tcPr>
            <w:tcW w:w="824" w:type="pct"/>
            <w:shd w:val="clear" w:color="auto" w:fill="auto"/>
            <w:vAlign w:val="center"/>
          </w:tcPr>
          <w:p w14:paraId="4F4F57EF" w14:textId="77777777" w:rsidR="009B4E95" w:rsidRPr="00F4442C" w:rsidRDefault="009B4E95" w:rsidP="00197F6A">
            <w:pPr>
              <w:pStyle w:val="TAL"/>
            </w:pPr>
            <w:r w:rsidRPr="00F4442C">
              <w:t>Location</w:t>
            </w:r>
          </w:p>
        </w:tc>
        <w:tc>
          <w:tcPr>
            <w:tcW w:w="732" w:type="pct"/>
            <w:vAlign w:val="center"/>
          </w:tcPr>
          <w:p w14:paraId="31ED53FA" w14:textId="77777777" w:rsidR="009B4E95" w:rsidRPr="00F4442C" w:rsidRDefault="009B4E95" w:rsidP="00197F6A">
            <w:pPr>
              <w:pStyle w:val="TAL"/>
            </w:pPr>
            <w:r w:rsidRPr="00F4442C">
              <w:t>string</w:t>
            </w:r>
          </w:p>
        </w:tc>
        <w:tc>
          <w:tcPr>
            <w:tcW w:w="217" w:type="pct"/>
            <w:vAlign w:val="center"/>
          </w:tcPr>
          <w:p w14:paraId="78BB63BA" w14:textId="77777777" w:rsidR="009B4E95" w:rsidRPr="00F4442C" w:rsidRDefault="009B4E95" w:rsidP="00197F6A">
            <w:pPr>
              <w:pStyle w:val="TAC"/>
            </w:pPr>
            <w:r w:rsidRPr="00F4442C">
              <w:t>M</w:t>
            </w:r>
          </w:p>
        </w:tc>
        <w:tc>
          <w:tcPr>
            <w:tcW w:w="581" w:type="pct"/>
            <w:vAlign w:val="center"/>
          </w:tcPr>
          <w:p w14:paraId="47EDC278" w14:textId="77777777" w:rsidR="009B4E95" w:rsidRPr="00F4442C" w:rsidRDefault="009B4E95" w:rsidP="00197F6A">
            <w:pPr>
              <w:pStyle w:val="TAC"/>
            </w:pPr>
            <w:r w:rsidRPr="00F4442C">
              <w:t>1</w:t>
            </w:r>
          </w:p>
        </w:tc>
        <w:tc>
          <w:tcPr>
            <w:tcW w:w="2645" w:type="pct"/>
            <w:shd w:val="clear" w:color="auto" w:fill="auto"/>
            <w:vAlign w:val="center"/>
          </w:tcPr>
          <w:p w14:paraId="074A3EA7" w14:textId="77777777" w:rsidR="009B4E95" w:rsidRPr="00F4442C" w:rsidRDefault="009B4E95" w:rsidP="00197F6A">
            <w:pPr>
              <w:pStyle w:val="TAL"/>
            </w:pPr>
            <w:r w:rsidRPr="00F4442C">
              <w:t>Contains an alternative URI of the resource located in an alternative NSCE Server.</w:t>
            </w:r>
          </w:p>
        </w:tc>
      </w:tr>
    </w:tbl>
    <w:p w14:paraId="5D063684" w14:textId="77777777" w:rsidR="009B4E95" w:rsidRPr="00F4442C" w:rsidRDefault="009B4E95" w:rsidP="009B4E95"/>
    <w:p w14:paraId="52665359" w14:textId="77777777" w:rsidR="009B4E95" w:rsidRPr="00F4442C" w:rsidRDefault="009B4E95" w:rsidP="009B4E95">
      <w:pPr>
        <w:pStyle w:val="TH"/>
      </w:pPr>
      <w:r w:rsidRPr="00F4442C">
        <w:t>Table </w:t>
      </w:r>
      <w:r w:rsidRPr="00F4442C">
        <w:rPr>
          <w:noProof/>
          <w:lang w:eastAsia="zh-CN"/>
        </w:rPr>
        <w:t>6.4</w:t>
      </w:r>
      <w:r w:rsidRPr="00F4442C">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3B593AE" w14:textId="77777777" w:rsidTr="00197F6A">
        <w:trPr>
          <w:jc w:val="center"/>
        </w:trPr>
        <w:tc>
          <w:tcPr>
            <w:tcW w:w="824" w:type="pct"/>
            <w:shd w:val="clear" w:color="auto" w:fill="C0C0C0"/>
            <w:vAlign w:val="center"/>
          </w:tcPr>
          <w:p w14:paraId="3A985EAA" w14:textId="77777777" w:rsidR="009B4E95" w:rsidRPr="00F4442C" w:rsidRDefault="009B4E95" w:rsidP="00197F6A">
            <w:pPr>
              <w:pStyle w:val="TAH"/>
            </w:pPr>
            <w:r w:rsidRPr="00F4442C">
              <w:t>Name</w:t>
            </w:r>
          </w:p>
        </w:tc>
        <w:tc>
          <w:tcPr>
            <w:tcW w:w="732" w:type="pct"/>
            <w:shd w:val="clear" w:color="auto" w:fill="C0C0C0"/>
            <w:vAlign w:val="center"/>
          </w:tcPr>
          <w:p w14:paraId="027477BA" w14:textId="77777777" w:rsidR="009B4E95" w:rsidRPr="00F4442C" w:rsidRDefault="009B4E95" w:rsidP="00197F6A">
            <w:pPr>
              <w:pStyle w:val="TAH"/>
            </w:pPr>
            <w:r w:rsidRPr="00F4442C">
              <w:t>Data type</w:t>
            </w:r>
          </w:p>
        </w:tc>
        <w:tc>
          <w:tcPr>
            <w:tcW w:w="217" w:type="pct"/>
            <w:shd w:val="clear" w:color="auto" w:fill="C0C0C0"/>
            <w:vAlign w:val="center"/>
          </w:tcPr>
          <w:p w14:paraId="4921D77D" w14:textId="77777777" w:rsidR="009B4E95" w:rsidRPr="00F4442C" w:rsidRDefault="009B4E95" w:rsidP="00197F6A">
            <w:pPr>
              <w:pStyle w:val="TAH"/>
            </w:pPr>
            <w:r w:rsidRPr="00F4442C">
              <w:t>P</w:t>
            </w:r>
          </w:p>
        </w:tc>
        <w:tc>
          <w:tcPr>
            <w:tcW w:w="581" w:type="pct"/>
            <w:shd w:val="clear" w:color="auto" w:fill="C0C0C0"/>
            <w:vAlign w:val="center"/>
          </w:tcPr>
          <w:p w14:paraId="3254A3BD" w14:textId="77777777" w:rsidR="009B4E95" w:rsidRPr="00F4442C" w:rsidRDefault="009B4E95" w:rsidP="00197F6A">
            <w:pPr>
              <w:pStyle w:val="TAH"/>
            </w:pPr>
            <w:r w:rsidRPr="00F4442C">
              <w:t>Cardinality</w:t>
            </w:r>
          </w:p>
        </w:tc>
        <w:tc>
          <w:tcPr>
            <w:tcW w:w="2645" w:type="pct"/>
            <w:shd w:val="clear" w:color="auto" w:fill="C0C0C0"/>
            <w:vAlign w:val="center"/>
          </w:tcPr>
          <w:p w14:paraId="741A6585" w14:textId="77777777" w:rsidR="009B4E95" w:rsidRPr="00F4442C" w:rsidRDefault="009B4E95" w:rsidP="00197F6A">
            <w:pPr>
              <w:pStyle w:val="TAH"/>
            </w:pPr>
            <w:r w:rsidRPr="00F4442C">
              <w:t>Description</w:t>
            </w:r>
          </w:p>
        </w:tc>
      </w:tr>
      <w:tr w:rsidR="009B4E95" w:rsidRPr="00F4442C" w14:paraId="77DC56BC" w14:textId="77777777" w:rsidTr="00197F6A">
        <w:trPr>
          <w:jc w:val="center"/>
        </w:trPr>
        <w:tc>
          <w:tcPr>
            <w:tcW w:w="824" w:type="pct"/>
            <w:shd w:val="clear" w:color="auto" w:fill="auto"/>
            <w:vAlign w:val="center"/>
          </w:tcPr>
          <w:p w14:paraId="57EF577F" w14:textId="77777777" w:rsidR="009B4E95" w:rsidRPr="00F4442C" w:rsidRDefault="009B4E95" w:rsidP="00197F6A">
            <w:pPr>
              <w:pStyle w:val="TAL"/>
            </w:pPr>
            <w:r w:rsidRPr="00F4442C">
              <w:t>Location</w:t>
            </w:r>
          </w:p>
        </w:tc>
        <w:tc>
          <w:tcPr>
            <w:tcW w:w="732" w:type="pct"/>
            <w:vAlign w:val="center"/>
          </w:tcPr>
          <w:p w14:paraId="13FC8273" w14:textId="77777777" w:rsidR="009B4E95" w:rsidRPr="00F4442C" w:rsidRDefault="009B4E95" w:rsidP="00197F6A">
            <w:pPr>
              <w:pStyle w:val="TAL"/>
            </w:pPr>
            <w:r w:rsidRPr="00F4442C">
              <w:t>string</w:t>
            </w:r>
          </w:p>
        </w:tc>
        <w:tc>
          <w:tcPr>
            <w:tcW w:w="217" w:type="pct"/>
            <w:vAlign w:val="center"/>
          </w:tcPr>
          <w:p w14:paraId="59252B0D" w14:textId="77777777" w:rsidR="009B4E95" w:rsidRPr="00F4442C" w:rsidRDefault="009B4E95" w:rsidP="00197F6A">
            <w:pPr>
              <w:pStyle w:val="TAC"/>
            </w:pPr>
            <w:r w:rsidRPr="00F4442C">
              <w:t>M</w:t>
            </w:r>
          </w:p>
        </w:tc>
        <w:tc>
          <w:tcPr>
            <w:tcW w:w="581" w:type="pct"/>
            <w:vAlign w:val="center"/>
          </w:tcPr>
          <w:p w14:paraId="01F1712F" w14:textId="77777777" w:rsidR="009B4E95" w:rsidRPr="00F4442C" w:rsidRDefault="009B4E95" w:rsidP="00197F6A">
            <w:pPr>
              <w:pStyle w:val="TAC"/>
            </w:pPr>
            <w:r w:rsidRPr="00F4442C">
              <w:t>1</w:t>
            </w:r>
          </w:p>
        </w:tc>
        <w:tc>
          <w:tcPr>
            <w:tcW w:w="2645" w:type="pct"/>
            <w:shd w:val="clear" w:color="auto" w:fill="auto"/>
            <w:vAlign w:val="center"/>
          </w:tcPr>
          <w:p w14:paraId="268FDB49" w14:textId="77777777" w:rsidR="009B4E95" w:rsidRPr="00F4442C" w:rsidRDefault="009B4E95" w:rsidP="00197F6A">
            <w:pPr>
              <w:pStyle w:val="TAL"/>
            </w:pPr>
            <w:r w:rsidRPr="00F4442C">
              <w:t>Contains an alternative URI of the resource located in an alternative NSCE Server.</w:t>
            </w:r>
          </w:p>
        </w:tc>
      </w:tr>
    </w:tbl>
    <w:p w14:paraId="5AF86B9F" w14:textId="77777777" w:rsidR="009B4E95" w:rsidRPr="00F4442C" w:rsidRDefault="009B4E95" w:rsidP="009B4E95"/>
    <w:p w14:paraId="0745A063" w14:textId="77777777" w:rsidR="009B4E95" w:rsidRPr="00F4442C" w:rsidRDefault="009B4E95" w:rsidP="009B4E95">
      <w:pPr>
        <w:pStyle w:val="51"/>
      </w:pPr>
      <w:bookmarkStart w:id="783" w:name="_Toc151743455"/>
      <w:r w:rsidRPr="00F4442C">
        <w:rPr>
          <w:noProof/>
          <w:lang w:eastAsia="zh-CN"/>
        </w:rPr>
        <w:t>6.4</w:t>
      </w:r>
      <w:r w:rsidRPr="00F4442C">
        <w:t>.3.5.4</w:t>
      </w:r>
      <w:r w:rsidRPr="00F4442C">
        <w:tab/>
        <w:t>Resource Custom Operations</w:t>
      </w:r>
      <w:bookmarkEnd w:id="783"/>
    </w:p>
    <w:p w14:paraId="15269F7A" w14:textId="77777777" w:rsidR="009B4E95" w:rsidRPr="00F4442C" w:rsidRDefault="009B4E95" w:rsidP="009B4E95">
      <w:r w:rsidRPr="00F4442C">
        <w:t>There are no resource custom operations defined for this resource in this release of the specification.</w:t>
      </w:r>
    </w:p>
    <w:p w14:paraId="05C0D6ED" w14:textId="1F09F525" w:rsidR="009B4E95" w:rsidRPr="00F4442C" w:rsidRDefault="009B4E95" w:rsidP="009B4E95">
      <w:pPr>
        <w:pStyle w:val="31"/>
      </w:pPr>
      <w:bookmarkStart w:id="784" w:name="_Toc151743456"/>
      <w:r w:rsidRPr="00F4442C">
        <w:rPr>
          <w:noProof/>
          <w:lang w:eastAsia="zh-CN"/>
        </w:rPr>
        <w:t>6.4</w:t>
      </w:r>
      <w:r w:rsidRPr="00F4442C">
        <w:t>.4</w:t>
      </w:r>
      <w:r w:rsidRPr="00F4442C">
        <w:tab/>
      </w:r>
      <w:bookmarkEnd w:id="761"/>
      <w:r w:rsidRPr="00F4442C">
        <w:t>Custom Operations without associated resources</w:t>
      </w:r>
      <w:bookmarkEnd w:id="762"/>
      <w:bookmarkEnd w:id="763"/>
      <w:bookmarkEnd w:id="764"/>
      <w:bookmarkEnd w:id="765"/>
      <w:bookmarkEnd w:id="766"/>
      <w:bookmarkEnd w:id="767"/>
      <w:bookmarkEnd w:id="784"/>
    </w:p>
    <w:p w14:paraId="52020023" w14:textId="77777777" w:rsidR="009B4E95" w:rsidRPr="00F4442C" w:rsidRDefault="009B4E95" w:rsidP="009B4E95">
      <w:bookmarkStart w:id="785" w:name="_Toc96843432"/>
      <w:bookmarkStart w:id="786" w:name="_Toc96844407"/>
      <w:bookmarkStart w:id="787" w:name="_Toc100739980"/>
      <w:bookmarkStart w:id="788" w:name="_Toc129252553"/>
      <w:bookmarkStart w:id="789" w:name="_Toc144024258"/>
      <w:bookmarkStart w:id="790" w:name="_Toc144459690"/>
      <w:r w:rsidRPr="00F4442C">
        <w:t>There are no custom operations without associated resources defined for this API in this release of the specification.</w:t>
      </w:r>
    </w:p>
    <w:p w14:paraId="31CC27D7" w14:textId="148F2575" w:rsidR="009B4E95" w:rsidRPr="00F4442C" w:rsidRDefault="009B4E95" w:rsidP="009B4E95">
      <w:pPr>
        <w:pStyle w:val="31"/>
      </w:pPr>
      <w:bookmarkStart w:id="791" w:name="_Toc151743457"/>
      <w:r w:rsidRPr="00F4442C">
        <w:rPr>
          <w:noProof/>
          <w:lang w:eastAsia="zh-CN"/>
        </w:rPr>
        <w:lastRenderedPageBreak/>
        <w:t>6.4</w:t>
      </w:r>
      <w:r w:rsidRPr="00F4442C">
        <w:t>.5</w:t>
      </w:r>
      <w:r w:rsidRPr="00F4442C">
        <w:tab/>
        <w:t>Notifications</w:t>
      </w:r>
      <w:bookmarkEnd w:id="785"/>
      <w:bookmarkEnd w:id="786"/>
      <w:bookmarkEnd w:id="787"/>
      <w:bookmarkEnd w:id="788"/>
      <w:bookmarkEnd w:id="789"/>
      <w:bookmarkEnd w:id="790"/>
      <w:bookmarkEnd w:id="791"/>
    </w:p>
    <w:p w14:paraId="002136E1" w14:textId="77777777" w:rsidR="009B4E95" w:rsidRPr="00F4442C" w:rsidRDefault="009B4E95" w:rsidP="009B4E95">
      <w:pPr>
        <w:pStyle w:val="41"/>
      </w:pPr>
      <w:bookmarkStart w:id="792" w:name="_Toc144024163"/>
      <w:bookmarkStart w:id="793" w:name="_Toc148176876"/>
      <w:bookmarkStart w:id="794" w:name="_Toc148358926"/>
      <w:bookmarkStart w:id="795" w:name="_Toc144024265"/>
      <w:bookmarkStart w:id="796" w:name="_Toc144459697"/>
      <w:bookmarkStart w:id="797" w:name="_Toc96843453"/>
      <w:bookmarkStart w:id="798" w:name="_Toc96844428"/>
      <w:bookmarkStart w:id="799" w:name="_Toc100740001"/>
      <w:bookmarkStart w:id="800" w:name="_Toc129252574"/>
      <w:bookmarkStart w:id="801" w:name="_Toc151743458"/>
      <w:r w:rsidRPr="00F4442C">
        <w:rPr>
          <w:noProof/>
          <w:lang w:eastAsia="zh-CN"/>
        </w:rPr>
        <w:t>6.4</w:t>
      </w:r>
      <w:r w:rsidRPr="00F4442C">
        <w:t>.5.1</w:t>
      </w:r>
      <w:r w:rsidRPr="00F4442C">
        <w:tab/>
        <w:t>General</w:t>
      </w:r>
      <w:bookmarkEnd w:id="792"/>
      <w:bookmarkEnd w:id="793"/>
      <w:bookmarkEnd w:id="794"/>
      <w:bookmarkEnd w:id="801"/>
    </w:p>
    <w:p w14:paraId="15430C10" w14:textId="476F4E8D" w:rsidR="009B4E95" w:rsidRPr="00F4442C" w:rsidRDefault="009B4E95" w:rsidP="009B4E95">
      <w:pPr>
        <w:rPr>
          <w:noProof/>
        </w:rPr>
      </w:pPr>
      <w:r w:rsidRPr="00F4442C">
        <w:rPr>
          <w:noProof/>
        </w:rPr>
        <w:t>Notifications shall comply to clause 6.6 of 3GPP TS 29.549 </w:t>
      </w:r>
      <w:r w:rsidRPr="00F4442C">
        <w:t>[15]</w:t>
      </w:r>
      <w:r w:rsidRPr="00F4442C">
        <w:rPr>
          <w:noProof/>
        </w:rPr>
        <w:t>.</w:t>
      </w:r>
    </w:p>
    <w:p w14:paraId="48328FBD" w14:textId="77777777" w:rsidR="009B4E95" w:rsidRPr="00F4442C" w:rsidRDefault="009B4E95" w:rsidP="009B4E95">
      <w:pPr>
        <w:pStyle w:val="TH"/>
      </w:pPr>
      <w:r w:rsidRPr="00F4442C">
        <w:t>Table </w:t>
      </w:r>
      <w:r w:rsidRPr="00F4442C">
        <w:rPr>
          <w:noProof/>
          <w:lang w:eastAsia="zh-CN"/>
        </w:rPr>
        <w:t>6.4</w:t>
      </w:r>
      <w:r w:rsidRPr="00F4442C">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B4E95" w:rsidRPr="00F4442C" w14:paraId="135F4605" w14:textId="77777777" w:rsidTr="00197F6A">
        <w:trPr>
          <w:jc w:val="center"/>
        </w:trPr>
        <w:tc>
          <w:tcPr>
            <w:tcW w:w="979" w:type="pct"/>
            <w:shd w:val="clear" w:color="auto" w:fill="C0C0C0"/>
            <w:vAlign w:val="center"/>
            <w:hideMark/>
          </w:tcPr>
          <w:p w14:paraId="56C12A45" w14:textId="77777777" w:rsidR="009B4E95" w:rsidRPr="00F4442C" w:rsidRDefault="009B4E95" w:rsidP="00197F6A">
            <w:pPr>
              <w:pStyle w:val="TAH"/>
            </w:pPr>
            <w:r w:rsidRPr="00F4442C">
              <w:t>Notification</w:t>
            </w:r>
          </w:p>
        </w:tc>
        <w:tc>
          <w:tcPr>
            <w:tcW w:w="1077" w:type="pct"/>
            <w:shd w:val="clear" w:color="auto" w:fill="C0C0C0"/>
            <w:vAlign w:val="center"/>
            <w:hideMark/>
          </w:tcPr>
          <w:p w14:paraId="4B7F7899" w14:textId="77777777" w:rsidR="009B4E95" w:rsidRPr="00F4442C" w:rsidRDefault="009B4E95" w:rsidP="00197F6A">
            <w:pPr>
              <w:pStyle w:val="TAH"/>
            </w:pPr>
            <w:r w:rsidRPr="00F4442C">
              <w:t>Callback URI</w:t>
            </w:r>
          </w:p>
        </w:tc>
        <w:tc>
          <w:tcPr>
            <w:tcW w:w="736" w:type="pct"/>
            <w:shd w:val="clear" w:color="auto" w:fill="C0C0C0"/>
            <w:vAlign w:val="center"/>
            <w:hideMark/>
          </w:tcPr>
          <w:p w14:paraId="7442761F" w14:textId="77777777" w:rsidR="009B4E95" w:rsidRPr="00F4442C" w:rsidRDefault="009B4E95" w:rsidP="00197F6A">
            <w:pPr>
              <w:pStyle w:val="TAH"/>
            </w:pPr>
            <w:r w:rsidRPr="00F4442C">
              <w:t>HTTP method or custom operation</w:t>
            </w:r>
          </w:p>
        </w:tc>
        <w:tc>
          <w:tcPr>
            <w:tcW w:w="2207" w:type="pct"/>
            <w:shd w:val="clear" w:color="auto" w:fill="C0C0C0"/>
            <w:vAlign w:val="center"/>
            <w:hideMark/>
          </w:tcPr>
          <w:p w14:paraId="34BA7CB9" w14:textId="77777777" w:rsidR="009B4E95" w:rsidRPr="00F4442C" w:rsidRDefault="009B4E95" w:rsidP="00197F6A">
            <w:pPr>
              <w:pStyle w:val="TAH"/>
            </w:pPr>
            <w:r w:rsidRPr="00F4442C">
              <w:t>Description</w:t>
            </w:r>
          </w:p>
          <w:p w14:paraId="714F899D" w14:textId="77777777" w:rsidR="009B4E95" w:rsidRPr="00F4442C" w:rsidRDefault="009B4E95" w:rsidP="00197F6A">
            <w:pPr>
              <w:pStyle w:val="TAH"/>
            </w:pPr>
            <w:r w:rsidRPr="00F4442C">
              <w:t>(service operation)</w:t>
            </w:r>
          </w:p>
        </w:tc>
      </w:tr>
      <w:tr w:rsidR="009B4E95" w:rsidRPr="00F4442C" w14:paraId="1DE0A43F" w14:textId="77777777" w:rsidTr="00197F6A">
        <w:trPr>
          <w:jc w:val="center"/>
        </w:trPr>
        <w:tc>
          <w:tcPr>
            <w:tcW w:w="979" w:type="pct"/>
            <w:vAlign w:val="center"/>
          </w:tcPr>
          <w:p w14:paraId="490DFC91" w14:textId="77777777" w:rsidR="009B4E95" w:rsidRPr="00F4442C" w:rsidRDefault="009B4E95" w:rsidP="00197F6A">
            <w:pPr>
              <w:pStyle w:val="TAL"/>
              <w:rPr>
                <w:lang w:val="en-US"/>
              </w:rPr>
            </w:pPr>
            <w:r w:rsidRPr="00F4442C">
              <w:t>Policy Usage Notification</w:t>
            </w:r>
          </w:p>
        </w:tc>
        <w:tc>
          <w:tcPr>
            <w:tcW w:w="1077" w:type="pct"/>
            <w:vAlign w:val="center"/>
          </w:tcPr>
          <w:p w14:paraId="389F1CD8" w14:textId="77777777" w:rsidR="009B4E95" w:rsidRPr="00F4442C" w:rsidRDefault="009B4E95" w:rsidP="00197F6A">
            <w:pPr>
              <w:pStyle w:val="TAL"/>
              <w:rPr>
                <w:lang w:val="en-US"/>
              </w:rPr>
            </w:pPr>
            <w:r w:rsidRPr="00F4442C">
              <w:t>{notifUri}</w:t>
            </w:r>
          </w:p>
        </w:tc>
        <w:tc>
          <w:tcPr>
            <w:tcW w:w="736" w:type="pct"/>
            <w:vAlign w:val="center"/>
          </w:tcPr>
          <w:p w14:paraId="4B225FF6" w14:textId="77777777" w:rsidR="009B4E95" w:rsidRPr="00F4442C" w:rsidRDefault="009B4E95" w:rsidP="00197F6A">
            <w:pPr>
              <w:pStyle w:val="TAC"/>
              <w:rPr>
                <w:lang w:val="fr-FR"/>
              </w:rPr>
            </w:pPr>
            <w:r w:rsidRPr="00F4442C">
              <w:rPr>
                <w:lang w:val="fr-FR"/>
              </w:rPr>
              <w:t>POST</w:t>
            </w:r>
          </w:p>
        </w:tc>
        <w:tc>
          <w:tcPr>
            <w:tcW w:w="2207" w:type="pct"/>
            <w:vAlign w:val="center"/>
          </w:tcPr>
          <w:p w14:paraId="00C843E0" w14:textId="77777777" w:rsidR="009B4E95" w:rsidRPr="00F4442C" w:rsidRDefault="009B4E95" w:rsidP="00197F6A">
            <w:pPr>
              <w:pStyle w:val="TAL"/>
              <w:rPr>
                <w:lang w:val="en-US"/>
              </w:rPr>
            </w:pPr>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p>
        </w:tc>
      </w:tr>
    </w:tbl>
    <w:p w14:paraId="4E09BD62" w14:textId="77777777" w:rsidR="009B4E95" w:rsidRPr="00F4442C" w:rsidRDefault="009B4E95" w:rsidP="009B4E95">
      <w:pPr>
        <w:rPr>
          <w:noProof/>
        </w:rPr>
      </w:pPr>
    </w:p>
    <w:p w14:paraId="66B33C4B" w14:textId="77777777" w:rsidR="009B4E95" w:rsidRPr="00F4442C" w:rsidRDefault="009B4E95" w:rsidP="009B4E95">
      <w:pPr>
        <w:pStyle w:val="41"/>
      </w:pPr>
      <w:bookmarkStart w:id="802" w:name="_Toc151743459"/>
      <w:r w:rsidRPr="00F4442C">
        <w:rPr>
          <w:noProof/>
          <w:lang w:eastAsia="zh-CN"/>
        </w:rPr>
        <w:t>6.4</w:t>
      </w:r>
      <w:r w:rsidRPr="00F4442C">
        <w:t>.5.2</w:t>
      </w:r>
      <w:r w:rsidRPr="00F4442C">
        <w:tab/>
        <w:t>Policy Usage Notification</w:t>
      </w:r>
      <w:bookmarkEnd w:id="802"/>
    </w:p>
    <w:p w14:paraId="051CE9C2" w14:textId="77777777" w:rsidR="009B4E95" w:rsidRPr="00F4442C" w:rsidRDefault="009B4E95" w:rsidP="009B4E95">
      <w:pPr>
        <w:pStyle w:val="51"/>
        <w:rPr>
          <w:noProof/>
        </w:rPr>
      </w:pPr>
      <w:bookmarkStart w:id="803" w:name="_Toc151743460"/>
      <w:r w:rsidRPr="00F4442C">
        <w:rPr>
          <w:noProof/>
          <w:lang w:eastAsia="zh-CN"/>
        </w:rPr>
        <w:t>6.4</w:t>
      </w:r>
      <w:r w:rsidRPr="00F4442C">
        <w:t>.5.2</w:t>
      </w:r>
      <w:r w:rsidRPr="00F4442C">
        <w:rPr>
          <w:noProof/>
        </w:rPr>
        <w:t>.1</w:t>
      </w:r>
      <w:r w:rsidRPr="00F4442C">
        <w:rPr>
          <w:noProof/>
        </w:rPr>
        <w:tab/>
        <w:t>Description</w:t>
      </w:r>
      <w:bookmarkEnd w:id="803"/>
    </w:p>
    <w:p w14:paraId="41406927" w14:textId="77777777" w:rsidR="009B4E95" w:rsidRPr="00F4442C" w:rsidRDefault="009B4E95" w:rsidP="009B4E95">
      <w:pPr>
        <w:rPr>
          <w:noProof/>
        </w:rPr>
      </w:pPr>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p>
    <w:p w14:paraId="5F0EE76A" w14:textId="77777777" w:rsidR="009B4E95" w:rsidRPr="00F4442C" w:rsidRDefault="009B4E95" w:rsidP="009B4E95">
      <w:pPr>
        <w:pStyle w:val="51"/>
        <w:rPr>
          <w:noProof/>
        </w:rPr>
      </w:pPr>
      <w:bookmarkStart w:id="804" w:name="_Toc151743461"/>
      <w:r w:rsidRPr="00F4442C">
        <w:rPr>
          <w:noProof/>
          <w:lang w:eastAsia="zh-CN"/>
        </w:rPr>
        <w:t>6.4</w:t>
      </w:r>
      <w:r w:rsidRPr="00F4442C">
        <w:t>.5.2</w:t>
      </w:r>
      <w:r w:rsidRPr="00F4442C">
        <w:rPr>
          <w:noProof/>
        </w:rPr>
        <w:t>.2</w:t>
      </w:r>
      <w:r w:rsidRPr="00F4442C">
        <w:rPr>
          <w:noProof/>
        </w:rPr>
        <w:tab/>
        <w:t>Target URI</w:t>
      </w:r>
      <w:bookmarkEnd w:id="804"/>
    </w:p>
    <w:p w14:paraId="59D0BD13" w14:textId="77777777" w:rsidR="009B4E95" w:rsidRPr="00F4442C" w:rsidRDefault="009B4E95" w:rsidP="009B4E95">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w:t>
      </w:r>
      <w:r w:rsidRPr="00F4442C">
        <w:rPr>
          <w:noProof/>
          <w:lang w:eastAsia="zh-CN"/>
        </w:rPr>
        <w:t>6.4</w:t>
      </w:r>
      <w:r w:rsidRPr="00F4442C">
        <w:t>.5.2.2-1.</w:t>
      </w:r>
    </w:p>
    <w:p w14:paraId="37F26D80" w14:textId="77777777" w:rsidR="009B4E95" w:rsidRPr="00F4442C" w:rsidRDefault="009B4E95" w:rsidP="009B4E95">
      <w:pPr>
        <w:pStyle w:val="TH"/>
        <w:rPr>
          <w:rFonts w:cs="Arial"/>
          <w:noProof/>
        </w:rPr>
      </w:pPr>
      <w:r w:rsidRPr="00F4442C">
        <w:rPr>
          <w:noProof/>
        </w:rPr>
        <w:t>Table </w:t>
      </w:r>
      <w:r w:rsidRPr="00F4442C">
        <w:rPr>
          <w:noProof/>
          <w:lang w:eastAsia="zh-CN"/>
        </w:rPr>
        <w:t>6.4</w:t>
      </w:r>
      <w:r w:rsidRPr="00F4442C">
        <w:t>.5.2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B4E95" w:rsidRPr="00F4442C" w14:paraId="58D5B65E" w14:textId="77777777" w:rsidTr="00197F6A">
        <w:trPr>
          <w:jc w:val="center"/>
        </w:trPr>
        <w:tc>
          <w:tcPr>
            <w:tcW w:w="1924" w:type="dxa"/>
            <w:shd w:val="clear" w:color="auto" w:fill="C0C0C0"/>
            <w:vAlign w:val="center"/>
            <w:hideMark/>
          </w:tcPr>
          <w:p w14:paraId="6A5F9B0B" w14:textId="77777777" w:rsidR="009B4E95" w:rsidRPr="00F4442C" w:rsidRDefault="009B4E95" w:rsidP="00197F6A">
            <w:pPr>
              <w:pStyle w:val="TAH"/>
              <w:rPr>
                <w:noProof/>
              </w:rPr>
            </w:pPr>
            <w:r w:rsidRPr="00F4442C">
              <w:rPr>
                <w:noProof/>
              </w:rPr>
              <w:t>Name</w:t>
            </w:r>
          </w:p>
        </w:tc>
        <w:tc>
          <w:tcPr>
            <w:tcW w:w="7814" w:type="dxa"/>
            <w:shd w:val="clear" w:color="auto" w:fill="C0C0C0"/>
            <w:vAlign w:val="center"/>
            <w:hideMark/>
          </w:tcPr>
          <w:p w14:paraId="70CBE323" w14:textId="77777777" w:rsidR="009B4E95" w:rsidRPr="00F4442C" w:rsidRDefault="009B4E95" w:rsidP="00197F6A">
            <w:pPr>
              <w:pStyle w:val="TAH"/>
              <w:rPr>
                <w:noProof/>
              </w:rPr>
            </w:pPr>
            <w:r w:rsidRPr="00F4442C">
              <w:rPr>
                <w:noProof/>
              </w:rPr>
              <w:t>Definition</w:t>
            </w:r>
          </w:p>
        </w:tc>
      </w:tr>
      <w:tr w:rsidR="009B4E95" w:rsidRPr="00F4442C" w14:paraId="7F3AAC4B" w14:textId="77777777" w:rsidTr="00197F6A">
        <w:trPr>
          <w:jc w:val="center"/>
        </w:trPr>
        <w:tc>
          <w:tcPr>
            <w:tcW w:w="1924" w:type="dxa"/>
            <w:hideMark/>
          </w:tcPr>
          <w:p w14:paraId="19C20958" w14:textId="77777777" w:rsidR="009B4E95" w:rsidRPr="00F4442C" w:rsidRDefault="009B4E95" w:rsidP="00197F6A">
            <w:pPr>
              <w:pStyle w:val="TAL"/>
              <w:rPr>
                <w:noProof/>
              </w:rPr>
            </w:pPr>
            <w:r w:rsidRPr="00F4442C">
              <w:rPr>
                <w:noProof/>
              </w:rPr>
              <w:t>notifUri</w:t>
            </w:r>
          </w:p>
        </w:tc>
        <w:tc>
          <w:tcPr>
            <w:tcW w:w="7814" w:type="dxa"/>
            <w:vAlign w:val="center"/>
            <w:hideMark/>
          </w:tcPr>
          <w:p w14:paraId="43ED3C9A" w14:textId="77777777" w:rsidR="009B4E95" w:rsidRPr="00F4442C" w:rsidRDefault="009B4E95" w:rsidP="00197F6A">
            <w:pPr>
              <w:pStyle w:val="TAL"/>
              <w:rPr>
                <w:noProof/>
              </w:rPr>
            </w:pPr>
            <w:r w:rsidRPr="00F4442C">
              <w:rPr>
                <w:noProof/>
              </w:rPr>
              <w:t>Represents the callback URI encoded as a string formatted as a URI.</w:t>
            </w:r>
          </w:p>
        </w:tc>
      </w:tr>
    </w:tbl>
    <w:p w14:paraId="08F0BCF9" w14:textId="77777777" w:rsidR="009B4E95" w:rsidRPr="00F4442C" w:rsidRDefault="009B4E95" w:rsidP="009B4E95">
      <w:pPr>
        <w:rPr>
          <w:noProof/>
        </w:rPr>
      </w:pPr>
    </w:p>
    <w:p w14:paraId="168E5C86" w14:textId="77777777" w:rsidR="009B4E95" w:rsidRPr="00F4442C" w:rsidRDefault="009B4E95" w:rsidP="009B4E95">
      <w:pPr>
        <w:pStyle w:val="51"/>
        <w:rPr>
          <w:noProof/>
        </w:rPr>
      </w:pPr>
      <w:bookmarkStart w:id="805" w:name="_Toc151743462"/>
      <w:r w:rsidRPr="00F4442C">
        <w:rPr>
          <w:noProof/>
          <w:lang w:eastAsia="zh-CN"/>
        </w:rPr>
        <w:t>6.4</w:t>
      </w:r>
      <w:r w:rsidRPr="00F4442C">
        <w:t>.5.2</w:t>
      </w:r>
      <w:r w:rsidRPr="00F4442C">
        <w:rPr>
          <w:noProof/>
        </w:rPr>
        <w:t>.3</w:t>
      </w:r>
      <w:r w:rsidRPr="00F4442C">
        <w:rPr>
          <w:noProof/>
        </w:rPr>
        <w:tab/>
        <w:t>Standard Methods</w:t>
      </w:r>
      <w:bookmarkEnd w:id="805"/>
    </w:p>
    <w:p w14:paraId="6E803FC4" w14:textId="77777777" w:rsidR="009B4E95" w:rsidRPr="00F4442C" w:rsidRDefault="009B4E95" w:rsidP="009B4E95">
      <w:pPr>
        <w:pStyle w:val="H6"/>
        <w:rPr>
          <w:noProof/>
        </w:rPr>
      </w:pPr>
      <w:r w:rsidRPr="00F4442C">
        <w:rPr>
          <w:noProof/>
          <w:lang w:eastAsia="zh-CN"/>
        </w:rPr>
        <w:t>6.4</w:t>
      </w:r>
      <w:r w:rsidRPr="00F4442C">
        <w:t>.5.2.3</w:t>
      </w:r>
      <w:r w:rsidRPr="00F4442C">
        <w:rPr>
          <w:noProof/>
        </w:rPr>
        <w:t>.1</w:t>
      </w:r>
      <w:r w:rsidRPr="00F4442C">
        <w:rPr>
          <w:noProof/>
        </w:rPr>
        <w:tab/>
        <w:t>POST</w:t>
      </w:r>
    </w:p>
    <w:p w14:paraId="491B4028" w14:textId="77777777" w:rsidR="009B4E95" w:rsidRPr="00F4442C" w:rsidRDefault="009B4E95" w:rsidP="009B4E95">
      <w:pPr>
        <w:rPr>
          <w:noProof/>
        </w:rPr>
      </w:pPr>
      <w:r w:rsidRPr="00F4442C">
        <w:rPr>
          <w:noProof/>
        </w:rPr>
        <w:t>This method shall support the request data structures specified in table </w:t>
      </w:r>
      <w:r w:rsidRPr="00F4442C">
        <w:rPr>
          <w:noProof/>
          <w:lang w:eastAsia="zh-CN"/>
        </w:rPr>
        <w:t>6.4</w:t>
      </w:r>
      <w:r w:rsidRPr="00F4442C">
        <w:t>.5.2</w:t>
      </w:r>
      <w:r w:rsidRPr="00F4442C">
        <w:rPr>
          <w:noProof/>
        </w:rPr>
        <w:t>.3.1-1 and the response data structures and response codes specified in table </w:t>
      </w:r>
      <w:r w:rsidRPr="00F4442C">
        <w:rPr>
          <w:noProof/>
          <w:lang w:eastAsia="zh-CN"/>
        </w:rPr>
        <w:t>6.4</w:t>
      </w:r>
      <w:r w:rsidRPr="00F4442C">
        <w:t>.5.2</w:t>
      </w:r>
      <w:r w:rsidRPr="00F4442C">
        <w:rPr>
          <w:noProof/>
        </w:rPr>
        <w:t>.3.1-2.</w:t>
      </w:r>
    </w:p>
    <w:p w14:paraId="35792569" w14:textId="77777777" w:rsidR="009B4E95" w:rsidRPr="00F4442C" w:rsidRDefault="009B4E95" w:rsidP="009B4E95">
      <w:pPr>
        <w:pStyle w:val="TH"/>
        <w:rPr>
          <w:noProof/>
        </w:rPr>
      </w:pPr>
      <w:r w:rsidRPr="00F4442C">
        <w:rPr>
          <w:noProof/>
        </w:rPr>
        <w:t>Table </w:t>
      </w:r>
      <w:r w:rsidRPr="00F4442C">
        <w:rPr>
          <w:noProof/>
          <w:lang w:eastAsia="zh-CN"/>
        </w:rPr>
        <w:t>6.4</w:t>
      </w:r>
      <w:r w:rsidRPr="00F4442C">
        <w:t>.5.2</w:t>
      </w:r>
      <w:r w:rsidRPr="00F4442C">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B4E95" w:rsidRPr="00F4442C" w14:paraId="3170C2AD" w14:textId="77777777" w:rsidTr="00197F6A">
        <w:trPr>
          <w:jc w:val="center"/>
        </w:trPr>
        <w:tc>
          <w:tcPr>
            <w:tcW w:w="1835" w:type="dxa"/>
            <w:shd w:val="clear" w:color="auto" w:fill="C0C0C0"/>
            <w:vAlign w:val="center"/>
            <w:hideMark/>
          </w:tcPr>
          <w:p w14:paraId="039CEFAF" w14:textId="77777777" w:rsidR="009B4E95" w:rsidRPr="00F4442C" w:rsidRDefault="009B4E95" w:rsidP="00197F6A">
            <w:pPr>
              <w:pStyle w:val="TAH"/>
              <w:rPr>
                <w:noProof/>
              </w:rPr>
            </w:pPr>
            <w:r w:rsidRPr="00F4442C">
              <w:rPr>
                <w:noProof/>
              </w:rPr>
              <w:t>Data type</w:t>
            </w:r>
          </w:p>
        </w:tc>
        <w:tc>
          <w:tcPr>
            <w:tcW w:w="425" w:type="dxa"/>
            <w:shd w:val="clear" w:color="auto" w:fill="C0C0C0"/>
            <w:vAlign w:val="center"/>
            <w:hideMark/>
          </w:tcPr>
          <w:p w14:paraId="36A3CB71" w14:textId="77777777" w:rsidR="009B4E95" w:rsidRPr="00F4442C" w:rsidRDefault="009B4E95" w:rsidP="00197F6A">
            <w:pPr>
              <w:pStyle w:val="TAH"/>
              <w:rPr>
                <w:noProof/>
              </w:rPr>
            </w:pPr>
            <w:r w:rsidRPr="00F4442C">
              <w:rPr>
                <w:noProof/>
              </w:rPr>
              <w:t>P</w:t>
            </w:r>
          </w:p>
        </w:tc>
        <w:tc>
          <w:tcPr>
            <w:tcW w:w="1276" w:type="dxa"/>
            <w:shd w:val="clear" w:color="auto" w:fill="C0C0C0"/>
            <w:vAlign w:val="center"/>
            <w:hideMark/>
          </w:tcPr>
          <w:p w14:paraId="44C070BD" w14:textId="77777777" w:rsidR="009B4E95" w:rsidRPr="00F4442C" w:rsidRDefault="009B4E95" w:rsidP="00197F6A">
            <w:pPr>
              <w:pStyle w:val="TAH"/>
              <w:rPr>
                <w:noProof/>
              </w:rPr>
            </w:pPr>
            <w:r w:rsidRPr="00F4442C">
              <w:rPr>
                <w:noProof/>
              </w:rPr>
              <w:t>Cardinality</w:t>
            </w:r>
          </w:p>
        </w:tc>
        <w:tc>
          <w:tcPr>
            <w:tcW w:w="6143" w:type="dxa"/>
            <w:shd w:val="clear" w:color="auto" w:fill="C0C0C0"/>
            <w:vAlign w:val="center"/>
            <w:hideMark/>
          </w:tcPr>
          <w:p w14:paraId="25B1CF77" w14:textId="77777777" w:rsidR="009B4E95" w:rsidRPr="00F4442C" w:rsidRDefault="009B4E95" w:rsidP="00197F6A">
            <w:pPr>
              <w:pStyle w:val="TAH"/>
              <w:rPr>
                <w:noProof/>
              </w:rPr>
            </w:pPr>
            <w:r w:rsidRPr="00F4442C">
              <w:rPr>
                <w:noProof/>
              </w:rPr>
              <w:t>Description</w:t>
            </w:r>
          </w:p>
        </w:tc>
      </w:tr>
      <w:tr w:rsidR="009B4E95" w:rsidRPr="00F4442C" w14:paraId="43BEF5DF" w14:textId="77777777" w:rsidTr="00197F6A">
        <w:trPr>
          <w:jc w:val="center"/>
        </w:trPr>
        <w:tc>
          <w:tcPr>
            <w:tcW w:w="1835" w:type="dxa"/>
            <w:vAlign w:val="center"/>
            <w:hideMark/>
          </w:tcPr>
          <w:p w14:paraId="4DE93466" w14:textId="77777777" w:rsidR="009B4E95" w:rsidRPr="00F4442C" w:rsidRDefault="009B4E95" w:rsidP="00197F6A">
            <w:pPr>
              <w:pStyle w:val="TAL"/>
              <w:rPr>
                <w:noProof/>
              </w:rPr>
            </w:pPr>
            <w:r w:rsidRPr="00F4442C">
              <w:t>PolUsageNotif</w:t>
            </w:r>
          </w:p>
        </w:tc>
        <w:tc>
          <w:tcPr>
            <w:tcW w:w="425" w:type="dxa"/>
            <w:vAlign w:val="center"/>
            <w:hideMark/>
          </w:tcPr>
          <w:p w14:paraId="068C06D3" w14:textId="77777777" w:rsidR="009B4E95" w:rsidRPr="00F4442C" w:rsidRDefault="009B4E95" w:rsidP="00197F6A">
            <w:pPr>
              <w:pStyle w:val="TAC"/>
              <w:rPr>
                <w:noProof/>
              </w:rPr>
            </w:pPr>
            <w:r w:rsidRPr="00F4442C">
              <w:t>M</w:t>
            </w:r>
          </w:p>
        </w:tc>
        <w:tc>
          <w:tcPr>
            <w:tcW w:w="1276" w:type="dxa"/>
            <w:vAlign w:val="center"/>
            <w:hideMark/>
          </w:tcPr>
          <w:p w14:paraId="44EE70FE" w14:textId="77777777" w:rsidR="009B4E95" w:rsidRPr="00F4442C" w:rsidRDefault="009B4E95" w:rsidP="00197F6A">
            <w:pPr>
              <w:pStyle w:val="TAC"/>
              <w:rPr>
                <w:noProof/>
              </w:rPr>
            </w:pPr>
            <w:r w:rsidRPr="00F4442C">
              <w:t>1</w:t>
            </w:r>
          </w:p>
        </w:tc>
        <w:tc>
          <w:tcPr>
            <w:tcW w:w="6143" w:type="dxa"/>
            <w:vAlign w:val="center"/>
            <w:hideMark/>
          </w:tcPr>
          <w:p w14:paraId="0A719DCA" w14:textId="77777777" w:rsidR="009B4E95" w:rsidRPr="00F4442C" w:rsidRDefault="009B4E95" w:rsidP="00197F6A">
            <w:pPr>
              <w:pStyle w:val="TAL"/>
              <w:rPr>
                <w:noProof/>
              </w:rPr>
            </w:pPr>
            <w:r w:rsidRPr="00F4442C">
              <w:t>Represents the Policy Usage Notification.</w:t>
            </w:r>
          </w:p>
        </w:tc>
      </w:tr>
    </w:tbl>
    <w:p w14:paraId="0FEB3B4A" w14:textId="77777777" w:rsidR="009B4E95" w:rsidRPr="00F4442C" w:rsidRDefault="009B4E95" w:rsidP="009B4E95">
      <w:pPr>
        <w:rPr>
          <w:noProof/>
        </w:rPr>
      </w:pPr>
    </w:p>
    <w:p w14:paraId="4E4E401A" w14:textId="77777777" w:rsidR="009B4E95" w:rsidRPr="00F4442C" w:rsidRDefault="009B4E95" w:rsidP="009B4E95">
      <w:pPr>
        <w:pStyle w:val="TH"/>
        <w:rPr>
          <w:noProof/>
        </w:rPr>
      </w:pPr>
      <w:r w:rsidRPr="00F4442C">
        <w:rPr>
          <w:noProof/>
        </w:rPr>
        <w:lastRenderedPageBreak/>
        <w:t>Table </w:t>
      </w:r>
      <w:r w:rsidRPr="00F4442C">
        <w:rPr>
          <w:noProof/>
          <w:lang w:eastAsia="zh-CN"/>
        </w:rPr>
        <w:t>6.4</w:t>
      </w:r>
      <w:r w:rsidRPr="00F4442C">
        <w:t>.5.2</w:t>
      </w:r>
      <w:r w:rsidRPr="00F4442C">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B4E95" w:rsidRPr="00F4442C" w14:paraId="1EB5C3EA" w14:textId="77777777" w:rsidTr="00197F6A">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FE0475" w14:textId="77777777" w:rsidR="009B4E95" w:rsidRPr="00F4442C" w:rsidRDefault="009B4E95" w:rsidP="00197F6A">
            <w:pPr>
              <w:pStyle w:val="TAH"/>
              <w:rPr>
                <w:noProof/>
              </w:rPr>
            </w:pPr>
            <w:r w:rsidRPr="00F4442C">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FDBC44" w14:textId="77777777" w:rsidR="009B4E95" w:rsidRPr="00F4442C" w:rsidRDefault="009B4E95" w:rsidP="00197F6A">
            <w:pPr>
              <w:pStyle w:val="TAH"/>
              <w:rPr>
                <w:noProof/>
              </w:rPr>
            </w:pPr>
            <w:r w:rsidRPr="00F4442C">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C6CA6" w14:textId="77777777" w:rsidR="009B4E95" w:rsidRPr="00F4442C" w:rsidRDefault="009B4E95" w:rsidP="00197F6A">
            <w:pPr>
              <w:pStyle w:val="TAH"/>
              <w:rPr>
                <w:noProof/>
              </w:rPr>
            </w:pPr>
            <w:r w:rsidRPr="00F4442C">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0DE2A" w14:textId="77777777" w:rsidR="009B4E95" w:rsidRPr="00F4442C" w:rsidRDefault="009B4E95" w:rsidP="00197F6A">
            <w:pPr>
              <w:pStyle w:val="TAH"/>
              <w:rPr>
                <w:noProof/>
              </w:rPr>
            </w:pPr>
            <w:r w:rsidRPr="00F4442C">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67E480" w14:textId="77777777" w:rsidR="009B4E95" w:rsidRPr="00F4442C" w:rsidRDefault="009B4E95" w:rsidP="00197F6A">
            <w:pPr>
              <w:pStyle w:val="TAH"/>
              <w:rPr>
                <w:noProof/>
              </w:rPr>
            </w:pPr>
            <w:r w:rsidRPr="00F4442C">
              <w:rPr>
                <w:noProof/>
              </w:rPr>
              <w:t>Description</w:t>
            </w:r>
          </w:p>
        </w:tc>
      </w:tr>
      <w:tr w:rsidR="009B4E95" w:rsidRPr="00F4442C" w14:paraId="7F6298C5" w14:textId="77777777" w:rsidTr="00197F6A">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E29B170" w14:textId="77777777" w:rsidR="009B4E95" w:rsidRPr="00F4442C" w:rsidRDefault="009B4E95" w:rsidP="00197F6A">
            <w:pPr>
              <w:pStyle w:val="TAL"/>
              <w:rPr>
                <w:noProof/>
              </w:rPr>
            </w:pPr>
            <w:r w:rsidRPr="00F4442C">
              <w:t>n/a</w:t>
            </w:r>
          </w:p>
        </w:tc>
        <w:tc>
          <w:tcPr>
            <w:tcW w:w="425" w:type="dxa"/>
            <w:tcBorders>
              <w:top w:val="single" w:sz="6" w:space="0" w:color="auto"/>
              <w:left w:val="single" w:sz="6" w:space="0" w:color="auto"/>
              <w:bottom w:val="single" w:sz="6" w:space="0" w:color="auto"/>
              <w:right w:val="single" w:sz="6" w:space="0" w:color="auto"/>
            </w:tcBorders>
            <w:vAlign w:val="center"/>
          </w:tcPr>
          <w:p w14:paraId="6088EFD3" w14:textId="77777777" w:rsidR="009B4E95" w:rsidRPr="00F4442C" w:rsidRDefault="009B4E95" w:rsidP="00197F6A">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0655F34" w14:textId="77777777" w:rsidR="009B4E95" w:rsidRPr="00F4442C" w:rsidRDefault="009B4E95" w:rsidP="00197F6A">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C01F06F" w14:textId="77777777" w:rsidR="009B4E95" w:rsidRPr="00F4442C" w:rsidRDefault="009B4E95" w:rsidP="00197F6A">
            <w:pPr>
              <w:pStyle w:val="TAL"/>
              <w:rPr>
                <w:noProof/>
              </w:rPr>
            </w:pPr>
            <w:r w:rsidRPr="00F4442C">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0171A20E" w14:textId="77777777" w:rsidR="009B4E95" w:rsidRPr="00F4442C" w:rsidRDefault="009B4E95" w:rsidP="00197F6A">
            <w:pPr>
              <w:pStyle w:val="TAL"/>
              <w:rPr>
                <w:noProof/>
              </w:rPr>
            </w:pPr>
            <w:r w:rsidRPr="00F4442C">
              <w:t>Successful case. The Policy Usage Notification is successfully received.</w:t>
            </w:r>
          </w:p>
        </w:tc>
      </w:tr>
      <w:tr w:rsidR="009B4E95" w:rsidRPr="00F4442C" w14:paraId="6D43B339"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48BCBC9" w14:textId="77777777" w:rsidR="009B4E95" w:rsidRPr="00F4442C" w:rsidRDefault="009B4E95" w:rsidP="00197F6A">
            <w:pPr>
              <w:pStyle w:val="TAL"/>
            </w:pPr>
            <w:r w:rsidRPr="00F4442C">
              <w:t>n/a</w:t>
            </w:r>
          </w:p>
        </w:tc>
        <w:tc>
          <w:tcPr>
            <w:tcW w:w="425" w:type="dxa"/>
            <w:vAlign w:val="center"/>
          </w:tcPr>
          <w:p w14:paraId="02159399" w14:textId="77777777" w:rsidR="009B4E95" w:rsidRPr="00F4442C" w:rsidRDefault="009B4E95" w:rsidP="00197F6A">
            <w:pPr>
              <w:pStyle w:val="TAC"/>
            </w:pPr>
          </w:p>
        </w:tc>
        <w:tc>
          <w:tcPr>
            <w:tcW w:w="1276" w:type="dxa"/>
            <w:vAlign w:val="center"/>
          </w:tcPr>
          <w:p w14:paraId="10CC0331" w14:textId="77777777" w:rsidR="009B4E95" w:rsidRPr="00F4442C" w:rsidRDefault="009B4E95" w:rsidP="00197F6A">
            <w:pPr>
              <w:pStyle w:val="TAC"/>
            </w:pPr>
          </w:p>
        </w:tc>
        <w:tc>
          <w:tcPr>
            <w:tcW w:w="1842" w:type="dxa"/>
            <w:vAlign w:val="center"/>
          </w:tcPr>
          <w:p w14:paraId="7DA32187" w14:textId="77777777" w:rsidR="009B4E95" w:rsidRPr="00F4442C" w:rsidRDefault="009B4E95" w:rsidP="00197F6A">
            <w:pPr>
              <w:pStyle w:val="TAL"/>
            </w:pPr>
            <w:r w:rsidRPr="00F4442C">
              <w:t>307 Temporary Redirect</w:t>
            </w:r>
          </w:p>
        </w:tc>
        <w:tc>
          <w:tcPr>
            <w:tcW w:w="4592" w:type="dxa"/>
            <w:vAlign w:val="center"/>
          </w:tcPr>
          <w:p w14:paraId="764A27C2" w14:textId="77777777" w:rsidR="009B4E95" w:rsidRPr="00F4442C" w:rsidRDefault="009B4E95" w:rsidP="00197F6A">
            <w:pPr>
              <w:pStyle w:val="TAL"/>
            </w:pPr>
            <w:r w:rsidRPr="00F4442C">
              <w:t>Temporary redirection.</w:t>
            </w:r>
          </w:p>
          <w:p w14:paraId="15E43717" w14:textId="77777777" w:rsidR="009B4E95" w:rsidRPr="00F4442C" w:rsidRDefault="009B4E95" w:rsidP="00197F6A">
            <w:pPr>
              <w:pStyle w:val="TAL"/>
            </w:pPr>
          </w:p>
          <w:p w14:paraId="6F221956" w14:textId="77777777" w:rsidR="009B4E95" w:rsidRPr="00F4442C" w:rsidRDefault="009B4E95" w:rsidP="00197F6A">
            <w:pPr>
              <w:pStyle w:val="TAL"/>
            </w:pPr>
            <w:r w:rsidRPr="00F4442C">
              <w:t>The response shall include a Location header field containing an alternative URI representing the end point of an alternative service consumer where the notification should be sent.</w:t>
            </w:r>
          </w:p>
          <w:p w14:paraId="0A32E9FD" w14:textId="77777777" w:rsidR="009B4E95" w:rsidRPr="00F4442C" w:rsidRDefault="009B4E95" w:rsidP="00197F6A">
            <w:pPr>
              <w:pStyle w:val="TAL"/>
            </w:pPr>
          </w:p>
          <w:p w14:paraId="5E473832" w14:textId="77777777" w:rsidR="009B4E95" w:rsidRPr="00F4442C" w:rsidRDefault="009B4E95" w:rsidP="00197F6A">
            <w:pPr>
              <w:pStyle w:val="TAL"/>
            </w:pPr>
            <w:r w:rsidRPr="00F4442C">
              <w:t>Redirection handling is described in clause 5.2.10 of 3GPP TS 29.122 [3].</w:t>
            </w:r>
          </w:p>
        </w:tc>
      </w:tr>
      <w:tr w:rsidR="009B4E95" w:rsidRPr="00F4442C" w14:paraId="530C474F"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93F8279" w14:textId="77777777" w:rsidR="009B4E95" w:rsidRPr="00F4442C" w:rsidRDefault="009B4E95" w:rsidP="00197F6A">
            <w:pPr>
              <w:pStyle w:val="TAL"/>
            </w:pPr>
            <w:r w:rsidRPr="00F4442C">
              <w:t>n/a</w:t>
            </w:r>
          </w:p>
        </w:tc>
        <w:tc>
          <w:tcPr>
            <w:tcW w:w="425" w:type="dxa"/>
            <w:vAlign w:val="center"/>
          </w:tcPr>
          <w:p w14:paraId="747D4408" w14:textId="77777777" w:rsidR="009B4E95" w:rsidRPr="00F4442C" w:rsidRDefault="009B4E95" w:rsidP="00197F6A">
            <w:pPr>
              <w:pStyle w:val="TAC"/>
            </w:pPr>
          </w:p>
        </w:tc>
        <w:tc>
          <w:tcPr>
            <w:tcW w:w="1276" w:type="dxa"/>
            <w:vAlign w:val="center"/>
          </w:tcPr>
          <w:p w14:paraId="04A7CC37" w14:textId="77777777" w:rsidR="009B4E95" w:rsidRPr="00F4442C" w:rsidRDefault="009B4E95" w:rsidP="00197F6A">
            <w:pPr>
              <w:pStyle w:val="TAC"/>
            </w:pPr>
          </w:p>
        </w:tc>
        <w:tc>
          <w:tcPr>
            <w:tcW w:w="1842" w:type="dxa"/>
            <w:vAlign w:val="center"/>
          </w:tcPr>
          <w:p w14:paraId="3451FD46" w14:textId="77777777" w:rsidR="009B4E95" w:rsidRPr="00F4442C" w:rsidRDefault="009B4E95" w:rsidP="00197F6A">
            <w:pPr>
              <w:pStyle w:val="TAL"/>
            </w:pPr>
            <w:r w:rsidRPr="00F4442C">
              <w:t>308 Permanent Redirect</w:t>
            </w:r>
          </w:p>
        </w:tc>
        <w:tc>
          <w:tcPr>
            <w:tcW w:w="4592" w:type="dxa"/>
            <w:vAlign w:val="center"/>
          </w:tcPr>
          <w:p w14:paraId="486E2F1C" w14:textId="77777777" w:rsidR="009B4E95" w:rsidRPr="00F4442C" w:rsidRDefault="009B4E95" w:rsidP="00197F6A">
            <w:pPr>
              <w:pStyle w:val="TAL"/>
            </w:pPr>
            <w:r w:rsidRPr="00F4442C">
              <w:t>Permanent redirection.</w:t>
            </w:r>
          </w:p>
          <w:p w14:paraId="4612265B" w14:textId="77777777" w:rsidR="009B4E95" w:rsidRPr="00F4442C" w:rsidRDefault="009B4E95" w:rsidP="00197F6A">
            <w:pPr>
              <w:pStyle w:val="TAL"/>
            </w:pPr>
          </w:p>
          <w:p w14:paraId="41563B17" w14:textId="77777777" w:rsidR="009B4E95" w:rsidRPr="00F4442C" w:rsidRDefault="009B4E95" w:rsidP="00197F6A">
            <w:pPr>
              <w:pStyle w:val="TAL"/>
            </w:pPr>
            <w:r w:rsidRPr="00F4442C">
              <w:t>The response shall include a Location header field containing an alternative URI representing the end point of an alternative service consumer where the notification should be sent.</w:t>
            </w:r>
          </w:p>
          <w:p w14:paraId="2425A684" w14:textId="77777777" w:rsidR="009B4E95" w:rsidRPr="00F4442C" w:rsidRDefault="009B4E95" w:rsidP="00197F6A">
            <w:pPr>
              <w:pStyle w:val="TAL"/>
            </w:pPr>
          </w:p>
          <w:p w14:paraId="5371E287" w14:textId="77777777" w:rsidR="009B4E95" w:rsidRPr="00F4442C" w:rsidRDefault="009B4E95" w:rsidP="00197F6A">
            <w:pPr>
              <w:pStyle w:val="TAL"/>
            </w:pPr>
            <w:r w:rsidRPr="00F4442C">
              <w:t>Redirection handling is described in clause 5.2.10 of 3GPP TS 29.122 [3].</w:t>
            </w:r>
          </w:p>
        </w:tc>
      </w:tr>
      <w:tr w:rsidR="009B4E95" w:rsidRPr="00F4442C" w14:paraId="5B4B0EAD" w14:textId="77777777" w:rsidTr="00197F6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9187B9E" w14:textId="77777777" w:rsidR="009B4E95" w:rsidRPr="00F4442C" w:rsidRDefault="009B4E95" w:rsidP="00197F6A">
            <w:pPr>
              <w:pStyle w:val="TAN"/>
              <w:rPr>
                <w:noProof/>
              </w:rPr>
            </w:pPr>
            <w:r w:rsidRPr="00F4442C">
              <w:t>NOTE:</w:t>
            </w:r>
            <w:r w:rsidRPr="00F4442C">
              <w:rPr>
                <w:noProof/>
              </w:rPr>
              <w:tab/>
              <w:t xml:space="preserve">The mandatory </w:t>
            </w:r>
            <w:r w:rsidRPr="00F4442C">
              <w:t>HTTP error status codes for the HTTP POST method listed in table 5.2.6-1 of 3GPP TS 29.122 [2] also apply.</w:t>
            </w:r>
          </w:p>
        </w:tc>
      </w:tr>
    </w:tbl>
    <w:p w14:paraId="697ED81D" w14:textId="77777777" w:rsidR="009B4E95" w:rsidRPr="00F4442C" w:rsidRDefault="009B4E95" w:rsidP="009B4E95">
      <w:pPr>
        <w:rPr>
          <w:noProof/>
        </w:rPr>
      </w:pPr>
    </w:p>
    <w:p w14:paraId="4235C580" w14:textId="77777777" w:rsidR="009B4E95" w:rsidRPr="00F4442C" w:rsidRDefault="009B4E95" w:rsidP="009B4E95">
      <w:pPr>
        <w:pStyle w:val="TH"/>
      </w:pPr>
      <w:r w:rsidRPr="00F4442C">
        <w:t>Table </w:t>
      </w:r>
      <w:r w:rsidRPr="00F4442C">
        <w:rPr>
          <w:noProof/>
          <w:lang w:eastAsia="zh-CN"/>
        </w:rPr>
        <w:t>6.4</w:t>
      </w:r>
      <w:r w:rsidRPr="00F4442C">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4CB66389" w14:textId="77777777" w:rsidTr="00197F6A">
        <w:trPr>
          <w:jc w:val="center"/>
        </w:trPr>
        <w:tc>
          <w:tcPr>
            <w:tcW w:w="825" w:type="pct"/>
            <w:shd w:val="clear" w:color="auto" w:fill="C0C0C0"/>
          </w:tcPr>
          <w:p w14:paraId="23E687BC" w14:textId="77777777" w:rsidR="009B4E95" w:rsidRPr="00F4442C" w:rsidRDefault="009B4E95" w:rsidP="00197F6A">
            <w:pPr>
              <w:pStyle w:val="TAH"/>
            </w:pPr>
            <w:r w:rsidRPr="00F4442C">
              <w:t>Name</w:t>
            </w:r>
          </w:p>
        </w:tc>
        <w:tc>
          <w:tcPr>
            <w:tcW w:w="732" w:type="pct"/>
            <w:shd w:val="clear" w:color="auto" w:fill="C0C0C0"/>
          </w:tcPr>
          <w:p w14:paraId="5DF1EEAB" w14:textId="77777777" w:rsidR="009B4E95" w:rsidRPr="00F4442C" w:rsidRDefault="009B4E95" w:rsidP="00197F6A">
            <w:pPr>
              <w:pStyle w:val="TAH"/>
            </w:pPr>
            <w:r w:rsidRPr="00F4442C">
              <w:t>Data type</w:t>
            </w:r>
          </w:p>
        </w:tc>
        <w:tc>
          <w:tcPr>
            <w:tcW w:w="217" w:type="pct"/>
            <w:shd w:val="clear" w:color="auto" w:fill="C0C0C0"/>
          </w:tcPr>
          <w:p w14:paraId="255DF8E1" w14:textId="77777777" w:rsidR="009B4E95" w:rsidRPr="00F4442C" w:rsidRDefault="009B4E95" w:rsidP="00197F6A">
            <w:pPr>
              <w:pStyle w:val="TAH"/>
            </w:pPr>
            <w:r w:rsidRPr="00F4442C">
              <w:t>P</w:t>
            </w:r>
          </w:p>
        </w:tc>
        <w:tc>
          <w:tcPr>
            <w:tcW w:w="581" w:type="pct"/>
            <w:shd w:val="clear" w:color="auto" w:fill="C0C0C0"/>
          </w:tcPr>
          <w:p w14:paraId="212192A7" w14:textId="77777777" w:rsidR="009B4E95" w:rsidRPr="00F4442C" w:rsidRDefault="009B4E95" w:rsidP="00197F6A">
            <w:pPr>
              <w:pStyle w:val="TAH"/>
            </w:pPr>
            <w:r w:rsidRPr="00F4442C">
              <w:t>Cardinality</w:t>
            </w:r>
          </w:p>
        </w:tc>
        <w:tc>
          <w:tcPr>
            <w:tcW w:w="2645" w:type="pct"/>
            <w:shd w:val="clear" w:color="auto" w:fill="C0C0C0"/>
            <w:vAlign w:val="center"/>
          </w:tcPr>
          <w:p w14:paraId="2003CC03" w14:textId="77777777" w:rsidR="009B4E95" w:rsidRPr="00F4442C" w:rsidRDefault="009B4E95" w:rsidP="00197F6A">
            <w:pPr>
              <w:pStyle w:val="TAH"/>
            </w:pPr>
            <w:r w:rsidRPr="00F4442C">
              <w:t>Description</w:t>
            </w:r>
          </w:p>
        </w:tc>
      </w:tr>
      <w:tr w:rsidR="009B4E95" w:rsidRPr="00F4442C" w14:paraId="6CB49C5D" w14:textId="77777777" w:rsidTr="00197F6A">
        <w:trPr>
          <w:jc w:val="center"/>
        </w:trPr>
        <w:tc>
          <w:tcPr>
            <w:tcW w:w="825" w:type="pct"/>
            <w:shd w:val="clear" w:color="auto" w:fill="auto"/>
            <w:vAlign w:val="center"/>
          </w:tcPr>
          <w:p w14:paraId="0C154D73" w14:textId="77777777" w:rsidR="009B4E95" w:rsidRPr="00F4442C" w:rsidRDefault="009B4E95" w:rsidP="00197F6A">
            <w:pPr>
              <w:pStyle w:val="TAL"/>
            </w:pPr>
            <w:r w:rsidRPr="00F4442C">
              <w:t>Location</w:t>
            </w:r>
          </w:p>
        </w:tc>
        <w:tc>
          <w:tcPr>
            <w:tcW w:w="732" w:type="pct"/>
            <w:vAlign w:val="center"/>
          </w:tcPr>
          <w:p w14:paraId="2848DD9D" w14:textId="77777777" w:rsidR="009B4E95" w:rsidRPr="00F4442C" w:rsidRDefault="009B4E95" w:rsidP="00197F6A">
            <w:pPr>
              <w:pStyle w:val="TAL"/>
            </w:pPr>
            <w:r w:rsidRPr="00F4442C">
              <w:t>string</w:t>
            </w:r>
          </w:p>
        </w:tc>
        <w:tc>
          <w:tcPr>
            <w:tcW w:w="217" w:type="pct"/>
            <w:vAlign w:val="center"/>
          </w:tcPr>
          <w:p w14:paraId="0E6AA9A7" w14:textId="77777777" w:rsidR="009B4E95" w:rsidRPr="00F4442C" w:rsidRDefault="009B4E95" w:rsidP="00197F6A">
            <w:pPr>
              <w:pStyle w:val="TAC"/>
            </w:pPr>
            <w:r w:rsidRPr="00F4442C">
              <w:t>M</w:t>
            </w:r>
          </w:p>
        </w:tc>
        <w:tc>
          <w:tcPr>
            <w:tcW w:w="581" w:type="pct"/>
            <w:vAlign w:val="center"/>
          </w:tcPr>
          <w:p w14:paraId="2CFB2870" w14:textId="77777777" w:rsidR="009B4E95" w:rsidRPr="00F4442C" w:rsidRDefault="009B4E95" w:rsidP="00197F6A">
            <w:pPr>
              <w:pStyle w:val="TAC"/>
            </w:pPr>
            <w:r w:rsidRPr="00F4442C">
              <w:t>1</w:t>
            </w:r>
          </w:p>
        </w:tc>
        <w:tc>
          <w:tcPr>
            <w:tcW w:w="2645" w:type="pct"/>
            <w:shd w:val="clear" w:color="auto" w:fill="auto"/>
            <w:vAlign w:val="center"/>
          </w:tcPr>
          <w:p w14:paraId="3A4B1014" w14:textId="77777777" w:rsidR="009B4E95" w:rsidRPr="00F4442C" w:rsidRDefault="009B4E95" w:rsidP="00197F6A">
            <w:pPr>
              <w:pStyle w:val="TAL"/>
            </w:pPr>
            <w:r w:rsidRPr="00F4442C">
              <w:t>Contains an alternative URI representing the end point of an alternative service consumer towards which the notification should be redirected.</w:t>
            </w:r>
          </w:p>
        </w:tc>
      </w:tr>
    </w:tbl>
    <w:p w14:paraId="67DF9877" w14:textId="77777777" w:rsidR="009B4E95" w:rsidRPr="00F4442C" w:rsidRDefault="009B4E95" w:rsidP="009B4E95"/>
    <w:p w14:paraId="07E8F0AA" w14:textId="77777777" w:rsidR="009B4E95" w:rsidRPr="00F4442C" w:rsidRDefault="009B4E95" w:rsidP="009B4E95">
      <w:pPr>
        <w:pStyle w:val="TH"/>
      </w:pPr>
      <w:r w:rsidRPr="00F4442C">
        <w:t>Table </w:t>
      </w:r>
      <w:r w:rsidRPr="00F4442C">
        <w:rPr>
          <w:noProof/>
          <w:lang w:eastAsia="zh-CN"/>
        </w:rPr>
        <w:t>6.4</w:t>
      </w:r>
      <w:r w:rsidRPr="00F4442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1C0A4CC7" w14:textId="77777777" w:rsidTr="00197F6A">
        <w:trPr>
          <w:jc w:val="center"/>
        </w:trPr>
        <w:tc>
          <w:tcPr>
            <w:tcW w:w="825" w:type="pct"/>
            <w:shd w:val="clear" w:color="auto" w:fill="C0C0C0"/>
          </w:tcPr>
          <w:p w14:paraId="0E655EA9" w14:textId="77777777" w:rsidR="009B4E95" w:rsidRPr="00F4442C" w:rsidRDefault="009B4E95" w:rsidP="00197F6A">
            <w:pPr>
              <w:pStyle w:val="TAH"/>
            </w:pPr>
            <w:r w:rsidRPr="00F4442C">
              <w:t>Name</w:t>
            </w:r>
          </w:p>
        </w:tc>
        <w:tc>
          <w:tcPr>
            <w:tcW w:w="732" w:type="pct"/>
            <w:shd w:val="clear" w:color="auto" w:fill="C0C0C0"/>
          </w:tcPr>
          <w:p w14:paraId="61ED3603" w14:textId="77777777" w:rsidR="009B4E95" w:rsidRPr="00F4442C" w:rsidRDefault="009B4E95" w:rsidP="00197F6A">
            <w:pPr>
              <w:pStyle w:val="TAH"/>
            </w:pPr>
            <w:r w:rsidRPr="00F4442C">
              <w:t>Data type</w:t>
            </w:r>
          </w:p>
        </w:tc>
        <w:tc>
          <w:tcPr>
            <w:tcW w:w="217" w:type="pct"/>
            <w:shd w:val="clear" w:color="auto" w:fill="C0C0C0"/>
          </w:tcPr>
          <w:p w14:paraId="643DE8E7" w14:textId="77777777" w:rsidR="009B4E95" w:rsidRPr="00F4442C" w:rsidRDefault="009B4E95" w:rsidP="00197F6A">
            <w:pPr>
              <w:pStyle w:val="TAH"/>
            </w:pPr>
            <w:r w:rsidRPr="00F4442C">
              <w:t>P</w:t>
            </w:r>
          </w:p>
        </w:tc>
        <w:tc>
          <w:tcPr>
            <w:tcW w:w="581" w:type="pct"/>
            <w:shd w:val="clear" w:color="auto" w:fill="C0C0C0"/>
          </w:tcPr>
          <w:p w14:paraId="361CE1A0" w14:textId="77777777" w:rsidR="009B4E95" w:rsidRPr="00F4442C" w:rsidRDefault="009B4E95" w:rsidP="00197F6A">
            <w:pPr>
              <w:pStyle w:val="TAH"/>
            </w:pPr>
            <w:r w:rsidRPr="00F4442C">
              <w:t>Cardinality</w:t>
            </w:r>
          </w:p>
        </w:tc>
        <w:tc>
          <w:tcPr>
            <w:tcW w:w="2645" w:type="pct"/>
            <w:shd w:val="clear" w:color="auto" w:fill="C0C0C0"/>
            <w:vAlign w:val="center"/>
          </w:tcPr>
          <w:p w14:paraId="0D088CB2" w14:textId="77777777" w:rsidR="009B4E95" w:rsidRPr="00F4442C" w:rsidRDefault="009B4E95" w:rsidP="00197F6A">
            <w:pPr>
              <w:pStyle w:val="TAH"/>
            </w:pPr>
            <w:r w:rsidRPr="00F4442C">
              <w:t>Description</w:t>
            </w:r>
          </w:p>
        </w:tc>
      </w:tr>
      <w:tr w:rsidR="009B4E95" w:rsidRPr="00F4442C" w14:paraId="6465A9EB" w14:textId="77777777" w:rsidTr="00197F6A">
        <w:trPr>
          <w:jc w:val="center"/>
        </w:trPr>
        <w:tc>
          <w:tcPr>
            <w:tcW w:w="825" w:type="pct"/>
            <w:shd w:val="clear" w:color="auto" w:fill="auto"/>
            <w:vAlign w:val="center"/>
          </w:tcPr>
          <w:p w14:paraId="5230260A" w14:textId="77777777" w:rsidR="009B4E95" w:rsidRPr="00F4442C" w:rsidRDefault="009B4E95" w:rsidP="00197F6A">
            <w:pPr>
              <w:pStyle w:val="TAL"/>
            </w:pPr>
            <w:r w:rsidRPr="00F4442C">
              <w:t>Location</w:t>
            </w:r>
          </w:p>
        </w:tc>
        <w:tc>
          <w:tcPr>
            <w:tcW w:w="732" w:type="pct"/>
            <w:vAlign w:val="center"/>
          </w:tcPr>
          <w:p w14:paraId="1C302CDF" w14:textId="77777777" w:rsidR="009B4E95" w:rsidRPr="00F4442C" w:rsidRDefault="009B4E95" w:rsidP="00197F6A">
            <w:pPr>
              <w:pStyle w:val="TAL"/>
            </w:pPr>
            <w:r w:rsidRPr="00F4442C">
              <w:t>string</w:t>
            </w:r>
          </w:p>
        </w:tc>
        <w:tc>
          <w:tcPr>
            <w:tcW w:w="217" w:type="pct"/>
            <w:vAlign w:val="center"/>
          </w:tcPr>
          <w:p w14:paraId="7F361550" w14:textId="77777777" w:rsidR="009B4E95" w:rsidRPr="00F4442C" w:rsidRDefault="009B4E95" w:rsidP="00197F6A">
            <w:pPr>
              <w:pStyle w:val="TAC"/>
            </w:pPr>
            <w:r w:rsidRPr="00F4442C">
              <w:t>M</w:t>
            </w:r>
          </w:p>
        </w:tc>
        <w:tc>
          <w:tcPr>
            <w:tcW w:w="581" w:type="pct"/>
            <w:vAlign w:val="center"/>
          </w:tcPr>
          <w:p w14:paraId="58DCA801" w14:textId="77777777" w:rsidR="009B4E95" w:rsidRPr="00F4442C" w:rsidRDefault="009B4E95" w:rsidP="00197F6A">
            <w:pPr>
              <w:pStyle w:val="TAC"/>
            </w:pPr>
            <w:r w:rsidRPr="00F4442C">
              <w:t>1</w:t>
            </w:r>
          </w:p>
        </w:tc>
        <w:tc>
          <w:tcPr>
            <w:tcW w:w="2645" w:type="pct"/>
            <w:shd w:val="clear" w:color="auto" w:fill="auto"/>
            <w:vAlign w:val="center"/>
          </w:tcPr>
          <w:p w14:paraId="242617A4" w14:textId="77777777" w:rsidR="009B4E95" w:rsidRPr="00F4442C" w:rsidRDefault="009B4E95" w:rsidP="00197F6A">
            <w:pPr>
              <w:pStyle w:val="TAL"/>
            </w:pPr>
            <w:r w:rsidRPr="00F4442C">
              <w:t>Contains an alternative URI representing the end point of an alternative service consumer towards which the notification should be redirected.</w:t>
            </w:r>
          </w:p>
        </w:tc>
      </w:tr>
    </w:tbl>
    <w:p w14:paraId="2B34972E" w14:textId="77777777" w:rsidR="009B4E95" w:rsidRPr="00F4442C" w:rsidRDefault="009B4E95" w:rsidP="009B4E95">
      <w:pPr>
        <w:rPr>
          <w:lang w:eastAsia="zh-CN"/>
        </w:rPr>
      </w:pPr>
    </w:p>
    <w:p w14:paraId="1B988E63" w14:textId="77777777" w:rsidR="009B4E95" w:rsidRPr="00F4442C" w:rsidRDefault="009B4E95" w:rsidP="009B4E95">
      <w:pPr>
        <w:pStyle w:val="31"/>
      </w:pPr>
      <w:bookmarkStart w:id="806" w:name="_Toc151743463"/>
      <w:r w:rsidRPr="00F4442C">
        <w:rPr>
          <w:noProof/>
          <w:lang w:eastAsia="zh-CN"/>
        </w:rPr>
        <w:t>6.4</w:t>
      </w:r>
      <w:r w:rsidRPr="00F4442C">
        <w:t>.6</w:t>
      </w:r>
      <w:r w:rsidRPr="00F4442C">
        <w:tab/>
        <w:t>Data Model</w:t>
      </w:r>
      <w:bookmarkEnd w:id="795"/>
      <w:bookmarkEnd w:id="796"/>
      <w:bookmarkEnd w:id="806"/>
    </w:p>
    <w:p w14:paraId="469B3B2A" w14:textId="77777777" w:rsidR="009B4E95" w:rsidRPr="00F4442C" w:rsidRDefault="009B4E95" w:rsidP="009B4E95">
      <w:pPr>
        <w:pStyle w:val="41"/>
      </w:pPr>
      <w:bookmarkStart w:id="807" w:name="_Toc96843440"/>
      <w:bookmarkStart w:id="808" w:name="_Toc96844415"/>
      <w:bookmarkStart w:id="809" w:name="_Toc100739988"/>
      <w:bookmarkStart w:id="810" w:name="_Toc129252561"/>
      <w:bookmarkStart w:id="811" w:name="_Toc144024266"/>
      <w:bookmarkStart w:id="812" w:name="_Toc144459698"/>
      <w:bookmarkStart w:id="813" w:name="_Toc151743464"/>
      <w:r w:rsidRPr="00F4442C">
        <w:rPr>
          <w:noProof/>
          <w:lang w:eastAsia="zh-CN"/>
        </w:rPr>
        <w:t>6.4</w:t>
      </w:r>
      <w:r w:rsidRPr="00F4442C">
        <w:t>.6.1</w:t>
      </w:r>
      <w:r w:rsidRPr="00F4442C">
        <w:tab/>
        <w:t>General</w:t>
      </w:r>
      <w:bookmarkEnd w:id="807"/>
      <w:bookmarkEnd w:id="808"/>
      <w:bookmarkEnd w:id="809"/>
      <w:bookmarkEnd w:id="810"/>
      <w:bookmarkEnd w:id="811"/>
      <w:bookmarkEnd w:id="812"/>
      <w:bookmarkEnd w:id="813"/>
    </w:p>
    <w:p w14:paraId="4C3993DF" w14:textId="77777777" w:rsidR="009B4E95" w:rsidRPr="00F4442C" w:rsidRDefault="009B4E95" w:rsidP="009B4E95">
      <w:r w:rsidRPr="00F4442C">
        <w:t>This clause specifies the application data model supported by the API.</w:t>
      </w:r>
    </w:p>
    <w:p w14:paraId="57EAB524" w14:textId="77777777" w:rsidR="009B4E95" w:rsidRPr="00F4442C" w:rsidRDefault="009B4E95" w:rsidP="009B4E95">
      <w:r w:rsidRPr="00F4442C">
        <w:t>Table </w:t>
      </w:r>
      <w:r w:rsidRPr="00F4442C">
        <w:rPr>
          <w:noProof/>
          <w:lang w:eastAsia="zh-CN"/>
        </w:rPr>
        <w:t>6.4</w:t>
      </w:r>
      <w:r w:rsidRPr="00F4442C">
        <w:t>.6.1-1 specifies the data types defined for the NSCE_PolicyManagement API.</w:t>
      </w:r>
    </w:p>
    <w:p w14:paraId="62340BD4" w14:textId="77777777" w:rsidR="009B4E95" w:rsidRPr="00F4442C" w:rsidRDefault="009B4E95" w:rsidP="009B4E95">
      <w:pPr>
        <w:pStyle w:val="TH"/>
      </w:pPr>
      <w:r w:rsidRPr="00F4442C">
        <w:lastRenderedPageBreak/>
        <w:t>Table </w:t>
      </w:r>
      <w:r w:rsidRPr="00F4442C">
        <w:rPr>
          <w:noProof/>
          <w:lang w:eastAsia="zh-CN"/>
        </w:rPr>
        <w:t>6.4</w:t>
      </w:r>
      <w:r w:rsidRPr="00F4442C">
        <w:t>.6.1-1: NSCE_PolicyManagement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B4E95" w:rsidRPr="00F4442C" w14:paraId="0F207BFD" w14:textId="77777777" w:rsidTr="00197F6A">
        <w:trPr>
          <w:jc w:val="center"/>
        </w:trPr>
        <w:tc>
          <w:tcPr>
            <w:tcW w:w="2578" w:type="dxa"/>
            <w:shd w:val="clear" w:color="auto" w:fill="C0C0C0"/>
            <w:vAlign w:val="center"/>
            <w:hideMark/>
          </w:tcPr>
          <w:p w14:paraId="01B6B77C" w14:textId="77777777" w:rsidR="009B4E95" w:rsidRPr="00F4442C" w:rsidRDefault="009B4E95" w:rsidP="00197F6A">
            <w:pPr>
              <w:pStyle w:val="TAH"/>
            </w:pPr>
            <w:r w:rsidRPr="00F4442C">
              <w:t>Data type</w:t>
            </w:r>
          </w:p>
        </w:tc>
        <w:tc>
          <w:tcPr>
            <w:tcW w:w="1420" w:type="dxa"/>
            <w:shd w:val="clear" w:color="auto" w:fill="C0C0C0"/>
            <w:vAlign w:val="center"/>
          </w:tcPr>
          <w:p w14:paraId="59A9C000" w14:textId="77777777" w:rsidR="009B4E95" w:rsidRPr="00F4442C" w:rsidRDefault="009B4E95" w:rsidP="00197F6A">
            <w:pPr>
              <w:pStyle w:val="TAH"/>
            </w:pPr>
            <w:r w:rsidRPr="00F4442C">
              <w:t>Clause defined</w:t>
            </w:r>
          </w:p>
        </w:tc>
        <w:tc>
          <w:tcPr>
            <w:tcW w:w="4079" w:type="dxa"/>
            <w:shd w:val="clear" w:color="auto" w:fill="C0C0C0"/>
            <w:vAlign w:val="center"/>
            <w:hideMark/>
          </w:tcPr>
          <w:p w14:paraId="6037A36E" w14:textId="77777777" w:rsidR="009B4E95" w:rsidRPr="00F4442C" w:rsidRDefault="009B4E95" w:rsidP="00197F6A">
            <w:pPr>
              <w:pStyle w:val="TAH"/>
            </w:pPr>
            <w:r w:rsidRPr="00F4442C">
              <w:t>Description</w:t>
            </w:r>
          </w:p>
        </w:tc>
        <w:tc>
          <w:tcPr>
            <w:tcW w:w="1347" w:type="dxa"/>
            <w:shd w:val="clear" w:color="auto" w:fill="C0C0C0"/>
            <w:vAlign w:val="center"/>
          </w:tcPr>
          <w:p w14:paraId="5185A53A" w14:textId="77777777" w:rsidR="009B4E95" w:rsidRPr="00F4442C" w:rsidRDefault="009B4E95" w:rsidP="00197F6A">
            <w:pPr>
              <w:pStyle w:val="TAH"/>
            </w:pPr>
            <w:r w:rsidRPr="00F4442C">
              <w:t>Applicability</w:t>
            </w:r>
          </w:p>
        </w:tc>
      </w:tr>
      <w:tr w:rsidR="009B4E95" w:rsidRPr="00F4442C" w14:paraId="3FBEDE66" w14:textId="77777777" w:rsidTr="00197F6A">
        <w:trPr>
          <w:jc w:val="center"/>
        </w:trPr>
        <w:tc>
          <w:tcPr>
            <w:tcW w:w="2578" w:type="dxa"/>
            <w:vAlign w:val="center"/>
          </w:tcPr>
          <w:p w14:paraId="6C414B2F" w14:textId="77777777" w:rsidR="009B4E95" w:rsidRPr="00F4442C" w:rsidRDefault="009B4E95" w:rsidP="00197F6A">
            <w:pPr>
              <w:pStyle w:val="TAL"/>
            </w:pPr>
            <w:r w:rsidRPr="00F4442C">
              <w:t>Policy</w:t>
            </w:r>
          </w:p>
        </w:tc>
        <w:tc>
          <w:tcPr>
            <w:tcW w:w="1420" w:type="dxa"/>
            <w:vAlign w:val="center"/>
          </w:tcPr>
          <w:p w14:paraId="1FEE45B5" w14:textId="77777777" w:rsidR="009B4E95" w:rsidRPr="00F4442C" w:rsidRDefault="009B4E95" w:rsidP="00197F6A">
            <w:pPr>
              <w:pStyle w:val="TAC"/>
              <w:rPr>
                <w:noProof/>
                <w:lang w:eastAsia="zh-CN"/>
              </w:rPr>
            </w:pPr>
            <w:r w:rsidRPr="00F4442C">
              <w:rPr>
                <w:noProof/>
                <w:lang w:eastAsia="zh-CN"/>
              </w:rPr>
              <w:t>6.4</w:t>
            </w:r>
            <w:r w:rsidRPr="00F4442C">
              <w:t>.6.2.4</w:t>
            </w:r>
          </w:p>
        </w:tc>
        <w:tc>
          <w:tcPr>
            <w:tcW w:w="4079" w:type="dxa"/>
            <w:vAlign w:val="center"/>
          </w:tcPr>
          <w:p w14:paraId="12F4FF82" w14:textId="77777777" w:rsidR="009B4E95" w:rsidRPr="00F4442C" w:rsidRDefault="009B4E95" w:rsidP="00197F6A">
            <w:pPr>
              <w:pStyle w:val="TAL"/>
            </w:pPr>
            <w:r w:rsidRPr="00F4442C">
              <w:t>Represents a policy.</w:t>
            </w:r>
          </w:p>
        </w:tc>
        <w:tc>
          <w:tcPr>
            <w:tcW w:w="1347" w:type="dxa"/>
            <w:vAlign w:val="center"/>
          </w:tcPr>
          <w:p w14:paraId="5BFACE08" w14:textId="77777777" w:rsidR="009B4E95" w:rsidRPr="00F4442C" w:rsidRDefault="009B4E95" w:rsidP="00197F6A">
            <w:pPr>
              <w:pStyle w:val="TAL"/>
              <w:rPr>
                <w:rFonts w:cs="Arial"/>
                <w:szCs w:val="18"/>
              </w:rPr>
            </w:pPr>
          </w:p>
        </w:tc>
      </w:tr>
      <w:tr w:rsidR="009B4E95" w:rsidRPr="00F4442C" w14:paraId="453EFB41" w14:textId="77777777" w:rsidTr="00197F6A">
        <w:trPr>
          <w:jc w:val="center"/>
        </w:trPr>
        <w:tc>
          <w:tcPr>
            <w:tcW w:w="2578" w:type="dxa"/>
            <w:vAlign w:val="center"/>
          </w:tcPr>
          <w:p w14:paraId="1866D290" w14:textId="77777777" w:rsidR="009B4E95" w:rsidRPr="00F4442C" w:rsidRDefault="009B4E95" w:rsidP="00197F6A">
            <w:pPr>
              <w:pStyle w:val="TAL"/>
            </w:pPr>
            <w:r w:rsidRPr="00F4442C">
              <w:t>PolicyProv</w:t>
            </w:r>
          </w:p>
        </w:tc>
        <w:tc>
          <w:tcPr>
            <w:tcW w:w="1420" w:type="dxa"/>
            <w:vAlign w:val="center"/>
          </w:tcPr>
          <w:p w14:paraId="3BA89A2E" w14:textId="77777777" w:rsidR="009B4E95" w:rsidRPr="00F4442C" w:rsidRDefault="009B4E95" w:rsidP="00197F6A">
            <w:pPr>
              <w:pStyle w:val="TAC"/>
              <w:rPr>
                <w:noProof/>
                <w:lang w:eastAsia="zh-CN"/>
              </w:rPr>
            </w:pPr>
            <w:r w:rsidRPr="00F4442C">
              <w:rPr>
                <w:noProof/>
                <w:lang w:eastAsia="zh-CN"/>
              </w:rPr>
              <w:t>6.4</w:t>
            </w:r>
            <w:r w:rsidRPr="00F4442C">
              <w:t>.6.2.2</w:t>
            </w:r>
          </w:p>
        </w:tc>
        <w:tc>
          <w:tcPr>
            <w:tcW w:w="4079" w:type="dxa"/>
            <w:vAlign w:val="center"/>
          </w:tcPr>
          <w:p w14:paraId="4E2FB592" w14:textId="77777777" w:rsidR="009B4E95" w:rsidRPr="00F4442C" w:rsidRDefault="009B4E95" w:rsidP="00197F6A">
            <w:pPr>
              <w:pStyle w:val="TAL"/>
            </w:pPr>
            <w:r w:rsidRPr="00F4442C">
              <w:t>Represents a Policy Provisioning.</w:t>
            </w:r>
          </w:p>
        </w:tc>
        <w:tc>
          <w:tcPr>
            <w:tcW w:w="1347" w:type="dxa"/>
            <w:vAlign w:val="center"/>
          </w:tcPr>
          <w:p w14:paraId="17557A3C" w14:textId="77777777" w:rsidR="009B4E95" w:rsidRPr="00F4442C" w:rsidRDefault="009B4E95" w:rsidP="00197F6A">
            <w:pPr>
              <w:pStyle w:val="TAL"/>
              <w:rPr>
                <w:rFonts w:cs="Arial"/>
                <w:szCs w:val="18"/>
              </w:rPr>
            </w:pPr>
          </w:p>
        </w:tc>
      </w:tr>
      <w:tr w:rsidR="009B4E95" w:rsidRPr="00F4442C" w14:paraId="7BF24DB0" w14:textId="77777777" w:rsidTr="00197F6A">
        <w:trPr>
          <w:jc w:val="center"/>
        </w:trPr>
        <w:tc>
          <w:tcPr>
            <w:tcW w:w="2578" w:type="dxa"/>
            <w:vAlign w:val="center"/>
          </w:tcPr>
          <w:p w14:paraId="1C39D3F1" w14:textId="77777777" w:rsidR="009B4E95" w:rsidRPr="00F4442C" w:rsidRDefault="009B4E95" w:rsidP="00197F6A">
            <w:pPr>
              <w:pStyle w:val="TAL"/>
            </w:pPr>
            <w:r w:rsidRPr="00F4442C">
              <w:t>PolicyProvPatch</w:t>
            </w:r>
          </w:p>
        </w:tc>
        <w:tc>
          <w:tcPr>
            <w:tcW w:w="1420" w:type="dxa"/>
            <w:vAlign w:val="center"/>
          </w:tcPr>
          <w:p w14:paraId="71848A88" w14:textId="77777777" w:rsidR="009B4E95" w:rsidRPr="00F4442C" w:rsidRDefault="009B4E95" w:rsidP="00197F6A">
            <w:pPr>
              <w:pStyle w:val="TAC"/>
              <w:rPr>
                <w:noProof/>
                <w:lang w:eastAsia="zh-CN"/>
              </w:rPr>
            </w:pPr>
            <w:r w:rsidRPr="00F4442C">
              <w:rPr>
                <w:noProof/>
                <w:lang w:eastAsia="zh-CN"/>
              </w:rPr>
              <w:t>6.4</w:t>
            </w:r>
            <w:r w:rsidRPr="00F4442C">
              <w:t>.6.2.3</w:t>
            </w:r>
          </w:p>
        </w:tc>
        <w:tc>
          <w:tcPr>
            <w:tcW w:w="4079" w:type="dxa"/>
            <w:vAlign w:val="center"/>
          </w:tcPr>
          <w:p w14:paraId="04C37646" w14:textId="77777777" w:rsidR="009B4E95" w:rsidRPr="00F4442C" w:rsidRDefault="009B4E95" w:rsidP="00197F6A">
            <w:pPr>
              <w:pStyle w:val="TAL"/>
            </w:pPr>
            <w:r w:rsidRPr="00F4442C">
              <w:t>Represents the requested modifications to a Policy Provisioning.</w:t>
            </w:r>
          </w:p>
        </w:tc>
        <w:tc>
          <w:tcPr>
            <w:tcW w:w="1347" w:type="dxa"/>
            <w:vAlign w:val="center"/>
          </w:tcPr>
          <w:p w14:paraId="599D2070" w14:textId="77777777" w:rsidR="009B4E95" w:rsidRPr="00F4442C" w:rsidRDefault="009B4E95" w:rsidP="00197F6A">
            <w:pPr>
              <w:pStyle w:val="TAL"/>
              <w:rPr>
                <w:rFonts w:cs="Arial"/>
                <w:szCs w:val="18"/>
              </w:rPr>
            </w:pPr>
          </w:p>
        </w:tc>
      </w:tr>
      <w:tr w:rsidR="009B4E95" w:rsidRPr="00F4442C" w14:paraId="2B17B0FE" w14:textId="77777777" w:rsidTr="00197F6A">
        <w:trPr>
          <w:jc w:val="center"/>
        </w:trPr>
        <w:tc>
          <w:tcPr>
            <w:tcW w:w="2578" w:type="dxa"/>
            <w:vAlign w:val="center"/>
          </w:tcPr>
          <w:p w14:paraId="199B5373" w14:textId="77777777" w:rsidR="009B4E95" w:rsidRPr="00F4442C" w:rsidRDefault="009B4E95" w:rsidP="00197F6A">
            <w:pPr>
              <w:pStyle w:val="TAL"/>
            </w:pPr>
            <w:r w:rsidRPr="00F4442C">
              <w:t>PolRepData</w:t>
            </w:r>
          </w:p>
        </w:tc>
        <w:tc>
          <w:tcPr>
            <w:tcW w:w="1420" w:type="dxa"/>
            <w:vAlign w:val="center"/>
          </w:tcPr>
          <w:p w14:paraId="76DD15A7" w14:textId="77777777" w:rsidR="009B4E95" w:rsidRPr="00F4442C" w:rsidRDefault="009B4E95" w:rsidP="00197F6A">
            <w:pPr>
              <w:pStyle w:val="TAC"/>
            </w:pPr>
            <w:r w:rsidRPr="00F4442C">
              <w:rPr>
                <w:noProof/>
                <w:lang w:eastAsia="zh-CN"/>
              </w:rPr>
              <w:t>6.4</w:t>
            </w:r>
            <w:r w:rsidRPr="00F4442C">
              <w:t>.6.2.9</w:t>
            </w:r>
          </w:p>
        </w:tc>
        <w:tc>
          <w:tcPr>
            <w:tcW w:w="4079" w:type="dxa"/>
            <w:vAlign w:val="center"/>
          </w:tcPr>
          <w:p w14:paraId="1A948E53" w14:textId="77777777" w:rsidR="009B4E95" w:rsidRPr="00F4442C" w:rsidRDefault="009B4E95" w:rsidP="00197F6A">
            <w:pPr>
              <w:pStyle w:val="TAL"/>
            </w:pPr>
            <w:bookmarkStart w:id="814" w:name="_Hlk150010960"/>
            <w:r w:rsidRPr="00F4442C">
              <w:t>Represents policy usage reporting data.</w:t>
            </w:r>
            <w:bookmarkEnd w:id="814"/>
          </w:p>
        </w:tc>
        <w:tc>
          <w:tcPr>
            <w:tcW w:w="1347" w:type="dxa"/>
            <w:vAlign w:val="center"/>
          </w:tcPr>
          <w:p w14:paraId="5024B3EF" w14:textId="77777777" w:rsidR="009B4E95" w:rsidRPr="00F4442C" w:rsidRDefault="009B4E95" w:rsidP="00197F6A">
            <w:pPr>
              <w:pStyle w:val="TAL"/>
              <w:rPr>
                <w:rFonts w:cs="Arial"/>
                <w:szCs w:val="18"/>
              </w:rPr>
            </w:pPr>
          </w:p>
        </w:tc>
      </w:tr>
      <w:tr w:rsidR="009B4E95" w:rsidRPr="00F4442C" w14:paraId="08B7ED62" w14:textId="77777777" w:rsidTr="00197F6A">
        <w:trPr>
          <w:jc w:val="center"/>
        </w:trPr>
        <w:tc>
          <w:tcPr>
            <w:tcW w:w="2578" w:type="dxa"/>
            <w:vAlign w:val="center"/>
          </w:tcPr>
          <w:p w14:paraId="46EDB998" w14:textId="77777777" w:rsidR="009B4E95" w:rsidRPr="00F4442C" w:rsidRDefault="009B4E95" w:rsidP="00197F6A">
            <w:pPr>
              <w:pStyle w:val="TAL"/>
              <w:rPr>
                <w:noProof/>
              </w:rPr>
            </w:pPr>
            <w:r w:rsidRPr="00F4442C">
              <w:t>PolUsageNotif</w:t>
            </w:r>
          </w:p>
        </w:tc>
        <w:tc>
          <w:tcPr>
            <w:tcW w:w="1420" w:type="dxa"/>
            <w:vAlign w:val="center"/>
          </w:tcPr>
          <w:p w14:paraId="28F5D456" w14:textId="77777777" w:rsidR="009B4E95" w:rsidRPr="00F4442C" w:rsidRDefault="009B4E95" w:rsidP="00197F6A">
            <w:pPr>
              <w:pStyle w:val="TAC"/>
            </w:pPr>
            <w:r w:rsidRPr="00F4442C">
              <w:rPr>
                <w:noProof/>
                <w:lang w:eastAsia="zh-CN"/>
              </w:rPr>
              <w:t>6.4</w:t>
            </w:r>
            <w:r w:rsidRPr="00F4442C">
              <w:t>.6.2.8</w:t>
            </w:r>
          </w:p>
        </w:tc>
        <w:tc>
          <w:tcPr>
            <w:tcW w:w="4079" w:type="dxa"/>
            <w:vAlign w:val="center"/>
          </w:tcPr>
          <w:p w14:paraId="79DFB218" w14:textId="77777777" w:rsidR="009B4E95" w:rsidRPr="00F4442C" w:rsidRDefault="009B4E95" w:rsidP="00197F6A">
            <w:pPr>
              <w:pStyle w:val="TAL"/>
            </w:pPr>
            <w:r w:rsidRPr="00F4442C">
              <w:t>Represents a Policy Usage Notification.</w:t>
            </w:r>
          </w:p>
        </w:tc>
        <w:tc>
          <w:tcPr>
            <w:tcW w:w="1347" w:type="dxa"/>
            <w:vAlign w:val="center"/>
          </w:tcPr>
          <w:p w14:paraId="15C02E2B" w14:textId="77777777" w:rsidR="009B4E95" w:rsidRPr="00F4442C" w:rsidRDefault="009B4E95" w:rsidP="00197F6A">
            <w:pPr>
              <w:pStyle w:val="TAL"/>
              <w:rPr>
                <w:rFonts w:cs="Arial"/>
                <w:szCs w:val="18"/>
              </w:rPr>
            </w:pPr>
          </w:p>
        </w:tc>
      </w:tr>
      <w:tr w:rsidR="009B4E95" w:rsidRPr="00F4442C" w14:paraId="39EDEC52" w14:textId="77777777" w:rsidTr="00197F6A">
        <w:trPr>
          <w:jc w:val="center"/>
        </w:trPr>
        <w:tc>
          <w:tcPr>
            <w:tcW w:w="2578" w:type="dxa"/>
            <w:vAlign w:val="center"/>
          </w:tcPr>
          <w:p w14:paraId="131A8034" w14:textId="77777777" w:rsidR="009B4E95" w:rsidRPr="00F4442C" w:rsidRDefault="009B4E95" w:rsidP="00197F6A">
            <w:pPr>
              <w:pStyle w:val="TAL"/>
            </w:pPr>
            <w:r w:rsidRPr="00F4442C">
              <w:t>PolUsageSubsc</w:t>
            </w:r>
          </w:p>
        </w:tc>
        <w:tc>
          <w:tcPr>
            <w:tcW w:w="1420" w:type="dxa"/>
            <w:vAlign w:val="center"/>
          </w:tcPr>
          <w:p w14:paraId="7AB4F5D2" w14:textId="77777777" w:rsidR="009B4E95" w:rsidRPr="00F4442C" w:rsidRDefault="009B4E95" w:rsidP="00197F6A">
            <w:pPr>
              <w:pStyle w:val="TAC"/>
            </w:pPr>
            <w:r w:rsidRPr="00F4442C">
              <w:rPr>
                <w:noProof/>
                <w:lang w:eastAsia="zh-CN"/>
              </w:rPr>
              <w:t>6.4</w:t>
            </w:r>
            <w:r w:rsidRPr="00F4442C">
              <w:t>.6.2.5</w:t>
            </w:r>
          </w:p>
        </w:tc>
        <w:tc>
          <w:tcPr>
            <w:tcW w:w="4079" w:type="dxa"/>
            <w:vAlign w:val="center"/>
          </w:tcPr>
          <w:p w14:paraId="0B477C91" w14:textId="77777777" w:rsidR="009B4E95" w:rsidRPr="00F4442C" w:rsidRDefault="009B4E95" w:rsidP="00197F6A">
            <w:pPr>
              <w:pStyle w:val="TAL"/>
              <w:rPr>
                <w:rFonts w:cs="Arial"/>
                <w:szCs w:val="18"/>
              </w:rPr>
            </w:pPr>
            <w:r w:rsidRPr="00F4442C">
              <w:t>Represents a Policy Usage Subscription.</w:t>
            </w:r>
          </w:p>
        </w:tc>
        <w:tc>
          <w:tcPr>
            <w:tcW w:w="1347" w:type="dxa"/>
            <w:vAlign w:val="center"/>
          </w:tcPr>
          <w:p w14:paraId="50828324" w14:textId="77777777" w:rsidR="009B4E95" w:rsidRPr="00F4442C" w:rsidRDefault="009B4E95" w:rsidP="00197F6A">
            <w:pPr>
              <w:pStyle w:val="TAL"/>
              <w:rPr>
                <w:rFonts w:cs="Arial"/>
                <w:szCs w:val="18"/>
              </w:rPr>
            </w:pPr>
          </w:p>
        </w:tc>
      </w:tr>
      <w:tr w:rsidR="009B4E95" w:rsidRPr="00F4442C" w14:paraId="47CDB8BD" w14:textId="77777777" w:rsidTr="00197F6A">
        <w:trPr>
          <w:jc w:val="center"/>
        </w:trPr>
        <w:tc>
          <w:tcPr>
            <w:tcW w:w="2578" w:type="dxa"/>
            <w:vAlign w:val="center"/>
          </w:tcPr>
          <w:p w14:paraId="778FE35F" w14:textId="77777777" w:rsidR="009B4E95" w:rsidRPr="00F4442C" w:rsidRDefault="009B4E95" w:rsidP="00197F6A">
            <w:pPr>
              <w:pStyle w:val="TAL"/>
            </w:pPr>
            <w:r w:rsidRPr="00F4442C">
              <w:t>PolUsageSubscPatch</w:t>
            </w:r>
          </w:p>
        </w:tc>
        <w:tc>
          <w:tcPr>
            <w:tcW w:w="1420" w:type="dxa"/>
            <w:vAlign w:val="center"/>
          </w:tcPr>
          <w:p w14:paraId="6612AEB1" w14:textId="77777777" w:rsidR="009B4E95" w:rsidRPr="00F4442C" w:rsidRDefault="009B4E95" w:rsidP="00197F6A">
            <w:pPr>
              <w:pStyle w:val="TAC"/>
              <w:rPr>
                <w:noProof/>
                <w:lang w:eastAsia="zh-CN"/>
              </w:rPr>
            </w:pPr>
            <w:r w:rsidRPr="00F4442C">
              <w:rPr>
                <w:noProof/>
                <w:lang w:eastAsia="zh-CN"/>
              </w:rPr>
              <w:t>6.4</w:t>
            </w:r>
            <w:r w:rsidRPr="00F4442C">
              <w:t>.6.2.6</w:t>
            </w:r>
          </w:p>
        </w:tc>
        <w:tc>
          <w:tcPr>
            <w:tcW w:w="4079" w:type="dxa"/>
            <w:vAlign w:val="center"/>
          </w:tcPr>
          <w:p w14:paraId="75C4ADD0" w14:textId="77777777" w:rsidR="009B4E95" w:rsidRPr="00F4442C" w:rsidRDefault="009B4E95" w:rsidP="00197F6A">
            <w:pPr>
              <w:pStyle w:val="TAL"/>
            </w:pPr>
            <w:r w:rsidRPr="00F4442C">
              <w:t>Represents the requested modifications to a Policy Usage Subscription.</w:t>
            </w:r>
          </w:p>
        </w:tc>
        <w:tc>
          <w:tcPr>
            <w:tcW w:w="1347" w:type="dxa"/>
            <w:vAlign w:val="center"/>
          </w:tcPr>
          <w:p w14:paraId="154D0BE3" w14:textId="77777777" w:rsidR="009B4E95" w:rsidRPr="00F4442C" w:rsidRDefault="009B4E95" w:rsidP="00197F6A">
            <w:pPr>
              <w:pStyle w:val="TAL"/>
              <w:rPr>
                <w:rFonts w:cs="Arial"/>
                <w:szCs w:val="18"/>
              </w:rPr>
            </w:pPr>
          </w:p>
        </w:tc>
      </w:tr>
      <w:tr w:rsidR="009B4E95" w:rsidRPr="00F4442C" w14:paraId="3B8B93E0" w14:textId="77777777" w:rsidTr="00197F6A">
        <w:trPr>
          <w:jc w:val="center"/>
        </w:trPr>
        <w:tc>
          <w:tcPr>
            <w:tcW w:w="2578" w:type="dxa"/>
            <w:vAlign w:val="center"/>
          </w:tcPr>
          <w:p w14:paraId="3A350A1F" w14:textId="77777777" w:rsidR="009B4E95" w:rsidRPr="00F4442C" w:rsidRDefault="009B4E95" w:rsidP="00197F6A">
            <w:pPr>
              <w:pStyle w:val="TAL"/>
            </w:pPr>
            <w:r w:rsidRPr="00F4442C">
              <w:t>ReqPolRep</w:t>
            </w:r>
          </w:p>
        </w:tc>
        <w:tc>
          <w:tcPr>
            <w:tcW w:w="1420" w:type="dxa"/>
            <w:vAlign w:val="center"/>
          </w:tcPr>
          <w:p w14:paraId="1FD20A7A" w14:textId="77777777" w:rsidR="009B4E95" w:rsidRPr="00F4442C" w:rsidRDefault="009B4E95" w:rsidP="00197F6A">
            <w:pPr>
              <w:pStyle w:val="TAC"/>
              <w:rPr>
                <w:noProof/>
                <w:lang w:eastAsia="zh-CN"/>
              </w:rPr>
            </w:pPr>
            <w:r w:rsidRPr="00F4442C">
              <w:rPr>
                <w:noProof/>
                <w:lang w:eastAsia="zh-CN"/>
              </w:rPr>
              <w:t>6.4</w:t>
            </w:r>
            <w:r w:rsidRPr="00F4442C">
              <w:t>.6.2.7</w:t>
            </w:r>
          </w:p>
        </w:tc>
        <w:tc>
          <w:tcPr>
            <w:tcW w:w="4079" w:type="dxa"/>
            <w:vAlign w:val="center"/>
          </w:tcPr>
          <w:p w14:paraId="57E89B2C" w14:textId="77777777" w:rsidR="009B4E95" w:rsidRPr="00F4442C" w:rsidRDefault="009B4E95" w:rsidP="00197F6A">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1195D150" w14:textId="77777777" w:rsidR="009B4E95" w:rsidRPr="00F4442C" w:rsidRDefault="009B4E95" w:rsidP="00197F6A">
            <w:pPr>
              <w:pStyle w:val="TAL"/>
              <w:rPr>
                <w:rFonts w:cs="Arial"/>
                <w:szCs w:val="18"/>
              </w:rPr>
            </w:pPr>
          </w:p>
        </w:tc>
      </w:tr>
    </w:tbl>
    <w:p w14:paraId="74B4B97C" w14:textId="77777777" w:rsidR="009B4E95" w:rsidRPr="00F4442C" w:rsidRDefault="009B4E95" w:rsidP="009B4E95"/>
    <w:p w14:paraId="543CC454" w14:textId="77777777" w:rsidR="009B4E95" w:rsidRPr="00F4442C" w:rsidRDefault="009B4E95" w:rsidP="009B4E95">
      <w:r w:rsidRPr="00F4442C">
        <w:t>Table </w:t>
      </w:r>
      <w:r w:rsidRPr="00F4442C">
        <w:rPr>
          <w:noProof/>
          <w:lang w:eastAsia="zh-CN"/>
        </w:rPr>
        <w:t>6.4</w:t>
      </w:r>
      <w:r w:rsidRPr="00F4442C">
        <w:t>.6.1-2 specifies data types re-used by the NSCE_PolicyManagement API from other specifications, including a reference to their respective specifications, and when needed, a short description of their use within the NSCE_PolicyManagement API.</w:t>
      </w:r>
    </w:p>
    <w:p w14:paraId="3A44B524" w14:textId="77777777" w:rsidR="009B4E95" w:rsidRPr="00F4442C" w:rsidRDefault="009B4E95" w:rsidP="009B4E95">
      <w:pPr>
        <w:pStyle w:val="TH"/>
      </w:pPr>
      <w:r w:rsidRPr="00F4442C">
        <w:t>Table </w:t>
      </w:r>
      <w:r w:rsidRPr="00F4442C">
        <w:rPr>
          <w:noProof/>
          <w:lang w:eastAsia="zh-CN"/>
        </w:rPr>
        <w:t>6.4</w:t>
      </w:r>
      <w:r w:rsidRPr="00F4442C">
        <w:t>.6.1-2: NSCE_PolicyManagement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B4E95" w:rsidRPr="00F4442C" w14:paraId="5035E62F" w14:textId="77777777" w:rsidTr="00197F6A">
        <w:trPr>
          <w:jc w:val="center"/>
        </w:trPr>
        <w:tc>
          <w:tcPr>
            <w:tcW w:w="1722" w:type="dxa"/>
            <w:shd w:val="clear" w:color="auto" w:fill="C0C0C0"/>
            <w:vAlign w:val="center"/>
            <w:hideMark/>
          </w:tcPr>
          <w:p w14:paraId="78E5EBC2" w14:textId="77777777" w:rsidR="009B4E95" w:rsidRPr="00F4442C" w:rsidRDefault="009B4E95" w:rsidP="00197F6A">
            <w:pPr>
              <w:pStyle w:val="TAH"/>
            </w:pPr>
            <w:r w:rsidRPr="00F4442C">
              <w:t>Data type</w:t>
            </w:r>
          </w:p>
        </w:tc>
        <w:tc>
          <w:tcPr>
            <w:tcW w:w="1856" w:type="dxa"/>
            <w:shd w:val="clear" w:color="auto" w:fill="C0C0C0"/>
            <w:vAlign w:val="center"/>
          </w:tcPr>
          <w:p w14:paraId="27926ED5" w14:textId="77777777" w:rsidR="009B4E95" w:rsidRPr="00F4442C" w:rsidRDefault="009B4E95" w:rsidP="00197F6A">
            <w:pPr>
              <w:pStyle w:val="TAH"/>
            </w:pPr>
            <w:r w:rsidRPr="00F4442C">
              <w:t>Reference</w:t>
            </w:r>
          </w:p>
        </w:tc>
        <w:tc>
          <w:tcPr>
            <w:tcW w:w="4494" w:type="dxa"/>
            <w:shd w:val="clear" w:color="auto" w:fill="C0C0C0"/>
            <w:vAlign w:val="center"/>
            <w:hideMark/>
          </w:tcPr>
          <w:p w14:paraId="37B2B6DF" w14:textId="77777777" w:rsidR="009B4E95" w:rsidRPr="00F4442C" w:rsidRDefault="009B4E95" w:rsidP="00197F6A">
            <w:pPr>
              <w:pStyle w:val="TAH"/>
            </w:pPr>
            <w:r w:rsidRPr="00F4442C">
              <w:t>Comments</w:t>
            </w:r>
          </w:p>
        </w:tc>
        <w:tc>
          <w:tcPr>
            <w:tcW w:w="1352" w:type="dxa"/>
            <w:shd w:val="clear" w:color="auto" w:fill="C0C0C0"/>
            <w:vAlign w:val="center"/>
          </w:tcPr>
          <w:p w14:paraId="5E1E6C84" w14:textId="77777777" w:rsidR="009B4E95" w:rsidRPr="00F4442C" w:rsidRDefault="009B4E95" w:rsidP="00197F6A">
            <w:pPr>
              <w:pStyle w:val="TAH"/>
            </w:pPr>
            <w:r w:rsidRPr="00F4442C">
              <w:t>Applicability</w:t>
            </w:r>
          </w:p>
        </w:tc>
      </w:tr>
      <w:tr w:rsidR="009B4E95" w:rsidRPr="00F4442C" w14:paraId="25D2A376" w14:textId="77777777" w:rsidTr="00197F6A">
        <w:trPr>
          <w:jc w:val="center"/>
        </w:trPr>
        <w:tc>
          <w:tcPr>
            <w:tcW w:w="1722" w:type="dxa"/>
            <w:vAlign w:val="center"/>
          </w:tcPr>
          <w:p w14:paraId="3ECC77EF" w14:textId="77777777" w:rsidR="009B4E95" w:rsidRPr="00F4442C" w:rsidRDefault="009B4E95" w:rsidP="00197F6A">
            <w:pPr>
              <w:pStyle w:val="TAL"/>
            </w:pPr>
            <w:r w:rsidRPr="00F4442C">
              <w:t>DateTime</w:t>
            </w:r>
          </w:p>
        </w:tc>
        <w:tc>
          <w:tcPr>
            <w:tcW w:w="1856" w:type="dxa"/>
            <w:vAlign w:val="center"/>
          </w:tcPr>
          <w:p w14:paraId="4521E404" w14:textId="77777777" w:rsidR="009B4E95" w:rsidRPr="00F4442C" w:rsidRDefault="009B4E95" w:rsidP="00197F6A">
            <w:pPr>
              <w:pStyle w:val="TAC"/>
            </w:pPr>
            <w:r w:rsidRPr="00F4442C">
              <w:t>3GPP TS 29.122 [2]</w:t>
            </w:r>
          </w:p>
        </w:tc>
        <w:tc>
          <w:tcPr>
            <w:tcW w:w="4494" w:type="dxa"/>
            <w:vAlign w:val="center"/>
          </w:tcPr>
          <w:p w14:paraId="40353F46" w14:textId="77777777" w:rsidR="009B4E95" w:rsidRPr="00F4442C" w:rsidRDefault="009B4E95" w:rsidP="00197F6A">
            <w:pPr>
              <w:pStyle w:val="TAL"/>
            </w:pPr>
            <w:r w:rsidRPr="00F4442C">
              <w:t>Represents a date and a time.</w:t>
            </w:r>
          </w:p>
        </w:tc>
        <w:tc>
          <w:tcPr>
            <w:tcW w:w="1352" w:type="dxa"/>
            <w:vAlign w:val="center"/>
          </w:tcPr>
          <w:p w14:paraId="55C947C1" w14:textId="77777777" w:rsidR="009B4E95" w:rsidRPr="00F4442C" w:rsidRDefault="009B4E95" w:rsidP="00197F6A">
            <w:pPr>
              <w:pStyle w:val="TAL"/>
              <w:rPr>
                <w:rFonts w:cs="Arial"/>
                <w:szCs w:val="18"/>
              </w:rPr>
            </w:pPr>
          </w:p>
        </w:tc>
      </w:tr>
      <w:tr w:rsidR="009B4E95" w:rsidRPr="00F4442C" w14:paraId="5841E4C9" w14:textId="77777777" w:rsidTr="00197F6A">
        <w:trPr>
          <w:jc w:val="center"/>
        </w:trPr>
        <w:tc>
          <w:tcPr>
            <w:tcW w:w="1722" w:type="dxa"/>
            <w:vAlign w:val="center"/>
          </w:tcPr>
          <w:p w14:paraId="1CD5B25F" w14:textId="77777777" w:rsidR="009B4E95" w:rsidRPr="00F4442C" w:rsidRDefault="009B4E95" w:rsidP="00197F6A">
            <w:pPr>
              <w:pStyle w:val="TAL"/>
            </w:pPr>
            <w:r w:rsidRPr="00F4442C">
              <w:t>Dnn</w:t>
            </w:r>
          </w:p>
        </w:tc>
        <w:tc>
          <w:tcPr>
            <w:tcW w:w="1856" w:type="dxa"/>
            <w:vAlign w:val="center"/>
          </w:tcPr>
          <w:p w14:paraId="4D28AB72" w14:textId="77777777" w:rsidR="009B4E95" w:rsidRPr="00F4442C" w:rsidRDefault="009B4E95" w:rsidP="00197F6A">
            <w:pPr>
              <w:pStyle w:val="TAC"/>
            </w:pPr>
            <w:r w:rsidRPr="00F4442C">
              <w:t>3GPP TS 29.571 [18]</w:t>
            </w:r>
          </w:p>
        </w:tc>
        <w:tc>
          <w:tcPr>
            <w:tcW w:w="4494" w:type="dxa"/>
            <w:vAlign w:val="center"/>
          </w:tcPr>
          <w:p w14:paraId="2C461273" w14:textId="77777777" w:rsidR="009B4E95" w:rsidRPr="00F4442C" w:rsidRDefault="009B4E95" w:rsidP="00197F6A">
            <w:pPr>
              <w:pStyle w:val="TAL"/>
            </w:pPr>
            <w:r w:rsidRPr="00F4442C">
              <w:t>Represents a DNN.</w:t>
            </w:r>
          </w:p>
        </w:tc>
        <w:tc>
          <w:tcPr>
            <w:tcW w:w="1352" w:type="dxa"/>
            <w:vAlign w:val="center"/>
          </w:tcPr>
          <w:p w14:paraId="173E9E0C" w14:textId="77777777" w:rsidR="009B4E95" w:rsidRPr="00F4442C" w:rsidRDefault="009B4E95" w:rsidP="00197F6A">
            <w:pPr>
              <w:pStyle w:val="TAL"/>
              <w:rPr>
                <w:rFonts w:cs="Arial"/>
                <w:szCs w:val="18"/>
              </w:rPr>
            </w:pPr>
          </w:p>
        </w:tc>
      </w:tr>
      <w:tr w:rsidR="009B4E95" w:rsidRPr="00F4442C" w14:paraId="7D49A552" w14:textId="77777777" w:rsidTr="00197F6A">
        <w:trPr>
          <w:jc w:val="center"/>
        </w:trPr>
        <w:tc>
          <w:tcPr>
            <w:tcW w:w="1722" w:type="dxa"/>
            <w:vAlign w:val="center"/>
          </w:tcPr>
          <w:p w14:paraId="72F2D639" w14:textId="77777777" w:rsidR="009B4E95" w:rsidRPr="00F4442C" w:rsidRDefault="009B4E95" w:rsidP="00197F6A">
            <w:pPr>
              <w:pStyle w:val="TAL"/>
            </w:pPr>
            <w:r w:rsidRPr="00F4442C">
              <w:t>DurationSec</w:t>
            </w:r>
          </w:p>
        </w:tc>
        <w:tc>
          <w:tcPr>
            <w:tcW w:w="1856" w:type="dxa"/>
            <w:vAlign w:val="center"/>
          </w:tcPr>
          <w:p w14:paraId="6911356D" w14:textId="77777777" w:rsidR="009B4E95" w:rsidRPr="00F4442C" w:rsidRDefault="009B4E95" w:rsidP="00197F6A">
            <w:pPr>
              <w:pStyle w:val="TAC"/>
            </w:pPr>
            <w:r w:rsidRPr="00F4442C">
              <w:t>3GPP TS 29.122 [2]</w:t>
            </w:r>
          </w:p>
        </w:tc>
        <w:tc>
          <w:tcPr>
            <w:tcW w:w="4494" w:type="dxa"/>
            <w:vAlign w:val="center"/>
          </w:tcPr>
          <w:p w14:paraId="543B8604" w14:textId="77777777" w:rsidR="009B4E95" w:rsidRPr="00F4442C" w:rsidRDefault="009B4E95" w:rsidP="00197F6A">
            <w:pPr>
              <w:pStyle w:val="TAL"/>
            </w:pPr>
            <w:r w:rsidRPr="00F4442C">
              <w:t>Represents a time duration in seconds.</w:t>
            </w:r>
          </w:p>
        </w:tc>
        <w:tc>
          <w:tcPr>
            <w:tcW w:w="1352" w:type="dxa"/>
            <w:vAlign w:val="center"/>
          </w:tcPr>
          <w:p w14:paraId="0A91251E" w14:textId="77777777" w:rsidR="009B4E95" w:rsidRPr="00F4442C" w:rsidRDefault="009B4E95" w:rsidP="00197F6A">
            <w:pPr>
              <w:pStyle w:val="TAL"/>
              <w:rPr>
                <w:rFonts w:cs="Arial"/>
                <w:szCs w:val="18"/>
              </w:rPr>
            </w:pPr>
          </w:p>
        </w:tc>
      </w:tr>
      <w:tr w:rsidR="009B4E95" w:rsidRPr="00F4442C" w14:paraId="34258073" w14:textId="77777777" w:rsidTr="00197F6A">
        <w:trPr>
          <w:jc w:val="center"/>
        </w:trPr>
        <w:tc>
          <w:tcPr>
            <w:tcW w:w="1722" w:type="dxa"/>
            <w:vAlign w:val="center"/>
          </w:tcPr>
          <w:p w14:paraId="0D582830" w14:textId="77777777" w:rsidR="009B4E95" w:rsidRPr="00F4442C" w:rsidRDefault="009B4E95" w:rsidP="00197F6A">
            <w:pPr>
              <w:pStyle w:val="TAL"/>
            </w:pPr>
            <w:r w:rsidRPr="00F4442C">
              <w:t>ProblemDetails</w:t>
            </w:r>
          </w:p>
        </w:tc>
        <w:tc>
          <w:tcPr>
            <w:tcW w:w="1856" w:type="dxa"/>
            <w:vAlign w:val="center"/>
          </w:tcPr>
          <w:p w14:paraId="0A0A7469" w14:textId="77777777" w:rsidR="009B4E95" w:rsidRPr="00F4442C" w:rsidRDefault="009B4E95" w:rsidP="00197F6A">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4E2091BF" w14:textId="77777777" w:rsidR="009B4E95" w:rsidRPr="00F4442C" w:rsidRDefault="009B4E95" w:rsidP="00197F6A">
            <w:pPr>
              <w:pStyle w:val="TAL"/>
            </w:pPr>
            <w:r w:rsidRPr="00F4442C">
              <w:rPr>
                <w:rFonts w:cs="Arial"/>
                <w:szCs w:val="18"/>
              </w:rPr>
              <w:t>Represents error related information.</w:t>
            </w:r>
          </w:p>
        </w:tc>
        <w:tc>
          <w:tcPr>
            <w:tcW w:w="1352" w:type="dxa"/>
            <w:vAlign w:val="center"/>
          </w:tcPr>
          <w:p w14:paraId="52842FAA" w14:textId="77777777" w:rsidR="009B4E95" w:rsidRPr="00F4442C" w:rsidRDefault="009B4E95" w:rsidP="00197F6A">
            <w:pPr>
              <w:pStyle w:val="TAL"/>
              <w:rPr>
                <w:rFonts w:cs="Arial"/>
                <w:szCs w:val="18"/>
              </w:rPr>
            </w:pPr>
          </w:p>
        </w:tc>
      </w:tr>
      <w:tr w:rsidR="009B4E95" w:rsidRPr="00F4442C" w14:paraId="4222775F" w14:textId="77777777" w:rsidTr="00197F6A">
        <w:trPr>
          <w:jc w:val="center"/>
        </w:trPr>
        <w:tc>
          <w:tcPr>
            <w:tcW w:w="1722" w:type="dxa"/>
            <w:vAlign w:val="center"/>
          </w:tcPr>
          <w:p w14:paraId="1DBD80A4" w14:textId="77777777" w:rsidR="009B4E95" w:rsidRPr="00F4442C" w:rsidRDefault="009B4E95" w:rsidP="00197F6A">
            <w:pPr>
              <w:pStyle w:val="TAL"/>
            </w:pPr>
            <w:r w:rsidRPr="00F4442C">
              <w:t>Snssai</w:t>
            </w:r>
          </w:p>
        </w:tc>
        <w:tc>
          <w:tcPr>
            <w:tcW w:w="1856" w:type="dxa"/>
            <w:vAlign w:val="center"/>
          </w:tcPr>
          <w:p w14:paraId="09FCC449" w14:textId="77777777" w:rsidR="009B4E95" w:rsidRPr="00F4442C" w:rsidRDefault="009B4E95" w:rsidP="00197F6A">
            <w:pPr>
              <w:pStyle w:val="TAC"/>
              <w:rPr>
                <w:noProof/>
              </w:rPr>
            </w:pPr>
            <w:r w:rsidRPr="00F4442C">
              <w:t>3GPP TS 29.571 [18]</w:t>
            </w:r>
          </w:p>
        </w:tc>
        <w:tc>
          <w:tcPr>
            <w:tcW w:w="4494" w:type="dxa"/>
            <w:vAlign w:val="center"/>
          </w:tcPr>
          <w:p w14:paraId="4102DA8B" w14:textId="77777777" w:rsidR="009B4E95" w:rsidRPr="00F4442C" w:rsidRDefault="009B4E95" w:rsidP="00197F6A">
            <w:pPr>
              <w:pStyle w:val="TAL"/>
              <w:rPr>
                <w:rFonts w:cs="Arial"/>
                <w:szCs w:val="18"/>
              </w:rPr>
            </w:pPr>
            <w:r w:rsidRPr="00F4442C">
              <w:t>Represents an S-NSSAI.</w:t>
            </w:r>
          </w:p>
        </w:tc>
        <w:tc>
          <w:tcPr>
            <w:tcW w:w="1352" w:type="dxa"/>
            <w:vAlign w:val="center"/>
          </w:tcPr>
          <w:p w14:paraId="2586DEEA" w14:textId="77777777" w:rsidR="009B4E95" w:rsidRPr="00F4442C" w:rsidRDefault="009B4E95" w:rsidP="00197F6A">
            <w:pPr>
              <w:pStyle w:val="TAL"/>
              <w:rPr>
                <w:rFonts w:cs="Arial"/>
                <w:szCs w:val="18"/>
              </w:rPr>
            </w:pPr>
          </w:p>
        </w:tc>
      </w:tr>
      <w:tr w:rsidR="009B4E95" w:rsidRPr="00F4442C" w14:paraId="5E688DB5" w14:textId="77777777" w:rsidTr="00197F6A">
        <w:trPr>
          <w:jc w:val="center"/>
        </w:trPr>
        <w:tc>
          <w:tcPr>
            <w:tcW w:w="1722" w:type="dxa"/>
            <w:vAlign w:val="center"/>
          </w:tcPr>
          <w:p w14:paraId="3F4A527A" w14:textId="77777777" w:rsidR="009B4E95" w:rsidRPr="00F4442C" w:rsidRDefault="009B4E95" w:rsidP="00197F6A">
            <w:pPr>
              <w:pStyle w:val="TAL"/>
            </w:pPr>
            <w:r w:rsidRPr="00F4442C">
              <w:t>SupportedFeatures</w:t>
            </w:r>
          </w:p>
        </w:tc>
        <w:tc>
          <w:tcPr>
            <w:tcW w:w="1856" w:type="dxa"/>
            <w:vAlign w:val="center"/>
          </w:tcPr>
          <w:p w14:paraId="214AD96E" w14:textId="77777777" w:rsidR="009B4E95" w:rsidRPr="00F4442C" w:rsidRDefault="009B4E95" w:rsidP="00197F6A">
            <w:pPr>
              <w:pStyle w:val="TAC"/>
              <w:rPr>
                <w:noProof/>
              </w:rPr>
            </w:pPr>
            <w:r w:rsidRPr="00F4442C">
              <w:t>3GPP TS 29.571 [18]</w:t>
            </w:r>
          </w:p>
        </w:tc>
        <w:tc>
          <w:tcPr>
            <w:tcW w:w="4494" w:type="dxa"/>
            <w:vAlign w:val="center"/>
          </w:tcPr>
          <w:p w14:paraId="4F8412E6" w14:textId="77777777" w:rsidR="009B4E95" w:rsidRPr="00F4442C" w:rsidRDefault="009B4E95" w:rsidP="00197F6A">
            <w:pPr>
              <w:pStyle w:val="TAL"/>
              <w:rPr>
                <w:rFonts w:cs="Arial"/>
                <w:szCs w:val="18"/>
              </w:rPr>
            </w:pPr>
            <w:r w:rsidRPr="00F4442C">
              <w:t>Represents the list of supported feature(s) and used to negotiate the applicability of the optional features.</w:t>
            </w:r>
          </w:p>
        </w:tc>
        <w:tc>
          <w:tcPr>
            <w:tcW w:w="1352" w:type="dxa"/>
            <w:vAlign w:val="center"/>
          </w:tcPr>
          <w:p w14:paraId="18D5D567" w14:textId="77777777" w:rsidR="009B4E95" w:rsidRPr="00F4442C" w:rsidRDefault="009B4E95" w:rsidP="00197F6A">
            <w:pPr>
              <w:pStyle w:val="TAL"/>
              <w:rPr>
                <w:rFonts w:cs="Arial"/>
                <w:szCs w:val="18"/>
              </w:rPr>
            </w:pPr>
          </w:p>
        </w:tc>
      </w:tr>
      <w:tr w:rsidR="009B4E95" w:rsidRPr="00F4442C" w14:paraId="5BF758B2" w14:textId="77777777" w:rsidTr="00197F6A">
        <w:trPr>
          <w:jc w:val="center"/>
        </w:trPr>
        <w:tc>
          <w:tcPr>
            <w:tcW w:w="1722" w:type="dxa"/>
            <w:vAlign w:val="center"/>
          </w:tcPr>
          <w:p w14:paraId="6C1148EB" w14:textId="77777777" w:rsidR="009B4E95" w:rsidRPr="00F4442C" w:rsidRDefault="009B4E95" w:rsidP="00197F6A">
            <w:pPr>
              <w:pStyle w:val="TAL"/>
            </w:pPr>
            <w:r w:rsidRPr="00F4442C">
              <w:t>Uinteger</w:t>
            </w:r>
          </w:p>
        </w:tc>
        <w:tc>
          <w:tcPr>
            <w:tcW w:w="1856" w:type="dxa"/>
            <w:vAlign w:val="center"/>
          </w:tcPr>
          <w:p w14:paraId="6E275C59" w14:textId="77777777" w:rsidR="009B4E95" w:rsidRPr="00F4442C" w:rsidRDefault="009B4E95" w:rsidP="00197F6A">
            <w:pPr>
              <w:pStyle w:val="TAC"/>
            </w:pPr>
            <w:r w:rsidRPr="00F4442C">
              <w:t>3GPP TS 29.571 [18]</w:t>
            </w:r>
          </w:p>
        </w:tc>
        <w:tc>
          <w:tcPr>
            <w:tcW w:w="4494" w:type="dxa"/>
            <w:vAlign w:val="center"/>
          </w:tcPr>
          <w:p w14:paraId="770EC1A2" w14:textId="77777777" w:rsidR="009B4E95" w:rsidRPr="00F4442C" w:rsidRDefault="009B4E95" w:rsidP="00197F6A">
            <w:pPr>
              <w:pStyle w:val="TAL"/>
            </w:pPr>
            <w:r w:rsidRPr="00F4442C">
              <w:t>Represents an unsigned integer.</w:t>
            </w:r>
          </w:p>
        </w:tc>
        <w:tc>
          <w:tcPr>
            <w:tcW w:w="1352" w:type="dxa"/>
            <w:vAlign w:val="center"/>
          </w:tcPr>
          <w:p w14:paraId="0C275512" w14:textId="77777777" w:rsidR="009B4E95" w:rsidRPr="00F4442C" w:rsidRDefault="009B4E95" w:rsidP="00197F6A">
            <w:pPr>
              <w:pStyle w:val="TAL"/>
              <w:rPr>
                <w:rFonts w:cs="Arial"/>
                <w:szCs w:val="18"/>
              </w:rPr>
            </w:pPr>
          </w:p>
        </w:tc>
      </w:tr>
      <w:tr w:rsidR="009B4E95" w:rsidRPr="00F4442C" w14:paraId="206D51A1" w14:textId="77777777" w:rsidTr="00197F6A">
        <w:trPr>
          <w:jc w:val="center"/>
        </w:trPr>
        <w:tc>
          <w:tcPr>
            <w:tcW w:w="1722" w:type="dxa"/>
            <w:vAlign w:val="center"/>
          </w:tcPr>
          <w:p w14:paraId="3B12979B" w14:textId="77777777" w:rsidR="009B4E95" w:rsidRPr="00F4442C" w:rsidRDefault="009B4E95" w:rsidP="00197F6A">
            <w:pPr>
              <w:pStyle w:val="TAL"/>
            </w:pPr>
            <w:r w:rsidRPr="00F4442C">
              <w:t>Uri</w:t>
            </w:r>
          </w:p>
        </w:tc>
        <w:tc>
          <w:tcPr>
            <w:tcW w:w="1856" w:type="dxa"/>
            <w:vAlign w:val="center"/>
          </w:tcPr>
          <w:p w14:paraId="534EE136" w14:textId="77777777" w:rsidR="009B4E95" w:rsidRPr="00F4442C" w:rsidRDefault="009B4E95" w:rsidP="00197F6A">
            <w:pPr>
              <w:pStyle w:val="TAC"/>
            </w:pPr>
            <w:r w:rsidRPr="00F4442C">
              <w:t>3GPP TS 29.122 [2]</w:t>
            </w:r>
          </w:p>
        </w:tc>
        <w:tc>
          <w:tcPr>
            <w:tcW w:w="4494" w:type="dxa"/>
            <w:vAlign w:val="center"/>
          </w:tcPr>
          <w:p w14:paraId="1422AE89" w14:textId="77777777" w:rsidR="009B4E95" w:rsidRPr="00F4442C" w:rsidRDefault="009B4E95" w:rsidP="00197F6A">
            <w:pPr>
              <w:pStyle w:val="TAL"/>
            </w:pPr>
            <w:r w:rsidRPr="00F4442C">
              <w:t>Represents a URI.</w:t>
            </w:r>
          </w:p>
        </w:tc>
        <w:tc>
          <w:tcPr>
            <w:tcW w:w="1352" w:type="dxa"/>
            <w:vAlign w:val="center"/>
          </w:tcPr>
          <w:p w14:paraId="118E700D" w14:textId="77777777" w:rsidR="009B4E95" w:rsidRPr="00F4442C" w:rsidRDefault="009B4E95" w:rsidP="00197F6A">
            <w:pPr>
              <w:pStyle w:val="TAL"/>
              <w:rPr>
                <w:rFonts w:cs="Arial"/>
                <w:szCs w:val="18"/>
              </w:rPr>
            </w:pPr>
          </w:p>
        </w:tc>
      </w:tr>
    </w:tbl>
    <w:p w14:paraId="1CE15C17" w14:textId="77777777" w:rsidR="009B4E95" w:rsidRPr="00F4442C" w:rsidRDefault="009B4E95" w:rsidP="009B4E95"/>
    <w:p w14:paraId="0C96A697" w14:textId="77777777" w:rsidR="009B4E95" w:rsidRPr="00F4442C" w:rsidRDefault="009B4E95" w:rsidP="009B4E95">
      <w:pPr>
        <w:pStyle w:val="41"/>
        <w:rPr>
          <w:lang w:val="en-US"/>
        </w:rPr>
      </w:pPr>
      <w:bookmarkStart w:id="815" w:name="_Toc96843441"/>
      <w:bookmarkStart w:id="816" w:name="_Toc96844416"/>
      <w:bookmarkStart w:id="817" w:name="_Toc100739989"/>
      <w:bookmarkStart w:id="818" w:name="_Toc129252562"/>
      <w:bookmarkStart w:id="819" w:name="_Toc144024267"/>
      <w:bookmarkStart w:id="820" w:name="_Toc144459699"/>
      <w:bookmarkStart w:id="821" w:name="_Toc151743465"/>
      <w:r w:rsidRPr="00F4442C">
        <w:rPr>
          <w:noProof/>
          <w:lang w:eastAsia="zh-CN"/>
        </w:rPr>
        <w:t>6.4</w:t>
      </w:r>
      <w:r w:rsidRPr="00F4442C">
        <w:rPr>
          <w:lang w:val="en-US"/>
        </w:rPr>
        <w:t>.6.2</w:t>
      </w:r>
      <w:r w:rsidRPr="00F4442C">
        <w:rPr>
          <w:lang w:val="en-US"/>
        </w:rPr>
        <w:tab/>
        <w:t>Structured data types</w:t>
      </w:r>
      <w:bookmarkEnd w:id="815"/>
      <w:bookmarkEnd w:id="816"/>
      <w:bookmarkEnd w:id="817"/>
      <w:bookmarkEnd w:id="818"/>
      <w:bookmarkEnd w:id="819"/>
      <w:bookmarkEnd w:id="820"/>
      <w:bookmarkEnd w:id="821"/>
    </w:p>
    <w:p w14:paraId="0A81A63B" w14:textId="77777777" w:rsidR="009B4E95" w:rsidRPr="00F4442C" w:rsidRDefault="009B4E95" w:rsidP="009B4E95">
      <w:pPr>
        <w:pStyle w:val="51"/>
      </w:pPr>
      <w:bookmarkStart w:id="822" w:name="_Toc96843442"/>
      <w:bookmarkStart w:id="823" w:name="_Toc96844417"/>
      <w:bookmarkStart w:id="824" w:name="_Toc100739990"/>
      <w:bookmarkStart w:id="825" w:name="_Toc129252563"/>
      <w:bookmarkStart w:id="826" w:name="_Toc144024268"/>
      <w:bookmarkStart w:id="827" w:name="_Toc144459700"/>
      <w:bookmarkStart w:id="828" w:name="_Toc151743466"/>
      <w:r w:rsidRPr="00F4442C">
        <w:rPr>
          <w:noProof/>
          <w:lang w:eastAsia="zh-CN"/>
        </w:rPr>
        <w:t>6.4</w:t>
      </w:r>
      <w:r w:rsidRPr="00F4442C">
        <w:t>.6.2.1</w:t>
      </w:r>
      <w:r w:rsidRPr="00F4442C">
        <w:tab/>
        <w:t>Introduction</w:t>
      </w:r>
      <w:bookmarkEnd w:id="822"/>
      <w:bookmarkEnd w:id="823"/>
      <w:bookmarkEnd w:id="824"/>
      <w:bookmarkEnd w:id="825"/>
      <w:bookmarkEnd w:id="826"/>
      <w:bookmarkEnd w:id="827"/>
      <w:bookmarkEnd w:id="828"/>
    </w:p>
    <w:p w14:paraId="2AD2E1D4" w14:textId="77777777" w:rsidR="009B4E95" w:rsidRPr="00F4442C" w:rsidRDefault="009B4E95" w:rsidP="009B4E95">
      <w:r w:rsidRPr="00F4442C">
        <w:t>This clause defines the data structures to be used in resource representations.</w:t>
      </w:r>
    </w:p>
    <w:p w14:paraId="772E44EC" w14:textId="77777777" w:rsidR="009B4E95" w:rsidRPr="00F4442C" w:rsidRDefault="009B4E95" w:rsidP="009B4E95">
      <w:pPr>
        <w:pStyle w:val="51"/>
      </w:pPr>
      <w:bookmarkStart w:id="829" w:name="_Toc96843444"/>
      <w:bookmarkStart w:id="830" w:name="_Toc96844419"/>
      <w:bookmarkStart w:id="831" w:name="_Toc100739992"/>
      <w:bookmarkStart w:id="832" w:name="_Toc129252565"/>
      <w:bookmarkStart w:id="833" w:name="_Toc144024270"/>
      <w:bookmarkStart w:id="834" w:name="_Toc144459702"/>
      <w:bookmarkStart w:id="835" w:name="_Toc151743467"/>
      <w:r w:rsidRPr="00F4442C">
        <w:rPr>
          <w:noProof/>
          <w:lang w:eastAsia="zh-CN"/>
        </w:rPr>
        <w:lastRenderedPageBreak/>
        <w:t>6.4</w:t>
      </w:r>
      <w:r w:rsidRPr="00F4442C">
        <w:t>.6.2.2</w:t>
      </w:r>
      <w:r w:rsidRPr="00F4442C">
        <w:tab/>
        <w:t>Type: PolicyProv</w:t>
      </w:r>
      <w:bookmarkEnd w:id="835"/>
    </w:p>
    <w:p w14:paraId="451719CE" w14:textId="77777777" w:rsidR="009B4E95" w:rsidRPr="00F4442C" w:rsidRDefault="009B4E95" w:rsidP="009B4E95">
      <w:pPr>
        <w:pStyle w:val="TH"/>
      </w:pPr>
      <w:r w:rsidRPr="00F4442C">
        <w:rPr>
          <w:noProof/>
        </w:rPr>
        <w:t>Table </w:t>
      </w:r>
      <w:r w:rsidRPr="00F4442C">
        <w:rPr>
          <w:noProof/>
          <w:lang w:eastAsia="zh-CN"/>
        </w:rPr>
        <w:t>6.4</w:t>
      </w:r>
      <w:r w:rsidRPr="00F4442C">
        <w:t xml:space="preserve">.6.2.2-1: </w:t>
      </w:r>
      <w:r w:rsidRPr="00F4442C">
        <w:rPr>
          <w:noProof/>
        </w:rPr>
        <w:t xml:space="preserve">Definition of type </w:t>
      </w:r>
      <w:r w:rsidRPr="00F4442C">
        <w:t>PolicyProv</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4CBA305" w14:textId="77777777" w:rsidTr="00197F6A">
        <w:trPr>
          <w:jc w:val="center"/>
        </w:trPr>
        <w:tc>
          <w:tcPr>
            <w:tcW w:w="1555" w:type="dxa"/>
            <w:shd w:val="clear" w:color="auto" w:fill="C0C0C0"/>
            <w:vAlign w:val="center"/>
            <w:hideMark/>
          </w:tcPr>
          <w:p w14:paraId="2245C848" w14:textId="77777777" w:rsidR="009B4E95" w:rsidRPr="00F4442C" w:rsidRDefault="009B4E95" w:rsidP="00197F6A">
            <w:pPr>
              <w:pStyle w:val="TAH"/>
            </w:pPr>
            <w:r w:rsidRPr="00F4442C">
              <w:t>Attribute name</w:t>
            </w:r>
          </w:p>
        </w:tc>
        <w:tc>
          <w:tcPr>
            <w:tcW w:w="1417" w:type="dxa"/>
            <w:shd w:val="clear" w:color="auto" w:fill="C0C0C0"/>
            <w:vAlign w:val="center"/>
            <w:hideMark/>
          </w:tcPr>
          <w:p w14:paraId="6A2140D4" w14:textId="77777777" w:rsidR="009B4E95" w:rsidRPr="00F4442C" w:rsidRDefault="009B4E95" w:rsidP="00197F6A">
            <w:pPr>
              <w:pStyle w:val="TAH"/>
            </w:pPr>
            <w:r w:rsidRPr="00F4442C">
              <w:t>Data type</w:t>
            </w:r>
          </w:p>
        </w:tc>
        <w:tc>
          <w:tcPr>
            <w:tcW w:w="425" w:type="dxa"/>
            <w:shd w:val="clear" w:color="auto" w:fill="C0C0C0"/>
            <w:vAlign w:val="center"/>
            <w:hideMark/>
          </w:tcPr>
          <w:p w14:paraId="18C0FA95" w14:textId="77777777" w:rsidR="009B4E95" w:rsidRPr="00F4442C" w:rsidRDefault="009B4E95" w:rsidP="00197F6A">
            <w:pPr>
              <w:pStyle w:val="TAH"/>
            </w:pPr>
            <w:r w:rsidRPr="00F4442C">
              <w:t>P</w:t>
            </w:r>
          </w:p>
        </w:tc>
        <w:tc>
          <w:tcPr>
            <w:tcW w:w="1134" w:type="dxa"/>
            <w:shd w:val="clear" w:color="auto" w:fill="C0C0C0"/>
            <w:vAlign w:val="center"/>
          </w:tcPr>
          <w:p w14:paraId="3E59D961" w14:textId="77777777" w:rsidR="009B4E95" w:rsidRPr="00F4442C" w:rsidRDefault="009B4E95" w:rsidP="00197F6A">
            <w:pPr>
              <w:pStyle w:val="TAH"/>
            </w:pPr>
            <w:r w:rsidRPr="00F4442C">
              <w:t>Cardinality</w:t>
            </w:r>
          </w:p>
        </w:tc>
        <w:tc>
          <w:tcPr>
            <w:tcW w:w="3686" w:type="dxa"/>
            <w:shd w:val="clear" w:color="auto" w:fill="C0C0C0"/>
            <w:vAlign w:val="center"/>
            <w:hideMark/>
          </w:tcPr>
          <w:p w14:paraId="17F5415F"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36D998E7"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B18018A" w14:textId="77777777" w:rsidTr="00197F6A">
        <w:trPr>
          <w:jc w:val="center"/>
        </w:trPr>
        <w:tc>
          <w:tcPr>
            <w:tcW w:w="1555" w:type="dxa"/>
            <w:vAlign w:val="center"/>
          </w:tcPr>
          <w:p w14:paraId="2339CD23" w14:textId="77777777" w:rsidR="009B4E95" w:rsidRPr="00F4442C" w:rsidRDefault="009B4E95" w:rsidP="00197F6A">
            <w:pPr>
              <w:pStyle w:val="TAL"/>
            </w:pPr>
            <w:r w:rsidRPr="00F4442C">
              <w:t>netSliceId</w:t>
            </w:r>
          </w:p>
        </w:tc>
        <w:tc>
          <w:tcPr>
            <w:tcW w:w="1417" w:type="dxa"/>
            <w:vAlign w:val="center"/>
          </w:tcPr>
          <w:p w14:paraId="7B7F74C7" w14:textId="77777777" w:rsidR="009B4E95" w:rsidRPr="00F4442C" w:rsidRDefault="009B4E95" w:rsidP="00197F6A">
            <w:pPr>
              <w:pStyle w:val="TAL"/>
            </w:pPr>
            <w:r w:rsidRPr="00F4442C">
              <w:t>Snssai</w:t>
            </w:r>
          </w:p>
        </w:tc>
        <w:tc>
          <w:tcPr>
            <w:tcW w:w="425" w:type="dxa"/>
            <w:vAlign w:val="center"/>
          </w:tcPr>
          <w:p w14:paraId="63AFF7EB" w14:textId="77777777" w:rsidR="009B4E95" w:rsidRPr="00F4442C" w:rsidRDefault="009B4E95" w:rsidP="00197F6A">
            <w:pPr>
              <w:pStyle w:val="TAC"/>
            </w:pPr>
            <w:r w:rsidRPr="00F4442C">
              <w:t>O</w:t>
            </w:r>
          </w:p>
        </w:tc>
        <w:tc>
          <w:tcPr>
            <w:tcW w:w="1134" w:type="dxa"/>
            <w:vAlign w:val="center"/>
          </w:tcPr>
          <w:p w14:paraId="70C6D580" w14:textId="77777777" w:rsidR="009B4E95" w:rsidRPr="00F4442C" w:rsidRDefault="009B4E95" w:rsidP="00197F6A">
            <w:pPr>
              <w:pStyle w:val="TAC"/>
            </w:pPr>
            <w:r w:rsidRPr="00F4442C">
              <w:t>0..1</w:t>
            </w:r>
          </w:p>
        </w:tc>
        <w:tc>
          <w:tcPr>
            <w:tcW w:w="3686" w:type="dxa"/>
            <w:vAlign w:val="center"/>
          </w:tcPr>
          <w:p w14:paraId="16F97541" w14:textId="77777777" w:rsidR="009B4E95" w:rsidRPr="00F4442C" w:rsidRDefault="009B4E95" w:rsidP="00197F6A">
            <w:pPr>
              <w:pStyle w:val="TAL"/>
            </w:pPr>
            <w:r w:rsidRPr="00F4442C">
              <w:t>Contains the identifier for the concerned network slice.</w:t>
            </w:r>
          </w:p>
        </w:tc>
        <w:tc>
          <w:tcPr>
            <w:tcW w:w="1307" w:type="dxa"/>
            <w:vAlign w:val="center"/>
          </w:tcPr>
          <w:p w14:paraId="7B140BDC" w14:textId="77777777" w:rsidR="009B4E95" w:rsidRPr="00F4442C" w:rsidRDefault="009B4E95" w:rsidP="00197F6A">
            <w:pPr>
              <w:pStyle w:val="TAL"/>
              <w:rPr>
                <w:rFonts w:cs="Arial"/>
                <w:szCs w:val="18"/>
              </w:rPr>
            </w:pPr>
          </w:p>
        </w:tc>
      </w:tr>
      <w:tr w:rsidR="009B4E95" w:rsidRPr="00F4442C" w14:paraId="5D186663" w14:textId="77777777" w:rsidTr="00197F6A">
        <w:trPr>
          <w:jc w:val="center"/>
        </w:trPr>
        <w:tc>
          <w:tcPr>
            <w:tcW w:w="1555" w:type="dxa"/>
            <w:vAlign w:val="center"/>
          </w:tcPr>
          <w:p w14:paraId="72FFE678" w14:textId="77777777" w:rsidR="009B4E95" w:rsidRPr="00F4442C" w:rsidRDefault="009B4E95" w:rsidP="00197F6A">
            <w:pPr>
              <w:pStyle w:val="TAL"/>
            </w:pPr>
            <w:r w:rsidRPr="00F4442C">
              <w:rPr>
                <w:lang w:eastAsia="zh-CN"/>
              </w:rPr>
              <w:t>reqDnn</w:t>
            </w:r>
          </w:p>
        </w:tc>
        <w:tc>
          <w:tcPr>
            <w:tcW w:w="1417" w:type="dxa"/>
            <w:vAlign w:val="center"/>
          </w:tcPr>
          <w:p w14:paraId="5E39738A" w14:textId="77777777" w:rsidR="009B4E95" w:rsidRPr="00F4442C" w:rsidRDefault="009B4E95" w:rsidP="00197F6A">
            <w:pPr>
              <w:pStyle w:val="TAL"/>
            </w:pPr>
            <w:r w:rsidRPr="00F4442C">
              <w:t>Dnn</w:t>
            </w:r>
          </w:p>
        </w:tc>
        <w:tc>
          <w:tcPr>
            <w:tcW w:w="425" w:type="dxa"/>
            <w:vAlign w:val="center"/>
          </w:tcPr>
          <w:p w14:paraId="5D126F57" w14:textId="77777777" w:rsidR="009B4E95" w:rsidRPr="00F4442C" w:rsidRDefault="009B4E95" w:rsidP="00197F6A">
            <w:pPr>
              <w:pStyle w:val="TAC"/>
            </w:pPr>
            <w:r w:rsidRPr="00F4442C">
              <w:rPr>
                <w:lang w:eastAsia="zh-CN"/>
              </w:rPr>
              <w:t>O</w:t>
            </w:r>
          </w:p>
        </w:tc>
        <w:tc>
          <w:tcPr>
            <w:tcW w:w="1134" w:type="dxa"/>
            <w:vAlign w:val="center"/>
          </w:tcPr>
          <w:p w14:paraId="27464043"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4D1C1425" w14:textId="77777777" w:rsidR="009B4E95" w:rsidRPr="00F4442C" w:rsidRDefault="009B4E95" w:rsidP="00197F6A">
            <w:pPr>
              <w:pStyle w:val="TAL"/>
            </w:pPr>
            <w:r w:rsidRPr="00F4442C">
              <w:rPr>
                <w:lang w:val="en-US"/>
              </w:rPr>
              <w:t>Contains the requested DNN.</w:t>
            </w:r>
          </w:p>
        </w:tc>
        <w:tc>
          <w:tcPr>
            <w:tcW w:w="1307" w:type="dxa"/>
            <w:vAlign w:val="center"/>
          </w:tcPr>
          <w:p w14:paraId="493DA60F" w14:textId="77777777" w:rsidR="009B4E95" w:rsidRPr="00F4442C" w:rsidRDefault="009B4E95" w:rsidP="00197F6A">
            <w:pPr>
              <w:pStyle w:val="TAL"/>
              <w:rPr>
                <w:rFonts w:cs="Arial"/>
                <w:szCs w:val="18"/>
              </w:rPr>
            </w:pPr>
          </w:p>
        </w:tc>
      </w:tr>
      <w:tr w:rsidR="009B4E95" w:rsidRPr="00F4442C" w14:paraId="193B99FD" w14:textId="77777777" w:rsidTr="00197F6A">
        <w:trPr>
          <w:jc w:val="center"/>
        </w:trPr>
        <w:tc>
          <w:tcPr>
            <w:tcW w:w="1555" w:type="dxa"/>
            <w:vAlign w:val="center"/>
          </w:tcPr>
          <w:p w14:paraId="0C1CD51C" w14:textId="77777777" w:rsidR="009B4E95" w:rsidRPr="00F4442C" w:rsidRDefault="009B4E95" w:rsidP="00197F6A">
            <w:pPr>
              <w:pStyle w:val="TAL"/>
              <w:rPr>
                <w:lang w:eastAsia="zh-CN"/>
              </w:rPr>
            </w:pPr>
            <w:r w:rsidRPr="00F4442C">
              <w:rPr>
                <w:lang w:eastAsia="zh-CN"/>
              </w:rPr>
              <w:t>polHarmInd</w:t>
            </w:r>
          </w:p>
        </w:tc>
        <w:tc>
          <w:tcPr>
            <w:tcW w:w="1417" w:type="dxa"/>
            <w:vAlign w:val="center"/>
          </w:tcPr>
          <w:p w14:paraId="4928514A" w14:textId="77777777" w:rsidR="009B4E95" w:rsidRPr="00F4442C" w:rsidRDefault="009B4E95" w:rsidP="00197F6A">
            <w:pPr>
              <w:pStyle w:val="TAL"/>
            </w:pPr>
            <w:r w:rsidRPr="00F4442C">
              <w:t>boolean</w:t>
            </w:r>
          </w:p>
        </w:tc>
        <w:tc>
          <w:tcPr>
            <w:tcW w:w="425" w:type="dxa"/>
            <w:vAlign w:val="center"/>
          </w:tcPr>
          <w:p w14:paraId="2AC34D9D" w14:textId="77777777" w:rsidR="009B4E95" w:rsidRPr="00F4442C" w:rsidRDefault="009B4E95" w:rsidP="00197F6A">
            <w:pPr>
              <w:pStyle w:val="TAC"/>
              <w:rPr>
                <w:lang w:eastAsia="zh-CN"/>
              </w:rPr>
            </w:pPr>
            <w:r w:rsidRPr="00F4442C">
              <w:rPr>
                <w:lang w:eastAsia="zh-CN"/>
              </w:rPr>
              <w:t>O</w:t>
            </w:r>
          </w:p>
        </w:tc>
        <w:tc>
          <w:tcPr>
            <w:tcW w:w="1134" w:type="dxa"/>
            <w:vAlign w:val="center"/>
          </w:tcPr>
          <w:p w14:paraId="21854FB0" w14:textId="77777777" w:rsidR="009B4E95" w:rsidRPr="00F4442C" w:rsidRDefault="009B4E95" w:rsidP="00197F6A">
            <w:pPr>
              <w:pStyle w:val="TAC"/>
              <w:rPr>
                <w:lang w:eastAsia="zh-CN"/>
              </w:rPr>
            </w:pPr>
            <w:r w:rsidRPr="00F4442C">
              <w:rPr>
                <w:lang w:eastAsia="zh-CN"/>
              </w:rPr>
              <w:t>0..1</w:t>
            </w:r>
          </w:p>
        </w:tc>
        <w:tc>
          <w:tcPr>
            <w:tcW w:w="3686" w:type="dxa"/>
            <w:vAlign w:val="center"/>
          </w:tcPr>
          <w:p w14:paraId="124EC9A3" w14:textId="77777777" w:rsidR="009B4E95" w:rsidRPr="00F4442C" w:rsidRDefault="009B4E95" w:rsidP="00197F6A">
            <w:pPr>
              <w:pStyle w:val="TAL"/>
              <w:rPr>
                <w:lang w:val="en-US"/>
              </w:rPr>
            </w:pPr>
            <w:r w:rsidRPr="00F4442C">
              <w:rPr>
                <w:lang w:val="en-US"/>
              </w:rPr>
              <w:t>Contains the policy harmonization indication. It indicates whether policy harmonization is requested or not, i.e.:</w:t>
            </w:r>
          </w:p>
          <w:p w14:paraId="739A3C9E" w14:textId="77777777" w:rsidR="009B4E95" w:rsidRPr="00F4442C" w:rsidRDefault="009B4E95" w:rsidP="00197F6A">
            <w:pPr>
              <w:pStyle w:val="TAL"/>
              <w:ind w:left="284" w:hanging="284"/>
              <w:rPr>
                <w:lang w:val="en-US"/>
              </w:rPr>
            </w:pPr>
            <w:r w:rsidRPr="00F4442C">
              <w:rPr>
                <w:lang w:val="en-US"/>
              </w:rPr>
              <w:t>-</w:t>
            </w:r>
            <w:r w:rsidRPr="00F4442C">
              <w:rPr>
                <w:lang w:val="en-US"/>
              </w:rPr>
              <w:tab/>
              <w:t>"true" means that policy harmonization is requested.</w:t>
            </w:r>
          </w:p>
          <w:p w14:paraId="7F146165" w14:textId="77777777" w:rsidR="009B4E95" w:rsidRPr="00F4442C" w:rsidRDefault="009B4E95" w:rsidP="00197F6A">
            <w:pPr>
              <w:pStyle w:val="TAL"/>
              <w:ind w:left="284" w:hanging="284"/>
              <w:rPr>
                <w:lang w:val="en-US"/>
              </w:rPr>
            </w:pPr>
            <w:r w:rsidRPr="00F4442C">
              <w:rPr>
                <w:lang w:val="en-US"/>
              </w:rPr>
              <w:t>-</w:t>
            </w:r>
            <w:r w:rsidRPr="00F4442C">
              <w:rPr>
                <w:lang w:val="en-US"/>
              </w:rPr>
              <w:tab/>
              <w:t>"false" means that policy harmonization is not requested.</w:t>
            </w:r>
          </w:p>
          <w:p w14:paraId="4BE96464"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53BD1E2E" w14:textId="77777777" w:rsidR="009B4E95" w:rsidRPr="00F4442C" w:rsidRDefault="009B4E95" w:rsidP="00197F6A">
            <w:pPr>
              <w:pStyle w:val="TAL"/>
              <w:rPr>
                <w:rFonts w:cs="Arial"/>
                <w:szCs w:val="18"/>
              </w:rPr>
            </w:pPr>
          </w:p>
        </w:tc>
      </w:tr>
      <w:tr w:rsidR="009B4E95" w:rsidRPr="00F4442C" w14:paraId="5AC64204" w14:textId="77777777" w:rsidTr="00197F6A">
        <w:trPr>
          <w:jc w:val="center"/>
        </w:trPr>
        <w:tc>
          <w:tcPr>
            <w:tcW w:w="1555" w:type="dxa"/>
            <w:vAlign w:val="center"/>
          </w:tcPr>
          <w:p w14:paraId="1E8F3922" w14:textId="77777777" w:rsidR="009B4E95" w:rsidRPr="00F4442C" w:rsidRDefault="009B4E95" w:rsidP="00197F6A">
            <w:pPr>
              <w:pStyle w:val="TAL"/>
              <w:rPr>
                <w:lang w:eastAsia="zh-CN"/>
              </w:rPr>
            </w:pPr>
            <w:r w:rsidRPr="00F4442C">
              <w:rPr>
                <w:lang w:eastAsia="zh-CN"/>
              </w:rPr>
              <w:t>policy</w:t>
            </w:r>
          </w:p>
        </w:tc>
        <w:tc>
          <w:tcPr>
            <w:tcW w:w="1417" w:type="dxa"/>
            <w:vAlign w:val="center"/>
          </w:tcPr>
          <w:p w14:paraId="778F85FF" w14:textId="77777777" w:rsidR="009B4E95" w:rsidRPr="00F4442C" w:rsidRDefault="009B4E95" w:rsidP="00197F6A">
            <w:pPr>
              <w:pStyle w:val="TAL"/>
            </w:pPr>
            <w:r w:rsidRPr="00F4442C">
              <w:t>Policy</w:t>
            </w:r>
          </w:p>
        </w:tc>
        <w:tc>
          <w:tcPr>
            <w:tcW w:w="425" w:type="dxa"/>
            <w:vAlign w:val="center"/>
          </w:tcPr>
          <w:p w14:paraId="58146DC3" w14:textId="77777777" w:rsidR="009B4E95" w:rsidRPr="00F4442C" w:rsidRDefault="009B4E95" w:rsidP="00197F6A">
            <w:pPr>
              <w:pStyle w:val="TAC"/>
              <w:rPr>
                <w:lang w:eastAsia="zh-CN"/>
              </w:rPr>
            </w:pPr>
            <w:r w:rsidRPr="00F4442C">
              <w:rPr>
                <w:lang w:eastAsia="zh-CN"/>
              </w:rPr>
              <w:t>O</w:t>
            </w:r>
          </w:p>
        </w:tc>
        <w:tc>
          <w:tcPr>
            <w:tcW w:w="1134" w:type="dxa"/>
            <w:vAlign w:val="center"/>
          </w:tcPr>
          <w:p w14:paraId="22C3C1DC" w14:textId="77777777" w:rsidR="009B4E95" w:rsidRPr="00F4442C" w:rsidRDefault="009B4E95" w:rsidP="00197F6A">
            <w:pPr>
              <w:pStyle w:val="TAC"/>
              <w:rPr>
                <w:lang w:eastAsia="zh-CN"/>
              </w:rPr>
            </w:pPr>
            <w:r w:rsidRPr="00F4442C">
              <w:rPr>
                <w:lang w:eastAsia="zh-CN"/>
              </w:rPr>
              <w:t>0..1</w:t>
            </w:r>
          </w:p>
        </w:tc>
        <w:tc>
          <w:tcPr>
            <w:tcW w:w="3686" w:type="dxa"/>
            <w:vAlign w:val="center"/>
          </w:tcPr>
          <w:p w14:paraId="4AF0DD9A" w14:textId="77777777" w:rsidR="009B4E95" w:rsidRPr="00F4442C" w:rsidRDefault="009B4E95" w:rsidP="00197F6A">
            <w:pPr>
              <w:pStyle w:val="TAL"/>
              <w:rPr>
                <w:lang w:val="en-US"/>
              </w:rPr>
            </w:pPr>
            <w:r w:rsidRPr="00F4442C">
              <w:rPr>
                <w:lang w:val="en-US"/>
              </w:rPr>
              <w:t>Contains the provisioned policy.</w:t>
            </w:r>
          </w:p>
        </w:tc>
        <w:tc>
          <w:tcPr>
            <w:tcW w:w="1307" w:type="dxa"/>
            <w:vAlign w:val="center"/>
          </w:tcPr>
          <w:p w14:paraId="15723E21" w14:textId="77777777" w:rsidR="009B4E95" w:rsidRPr="00F4442C" w:rsidRDefault="009B4E95" w:rsidP="00197F6A">
            <w:pPr>
              <w:pStyle w:val="TAL"/>
              <w:rPr>
                <w:rFonts w:cs="Arial"/>
                <w:szCs w:val="18"/>
              </w:rPr>
            </w:pPr>
          </w:p>
        </w:tc>
      </w:tr>
      <w:tr w:rsidR="009B4E95" w:rsidRPr="00F4442C" w14:paraId="441A09C8" w14:textId="77777777" w:rsidTr="00197F6A">
        <w:trPr>
          <w:jc w:val="center"/>
        </w:trPr>
        <w:tc>
          <w:tcPr>
            <w:tcW w:w="1555" w:type="dxa"/>
            <w:vAlign w:val="center"/>
          </w:tcPr>
          <w:p w14:paraId="02DF7EFB" w14:textId="77777777" w:rsidR="009B4E95" w:rsidRPr="00F4442C" w:rsidRDefault="009B4E95" w:rsidP="00197F6A">
            <w:pPr>
              <w:pStyle w:val="TAL"/>
              <w:rPr>
                <w:lang w:eastAsia="zh-CN"/>
              </w:rPr>
            </w:pPr>
            <w:r w:rsidRPr="00F4442C">
              <w:rPr>
                <w:lang w:eastAsia="zh-CN"/>
              </w:rPr>
              <w:t>defaultPolInd</w:t>
            </w:r>
          </w:p>
        </w:tc>
        <w:tc>
          <w:tcPr>
            <w:tcW w:w="1417" w:type="dxa"/>
            <w:vAlign w:val="center"/>
          </w:tcPr>
          <w:p w14:paraId="53170965" w14:textId="77777777" w:rsidR="009B4E95" w:rsidRPr="00F4442C" w:rsidRDefault="009B4E95" w:rsidP="00197F6A">
            <w:pPr>
              <w:pStyle w:val="TAL"/>
            </w:pPr>
            <w:r w:rsidRPr="00F4442C">
              <w:t>boolean</w:t>
            </w:r>
          </w:p>
        </w:tc>
        <w:tc>
          <w:tcPr>
            <w:tcW w:w="425" w:type="dxa"/>
            <w:vAlign w:val="center"/>
          </w:tcPr>
          <w:p w14:paraId="35D059F6" w14:textId="77777777" w:rsidR="009B4E95" w:rsidRPr="00F4442C" w:rsidRDefault="009B4E95" w:rsidP="00197F6A">
            <w:pPr>
              <w:pStyle w:val="TAC"/>
              <w:rPr>
                <w:lang w:eastAsia="zh-CN"/>
              </w:rPr>
            </w:pPr>
            <w:r w:rsidRPr="00F4442C">
              <w:rPr>
                <w:lang w:eastAsia="zh-CN"/>
              </w:rPr>
              <w:t>O</w:t>
            </w:r>
          </w:p>
        </w:tc>
        <w:tc>
          <w:tcPr>
            <w:tcW w:w="1134" w:type="dxa"/>
            <w:vAlign w:val="center"/>
          </w:tcPr>
          <w:p w14:paraId="1517FCEC" w14:textId="77777777" w:rsidR="009B4E95" w:rsidRPr="00F4442C" w:rsidRDefault="009B4E95" w:rsidP="00197F6A">
            <w:pPr>
              <w:pStyle w:val="TAC"/>
              <w:rPr>
                <w:lang w:eastAsia="zh-CN"/>
              </w:rPr>
            </w:pPr>
            <w:r w:rsidRPr="00F4442C">
              <w:rPr>
                <w:lang w:eastAsia="zh-CN"/>
              </w:rPr>
              <w:t>0..1</w:t>
            </w:r>
          </w:p>
        </w:tc>
        <w:tc>
          <w:tcPr>
            <w:tcW w:w="3686" w:type="dxa"/>
            <w:vAlign w:val="center"/>
          </w:tcPr>
          <w:p w14:paraId="544EB94F" w14:textId="77777777" w:rsidR="009B4E95" w:rsidRPr="00F4442C" w:rsidRDefault="009B4E95" w:rsidP="00197F6A">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6B27E1CA"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740DF745"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56D3F9B1"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1D1EDD3C" w14:textId="77777777" w:rsidR="009B4E95" w:rsidRPr="00F4442C" w:rsidRDefault="009B4E95" w:rsidP="00197F6A">
            <w:pPr>
              <w:pStyle w:val="TAL"/>
              <w:rPr>
                <w:rFonts w:cs="Arial"/>
                <w:szCs w:val="18"/>
              </w:rPr>
            </w:pPr>
          </w:p>
        </w:tc>
      </w:tr>
      <w:tr w:rsidR="009B4E95" w:rsidRPr="00F4442C" w14:paraId="65A36F6A" w14:textId="77777777" w:rsidTr="00197F6A">
        <w:trPr>
          <w:jc w:val="center"/>
        </w:trPr>
        <w:tc>
          <w:tcPr>
            <w:tcW w:w="1555" w:type="dxa"/>
            <w:vAlign w:val="center"/>
          </w:tcPr>
          <w:p w14:paraId="35F62655" w14:textId="77777777" w:rsidR="009B4E95" w:rsidRPr="00F4442C" w:rsidRDefault="009B4E95" w:rsidP="00197F6A">
            <w:pPr>
              <w:pStyle w:val="TAL"/>
              <w:rPr>
                <w:lang w:eastAsia="zh-CN"/>
              </w:rPr>
            </w:pPr>
            <w:r w:rsidRPr="00F4442C">
              <w:t>suppFeat</w:t>
            </w:r>
          </w:p>
        </w:tc>
        <w:tc>
          <w:tcPr>
            <w:tcW w:w="1417" w:type="dxa"/>
            <w:vAlign w:val="center"/>
          </w:tcPr>
          <w:p w14:paraId="3F295B34" w14:textId="77777777" w:rsidR="009B4E95" w:rsidRPr="00F4442C" w:rsidRDefault="009B4E95" w:rsidP="00197F6A">
            <w:pPr>
              <w:pStyle w:val="TAL"/>
            </w:pPr>
            <w:r w:rsidRPr="00F4442C">
              <w:t>SupportedFeatures</w:t>
            </w:r>
          </w:p>
        </w:tc>
        <w:tc>
          <w:tcPr>
            <w:tcW w:w="425" w:type="dxa"/>
            <w:vAlign w:val="center"/>
          </w:tcPr>
          <w:p w14:paraId="309CA8F1" w14:textId="77777777" w:rsidR="009B4E95" w:rsidRPr="00F4442C" w:rsidRDefault="009B4E95" w:rsidP="00197F6A">
            <w:pPr>
              <w:pStyle w:val="TAC"/>
              <w:rPr>
                <w:lang w:eastAsia="zh-CN"/>
              </w:rPr>
            </w:pPr>
            <w:r w:rsidRPr="00F4442C">
              <w:t>C</w:t>
            </w:r>
          </w:p>
        </w:tc>
        <w:tc>
          <w:tcPr>
            <w:tcW w:w="1134" w:type="dxa"/>
            <w:vAlign w:val="center"/>
          </w:tcPr>
          <w:p w14:paraId="0509F13B" w14:textId="77777777" w:rsidR="009B4E95" w:rsidRPr="00F4442C" w:rsidRDefault="009B4E95" w:rsidP="00197F6A">
            <w:pPr>
              <w:pStyle w:val="TAC"/>
              <w:rPr>
                <w:lang w:eastAsia="zh-CN"/>
              </w:rPr>
            </w:pPr>
            <w:r w:rsidRPr="00F4442C">
              <w:t>0..1</w:t>
            </w:r>
          </w:p>
        </w:tc>
        <w:tc>
          <w:tcPr>
            <w:tcW w:w="3686" w:type="dxa"/>
            <w:vAlign w:val="center"/>
          </w:tcPr>
          <w:p w14:paraId="69782971" w14:textId="77777777" w:rsidR="009B4E95" w:rsidRPr="00F4442C" w:rsidRDefault="009B4E95" w:rsidP="00197F6A">
            <w:pPr>
              <w:pStyle w:val="TAL"/>
            </w:pPr>
            <w:r w:rsidRPr="00F4442C">
              <w:t>Contains the list of supported features among the ones defined in clause </w:t>
            </w:r>
            <w:r w:rsidRPr="00F4442C">
              <w:rPr>
                <w:noProof/>
                <w:lang w:eastAsia="zh-CN"/>
              </w:rPr>
              <w:t>6.4</w:t>
            </w:r>
            <w:r w:rsidRPr="00F4442C">
              <w:t>.8.</w:t>
            </w:r>
          </w:p>
          <w:p w14:paraId="41DAB90E" w14:textId="77777777" w:rsidR="009B4E95" w:rsidRPr="00F4442C" w:rsidRDefault="009B4E95" w:rsidP="00197F6A">
            <w:pPr>
              <w:pStyle w:val="TAL"/>
            </w:pPr>
          </w:p>
          <w:p w14:paraId="7EFA223A" w14:textId="77777777" w:rsidR="009B4E95" w:rsidRPr="00F4442C" w:rsidRDefault="009B4E95" w:rsidP="00197F6A">
            <w:pPr>
              <w:pStyle w:val="TAL"/>
              <w:rPr>
                <w:lang w:val="en-US"/>
              </w:rPr>
            </w:pPr>
            <w:r w:rsidRPr="00F4442C">
              <w:t>This attribute shall be present only if feature negotiation needs to take place.</w:t>
            </w:r>
          </w:p>
        </w:tc>
        <w:tc>
          <w:tcPr>
            <w:tcW w:w="1307" w:type="dxa"/>
            <w:vAlign w:val="center"/>
          </w:tcPr>
          <w:p w14:paraId="5D000A99" w14:textId="77777777" w:rsidR="009B4E95" w:rsidRPr="00F4442C" w:rsidRDefault="009B4E95" w:rsidP="00197F6A">
            <w:pPr>
              <w:pStyle w:val="TAL"/>
              <w:rPr>
                <w:rFonts w:cs="Arial"/>
                <w:szCs w:val="18"/>
              </w:rPr>
            </w:pPr>
          </w:p>
        </w:tc>
      </w:tr>
    </w:tbl>
    <w:p w14:paraId="49F61B8F" w14:textId="77777777" w:rsidR="009B4E95" w:rsidRPr="00F4442C" w:rsidRDefault="009B4E95" w:rsidP="009B4E95">
      <w:pPr>
        <w:rPr>
          <w:lang w:val="en-US"/>
        </w:rPr>
      </w:pPr>
    </w:p>
    <w:p w14:paraId="018C25EE" w14:textId="77777777" w:rsidR="009B4E95" w:rsidRPr="00F4442C" w:rsidRDefault="009B4E95" w:rsidP="009B4E95">
      <w:pPr>
        <w:pStyle w:val="EditorsNote"/>
      </w:pPr>
      <w:r w:rsidRPr="00F4442C">
        <w:t>Editor's Note:</w:t>
      </w:r>
      <w:r w:rsidRPr="00F4442C">
        <w:tab/>
        <w:t>The full content of this data structure and whether the provisioning can be done for more than one network slice is FFS.</w:t>
      </w:r>
    </w:p>
    <w:p w14:paraId="7897BAED" w14:textId="77777777" w:rsidR="009B4E95" w:rsidRPr="00F4442C" w:rsidRDefault="009B4E95" w:rsidP="009B4E95">
      <w:pPr>
        <w:pStyle w:val="EditorsNote"/>
      </w:pPr>
      <w:r w:rsidRPr="00F4442C">
        <w:t>Editor's Note:</w:t>
      </w:r>
      <w:r w:rsidRPr="00F4442C">
        <w:tab/>
        <w:t>The encoding of the "netSliceId" attribute is FFS.</w:t>
      </w:r>
    </w:p>
    <w:p w14:paraId="6FEB2163" w14:textId="77777777" w:rsidR="009B4E95" w:rsidRPr="00F4442C" w:rsidRDefault="009B4E95" w:rsidP="009B4E95">
      <w:pPr>
        <w:pStyle w:val="51"/>
      </w:pPr>
      <w:bookmarkStart w:id="836" w:name="_Toc151743468"/>
      <w:r w:rsidRPr="00F4442C">
        <w:rPr>
          <w:noProof/>
          <w:lang w:eastAsia="zh-CN"/>
        </w:rPr>
        <w:lastRenderedPageBreak/>
        <w:t>6.4</w:t>
      </w:r>
      <w:r w:rsidRPr="00F4442C">
        <w:t>.6.2.3</w:t>
      </w:r>
      <w:r w:rsidRPr="00F4442C">
        <w:tab/>
        <w:t>Type: PolicyProvPatch</w:t>
      </w:r>
      <w:bookmarkEnd w:id="836"/>
    </w:p>
    <w:p w14:paraId="2A6CD21F" w14:textId="77777777" w:rsidR="009B4E95" w:rsidRPr="00F4442C" w:rsidRDefault="009B4E95" w:rsidP="009B4E95">
      <w:pPr>
        <w:pStyle w:val="TH"/>
      </w:pPr>
      <w:r w:rsidRPr="00F4442C">
        <w:rPr>
          <w:noProof/>
        </w:rPr>
        <w:t>Table </w:t>
      </w:r>
      <w:r w:rsidRPr="00F4442C">
        <w:rPr>
          <w:noProof/>
          <w:lang w:eastAsia="zh-CN"/>
        </w:rPr>
        <w:t>6.4</w:t>
      </w:r>
      <w:r w:rsidRPr="00F4442C">
        <w:t xml:space="preserve">.6.2.3-1: </w:t>
      </w:r>
      <w:r w:rsidRPr="00F4442C">
        <w:rPr>
          <w:noProof/>
        </w:rPr>
        <w:t xml:space="preserve">Definition of type </w:t>
      </w:r>
      <w:r w:rsidRPr="00F4442C">
        <w:t>PolicyProvPatch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1F4DE3F3" w14:textId="77777777" w:rsidTr="00197F6A">
        <w:trPr>
          <w:jc w:val="center"/>
        </w:trPr>
        <w:tc>
          <w:tcPr>
            <w:tcW w:w="1555" w:type="dxa"/>
            <w:shd w:val="clear" w:color="auto" w:fill="C0C0C0"/>
            <w:vAlign w:val="center"/>
            <w:hideMark/>
          </w:tcPr>
          <w:p w14:paraId="2BC5AC2E" w14:textId="77777777" w:rsidR="009B4E95" w:rsidRPr="00F4442C" w:rsidRDefault="009B4E95" w:rsidP="00197F6A">
            <w:pPr>
              <w:pStyle w:val="TAH"/>
            </w:pPr>
            <w:r w:rsidRPr="00F4442C">
              <w:t>Attribute name</w:t>
            </w:r>
          </w:p>
        </w:tc>
        <w:tc>
          <w:tcPr>
            <w:tcW w:w="1417" w:type="dxa"/>
            <w:shd w:val="clear" w:color="auto" w:fill="C0C0C0"/>
            <w:vAlign w:val="center"/>
            <w:hideMark/>
          </w:tcPr>
          <w:p w14:paraId="596B2E09" w14:textId="77777777" w:rsidR="009B4E95" w:rsidRPr="00F4442C" w:rsidRDefault="009B4E95" w:rsidP="00197F6A">
            <w:pPr>
              <w:pStyle w:val="TAH"/>
            </w:pPr>
            <w:r w:rsidRPr="00F4442C">
              <w:t>Data type</w:t>
            </w:r>
          </w:p>
        </w:tc>
        <w:tc>
          <w:tcPr>
            <w:tcW w:w="425" w:type="dxa"/>
            <w:shd w:val="clear" w:color="auto" w:fill="C0C0C0"/>
            <w:vAlign w:val="center"/>
            <w:hideMark/>
          </w:tcPr>
          <w:p w14:paraId="7FD1FA7D" w14:textId="77777777" w:rsidR="009B4E95" w:rsidRPr="00F4442C" w:rsidRDefault="009B4E95" w:rsidP="00197F6A">
            <w:pPr>
              <w:pStyle w:val="TAH"/>
            </w:pPr>
            <w:r w:rsidRPr="00F4442C">
              <w:t>P</w:t>
            </w:r>
          </w:p>
        </w:tc>
        <w:tc>
          <w:tcPr>
            <w:tcW w:w="1134" w:type="dxa"/>
            <w:shd w:val="clear" w:color="auto" w:fill="C0C0C0"/>
            <w:vAlign w:val="center"/>
          </w:tcPr>
          <w:p w14:paraId="35838AD7" w14:textId="77777777" w:rsidR="009B4E95" w:rsidRPr="00F4442C" w:rsidRDefault="009B4E95" w:rsidP="00197F6A">
            <w:pPr>
              <w:pStyle w:val="TAH"/>
            </w:pPr>
            <w:r w:rsidRPr="00F4442C">
              <w:t>Cardinality</w:t>
            </w:r>
          </w:p>
        </w:tc>
        <w:tc>
          <w:tcPr>
            <w:tcW w:w="3686" w:type="dxa"/>
            <w:shd w:val="clear" w:color="auto" w:fill="C0C0C0"/>
            <w:vAlign w:val="center"/>
            <w:hideMark/>
          </w:tcPr>
          <w:p w14:paraId="127236A5"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42A717EE"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1C8822F5" w14:textId="77777777" w:rsidTr="00197F6A">
        <w:trPr>
          <w:jc w:val="center"/>
        </w:trPr>
        <w:tc>
          <w:tcPr>
            <w:tcW w:w="1555" w:type="dxa"/>
            <w:vAlign w:val="center"/>
          </w:tcPr>
          <w:p w14:paraId="0A2E96A1" w14:textId="77777777" w:rsidR="009B4E95" w:rsidRPr="00F4442C" w:rsidRDefault="009B4E95" w:rsidP="00197F6A">
            <w:pPr>
              <w:pStyle w:val="TAL"/>
            </w:pPr>
            <w:r w:rsidRPr="00F4442C">
              <w:t>netSliceId</w:t>
            </w:r>
          </w:p>
        </w:tc>
        <w:tc>
          <w:tcPr>
            <w:tcW w:w="1417" w:type="dxa"/>
            <w:vAlign w:val="center"/>
          </w:tcPr>
          <w:p w14:paraId="38555E8E" w14:textId="77777777" w:rsidR="009B4E95" w:rsidRPr="00F4442C" w:rsidRDefault="009B4E95" w:rsidP="00197F6A">
            <w:pPr>
              <w:pStyle w:val="TAL"/>
            </w:pPr>
            <w:r w:rsidRPr="00F4442C">
              <w:t>Snssai</w:t>
            </w:r>
          </w:p>
        </w:tc>
        <w:tc>
          <w:tcPr>
            <w:tcW w:w="425" w:type="dxa"/>
            <w:vAlign w:val="center"/>
          </w:tcPr>
          <w:p w14:paraId="3E192CAD" w14:textId="77777777" w:rsidR="009B4E95" w:rsidRPr="00F4442C" w:rsidRDefault="009B4E95" w:rsidP="00197F6A">
            <w:pPr>
              <w:pStyle w:val="TAC"/>
            </w:pPr>
            <w:r w:rsidRPr="00F4442C">
              <w:t>O</w:t>
            </w:r>
          </w:p>
        </w:tc>
        <w:tc>
          <w:tcPr>
            <w:tcW w:w="1134" w:type="dxa"/>
            <w:vAlign w:val="center"/>
          </w:tcPr>
          <w:p w14:paraId="66D3C070" w14:textId="77777777" w:rsidR="009B4E95" w:rsidRPr="00F4442C" w:rsidRDefault="009B4E95" w:rsidP="00197F6A">
            <w:pPr>
              <w:pStyle w:val="TAC"/>
            </w:pPr>
            <w:r w:rsidRPr="00F4442C">
              <w:t>0..1</w:t>
            </w:r>
          </w:p>
        </w:tc>
        <w:tc>
          <w:tcPr>
            <w:tcW w:w="3686" w:type="dxa"/>
            <w:vAlign w:val="center"/>
          </w:tcPr>
          <w:p w14:paraId="648A6F7D" w14:textId="77777777" w:rsidR="009B4E95" w:rsidRPr="00F4442C" w:rsidRDefault="009B4E95" w:rsidP="00197F6A">
            <w:pPr>
              <w:pStyle w:val="TAL"/>
            </w:pPr>
            <w:r w:rsidRPr="00F4442C">
              <w:t>Contains the identifier for the concerned network slice.</w:t>
            </w:r>
          </w:p>
        </w:tc>
        <w:tc>
          <w:tcPr>
            <w:tcW w:w="1307" w:type="dxa"/>
            <w:vAlign w:val="center"/>
          </w:tcPr>
          <w:p w14:paraId="2DE3F058" w14:textId="77777777" w:rsidR="009B4E95" w:rsidRPr="00F4442C" w:rsidRDefault="009B4E95" w:rsidP="00197F6A">
            <w:pPr>
              <w:pStyle w:val="TAL"/>
              <w:rPr>
                <w:rFonts w:cs="Arial"/>
                <w:szCs w:val="18"/>
              </w:rPr>
            </w:pPr>
          </w:p>
        </w:tc>
      </w:tr>
      <w:tr w:rsidR="009B4E95" w:rsidRPr="00F4442C" w14:paraId="5BC6C6D7" w14:textId="77777777" w:rsidTr="00197F6A">
        <w:trPr>
          <w:jc w:val="center"/>
        </w:trPr>
        <w:tc>
          <w:tcPr>
            <w:tcW w:w="1555" w:type="dxa"/>
            <w:vAlign w:val="center"/>
          </w:tcPr>
          <w:p w14:paraId="2DB1D351" w14:textId="77777777" w:rsidR="009B4E95" w:rsidRPr="00F4442C" w:rsidRDefault="009B4E95" w:rsidP="00197F6A">
            <w:pPr>
              <w:pStyle w:val="TAL"/>
            </w:pPr>
            <w:r w:rsidRPr="00F4442C">
              <w:rPr>
                <w:lang w:eastAsia="zh-CN"/>
              </w:rPr>
              <w:t>reqDnn</w:t>
            </w:r>
          </w:p>
        </w:tc>
        <w:tc>
          <w:tcPr>
            <w:tcW w:w="1417" w:type="dxa"/>
            <w:vAlign w:val="center"/>
          </w:tcPr>
          <w:p w14:paraId="1A049AC0" w14:textId="77777777" w:rsidR="009B4E95" w:rsidRPr="00F4442C" w:rsidRDefault="009B4E95" w:rsidP="00197F6A">
            <w:pPr>
              <w:pStyle w:val="TAL"/>
            </w:pPr>
            <w:r w:rsidRPr="00F4442C">
              <w:t>Dnn</w:t>
            </w:r>
          </w:p>
        </w:tc>
        <w:tc>
          <w:tcPr>
            <w:tcW w:w="425" w:type="dxa"/>
            <w:vAlign w:val="center"/>
          </w:tcPr>
          <w:p w14:paraId="3DB186CD" w14:textId="77777777" w:rsidR="009B4E95" w:rsidRPr="00F4442C" w:rsidRDefault="009B4E95" w:rsidP="00197F6A">
            <w:pPr>
              <w:pStyle w:val="TAC"/>
            </w:pPr>
            <w:r w:rsidRPr="00F4442C">
              <w:rPr>
                <w:lang w:eastAsia="zh-CN"/>
              </w:rPr>
              <w:t>O</w:t>
            </w:r>
          </w:p>
        </w:tc>
        <w:tc>
          <w:tcPr>
            <w:tcW w:w="1134" w:type="dxa"/>
            <w:vAlign w:val="center"/>
          </w:tcPr>
          <w:p w14:paraId="5E8D3226"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69C9C72D" w14:textId="77777777" w:rsidR="009B4E95" w:rsidRPr="00F4442C" w:rsidRDefault="009B4E95" w:rsidP="00197F6A">
            <w:pPr>
              <w:pStyle w:val="TAL"/>
            </w:pPr>
            <w:r w:rsidRPr="00F4442C">
              <w:rPr>
                <w:lang w:val="en-US"/>
              </w:rPr>
              <w:t>Contains the requested DNN.</w:t>
            </w:r>
          </w:p>
        </w:tc>
        <w:tc>
          <w:tcPr>
            <w:tcW w:w="1307" w:type="dxa"/>
            <w:vAlign w:val="center"/>
          </w:tcPr>
          <w:p w14:paraId="7CEAEE59" w14:textId="77777777" w:rsidR="009B4E95" w:rsidRPr="00F4442C" w:rsidRDefault="009B4E95" w:rsidP="00197F6A">
            <w:pPr>
              <w:pStyle w:val="TAL"/>
              <w:rPr>
                <w:rFonts w:cs="Arial"/>
                <w:szCs w:val="18"/>
              </w:rPr>
            </w:pPr>
          </w:p>
        </w:tc>
      </w:tr>
      <w:tr w:rsidR="009B4E95" w:rsidRPr="00F4442C" w14:paraId="2F8C5462" w14:textId="77777777" w:rsidTr="00197F6A">
        <w:trPr>
          <w:jc w:val="center"/>
        </w:trPr>
        <w:tc>
          <w:tcPr>
            <w:tcW w:w="1555" w:type="dxa"/>
            <w:vAlign w:val="center"/>
          </w:tcPr>
          <w:p w14:paraId="73C6FF58" w14:textId="77777777" w:rsidR="009B4E95" w:rsidRPr="00F4442C" w:rsidRDefault="009B4E95" w:rsidP="00197F6A">
            <w:pPr>
              <w:pStyle w:val="TAL"/>
              <w:rPr>
                <w:lang w:eastAsia="zh-CN"/>
              </w:rPr>
            </w:pPr>
            <w:r w:rsidRPr="00F4442C">
              <w:rPr>
                <w:lang w:eastAsia="zh-CN"/>
              </w:rPr>
              <w:t>policy</w:t>
            </w:r>
          </w:p>
        </w:tc>
        <w:tc>
          <w:tcPr>
            <w:tcW w:w="1417" w:type="dxa"/>
            <w:vAlign w:val="center"/>
          </w:tcPr>
          <w:p w14:paraId="343EB99F" w14:textId="77777777" w:rsidR="009B4E95" w:rsidRPr="00F4442C" w:rsidRDefault="009B4E95" w:rsidP="00197F6A">
            <w:pPr>
              <w:pStyle w:val="TAL"/>
            </w:pPr>
            <w:r w:rsidRPr="00F4442C">
              <w:t>Policy</w:t>
            </w:r>
          </w:p>
        </w:tc>
        <w:tc>
          <w:tcPr>
            <w:tcW w:w="425" w:type="dxa"/>
            <w:vAlign w:val="center"/>
          </w:tcPr>
          <w:p w14:paraId="6563DCE7" w14:textId="77777777" w:rsidR="009B4E95" w:rsidRPr="00F4442C" w:rsidRDefault="009B4E95" w:rsidP="00197F6A">
            <w:pPr>
              <w:pStyle w:val="TAC"/>
              <w:rPr>
                <w:lang w:eastAsia="zh-CN"/>
              </w:rPr>
            </w:pPr>
            <w:r w:rsidRPr="00F4442C">
              <w:rPr>
                <w:lang w:eastAsia="zh-CN"/>
              </w:rPr>
              <w:t>O</w:t>
            </w:r>
          </w:p>
        </w:tc>
        <w:tc>
          <w:tcPr>
            <w:tcW w:w="1134" w:type="dxa"/>
            <w:vAlign w:val="center"/>
          </w:tcPr>
          <w:p w14:paraId="431E8972" w14:textId="77777777" w:rsidR="009B4E95" w:rsidRPr="00F4442C" w:rsidRDefault="009B4E95" w:rsidP="00197F6A">
            <w:pPr>
              <w:pStyle w:val="TAC"/>
              <w:rPr>
                <w:lang w:eastAsia="zh-CN"/>
              </w:rPr>
            </w:pPr>
            <w:r w:rsidRPr="00F4442C">
              <w:rPr>
                <w:lang w:eastAsia="zh-CN"/>
              </w:rPr>
              <w:t>0..1</w:t>
            </w:r>
          </w:p>
        </w:tc>
        <w:tc>
          <w:tcPr>
            <w:tcW w:w="3686" w:type="dxa"/>
            <w:vAlign w:val="center"/>
          </w:tcPr>
          <w:p w14:paraId="058BBA1A" w14:textId="77777777" w:rsidR="009B4E95" w:rsidRPr="00F4442C" w:rsidRDefault="009B4E95" w:rsidP="00197F6A">
            <w:pPr>
              <w:pStyle w:val="TAL"/>
              <w:rPr>
                <w:lang w:val="en-US"/>
              </w:rPr>
            </w:pPr>
            <w:r w:rsidRPr="00F4442C">
              <w:rPr>
                <w:lang w:val="en-US"/>
              </w:rPr>
              <w:t>Contains the updated policy.</w:t>
            </w:r>
          </w:p>
        </w:tc>
        <w:tc>
          <w:tcPr>
            <w:tcW w:w="1307" w:type="dxa"/>
            <w:vAlign w:val="center"/>
          </w:tcPr>
          <w:p w14:paraId="5C6F2932" w14:textId="77777777" w:rsidR="009B4E95" w:rsidRPr="00F4442C" w:rsidRDefault="009B4E95" w:rsidP="00197F6A">
            <w:pPr>
              <w:pStyle w:val="TAL"/>
              <w:rPr>
                <w:rFonts w:cs="Arial"/>
                <w:szCs w:val="18"/>
              </w:rPr>
            </w:pPr>
          </w:p>
        </w:tc>
      </w:tr>
      <w:tr w:rsidR="009B4E95" w:rsidRPr="00F4442C" w14:paraId="313CBD2A" w14:textId="77777777" w:rsidTr="00197F6A">
        <w:trPr>
          <w:jc w:val="center"/>
        </w:trPr>
        <w:tc>
          <w:tcPr>
            <w:tcW w:w="1555" w:type="dxa"/>
            <w:vAlign w:val="center"/>
          </w:tcPr>
          <w:p w14:paraId="358DF8B0" w14:textId="77777777" w:rsidR="009B4E95" w:rsidRPr="00F4442C" w:rsidRDefault="009B4E95" w:rsidP="00197F6A">
            <w:pPr>
              <w:pStyle w:val="TAL"/>
              <w:rPr>
                <w:lang w:eastAsia="zh-CN"/>
              </w:rPr>
            </w:pPr>
            <w:r w:rsidRPr="00F4442C">
              <w:rPr>
                <w:lang w:eastAsia="zh-CN"/>
              </w:rPr>
              <w:t>defaultPolInd</w:t>
            </w:r>
          </w:p>
        </w:tc>
        <w:tc>
          <w:tcPr>
            <w:tcW w:w="1417" w:type="dxa"/>
            <w:vAlign w:val="center"/>
          </w:tcPr>
          <w:p w14:paraId="228A3D8C" w14:textId="77777777" w:rsidR="009B4E95" w:rsidRPr="00F4442C" w:rsidRDefault="009B4E95" w:rsidP="00197F6A">
            <w:pPr>
              <w:pStyle w:val="TAL"/>
            </w:pPr>
            <w:r w:rsidRPr="00F4442C">
              <w:t>boolean</w:t>
            </w:r>
          </w:p>
        </w:tc>
        <w:tc>
          <w:tcPr>
            <w:tcW w:w="425" w:type="dxa"/>
            <w:vAlign w:val="center"/>
          </w:tcPr>
          <w:p w14:paraId="2C67F3E2" w14:textId="77777777" w:rsidR="009B4E95" w:rsidRPr="00F4442C" w:rsidRDefault="009B4E95" w:rsidP="00197F6A">
            <w:pPr>
              <w:pStyle w:val="TAC"/>
              <w:rPr>
                <w:lang w:eastAsia="zh-CN"/>
              </w:rPr>
            </w:pPr>
            <w:r w:rsidRPr="00F4442C">
              <w:rPr>
                <w:lang w:eastAsia="zh-CN"/>
              </w:rPr>
              <w:t>O</w:t>
            </w:r>
          </w:p>
        </w:tc>
        <w:tc>
          <w:tcPr>
            <w:tcW w:w="1134" w:type="dxa"/>
            <w:vAlign w:val="center"/>
          </w:tcPr>
          <w:p w14:paraId="2B03FEA4" w14:textId="77777777" w:rsidR="009B4E95" w:rsidRPr="00F4442C" w:rsidRDefault="009B4E95" w:rsidP="00197F6A">
            <w:pPr>
              <w:pStyle w:val="TAC"/>
              <w:rPr>
                <w:lang w:eastAsia="zh-CN"/>
              </w:rPr>
            </w:pPr>
            <w:r w:rsidRPr="00F4442C">
              <w:rPr>
                <w:lang w:eastAsia="zh-CN"/>
              </w:rPr>
              <w:t>0..1</w:t>
            </w:r>
          </w:p>
        </w:tc>
        <w:tc>
          <w:tcPr>
            <w:tcW w:w="3686" w:type="dxa"/>
            <w:vAlign w:val="center"/>
          </w:tcPr>
          <w:p w14:paraId="534CB5BD" w14:textId="77777777" w:rsidR="009B4E95" w:rsidRPr="00F4442C" w:rsidRDefault="009B4E95" w:rsidP="00197F6A">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40E4FD89"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2BDF3D7F"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2E470AFA"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767CEA7D" w14:textId="77777777" w:rsidR="009B4E95" w:rsidRPr="00F4442C" w:rsidRDefault="009B4E95" w:rsidP="00197F6A">
            <w:pPr>
              <w:pStyle w:val="TAL"/>
              <w:rPr>
                <w:rFonts w:cs="Arial"/>
                <w:szCs w:val="18"/>
              </w:rPr>
            </w:pPr>
          </w:p>
        </w:tc>
      </w:tr>
    </w:tbl>
    <w:p w14:paraId="0231C290" w14:textId="77777777" w:rsidR="009B4E95" w:rsidRPr="00F4442C" w:rsidRDefault="009B4E95" w:rsidP="009B4E95">
      <w:pPr>
        <w:rPr>
          <w:lang w:val="en-US"/>
        </w:rPr>
      </w:pPr>
    </w:p>
    <w:p w14:paraId="4A01BAAB" w14:textId="77777777" w:rsidR="009B4E95" w:rsidRPr="00F4442C" w:rsidRDefault="009B4E95" w:rsidP="009B4E95">
      <w:pPr>
        <w:pStyle w:val="EditorsNote"/>
      </w:pPr>
      <w:r w:rsidRPr="00F4442C">
        <w:t>Editor's Note:</w:t>
      </w:r>
      <w:r w:rsidRPr="00F4442C">
        <w:tab/>
        <w:t>The full content of this data structure is FFS.</w:t>
      </w:r>
    </w:p>
    <w:p w14:paraId="3F632058" w14:textId="77777777" w:rsidR="009B4E95" w:rsidRPr="00F4442C" w:rsidRDefault="009B4E95" w:rsidP="009B4E95">
      <w:pPr>
        <w:pStyle w:val="EditorsNote"/>
      </w:pPr>
      <w:r w:rsidRPr="00F4442C">
        <w:t>Editor's Note:</w:t>
      </w:r>
      <w:r w:rsidRPr="00F4442C">
        <w:tab/>
        <w:t>The encoding of the "netSliceId" attribute is FFS.</w:t>
      </w:r>
    </w:p>
    <w:p w14:paraId="58DCA1DD" w14:textId="77777777" w:rsidR="009B4E95" w:rsidRPr="00F4442C" w:rsidRDefault="009B4E95" w:rsidP="009B4E95">
      <w:pPr>
        <w:pStyle w:val="51"/>
      </w:pPr>
      <w:bookmarkStart w:id="837" w:name="_Toc151743469"/>
      <w:r w:rsidRPr="00F4442C">
        <w:rPr>
          <w:noProof/>
          <w:lang w:eastAsia="zh-CN"/>
        </w:rPr>
        <w:t>6.4</w:t>
      </w:r>
      <w:r w:rsidRPr="00F4442C">
        <w:t>.6.2.4</w:t>
      </w:r>
      <w:r w:rsidRPr="00F4442C">
        <w:tab/>
        <w:t>Type: Policy</w:t>
      </w:r>
      <w:bookmarkEnd w:id="837"/>
    </w:p>
    <w:p w14:paraId="233A8995" w14:textId="77777777" w:rsidR="009B4E95" w:rsidRPr="00F4442C" w:rsidRDefault="009B4E95" w:rsidP="009B4E95">
      <w:pPr>
        <w:pStyle w:val="TH"/>
      </w:pPr>
      <w:r w:rsidRPr="00F4442C">
        <w:rPr>
          <w:noProof/>
        </w:rPr>
        <w:t>Table </w:t>
      </w:r>
      <w:r w:rsidRPr="00F4442C">
        <w:rPr>
          <w:noProof/>
          <w:lang w:eastAsia="zh-CN"/>
        </w:rPr>
        <w:t>6.4</w:t>
      </w:r>
      <w:r w:rsidRPr="00F4442C">
        <w:t xml:space="preserve">.6.2.4-1: </w:t>
      </w:r>
      <w:r w:rsidRPr="00F4442C">
        <w:rPr>
          <w:noProof/>
        </w:rPr>
        <w:t xml:space="preserve">Definition of type </w:t>
      </w:r>
      <w:r w:rsidRPr="00F4442C">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0398110B" w14:textId="77777777" w:rsidTr="00197F6A">
        <w:trPr>
          <w:jc w:val="center"/>
        </w:trPr>
        <w:tc>
          <w:tcPr>
            <w:tcW w:w="1555" w:type="dxa"/>
            <w:shd w:val="clear" w:color="auto" w:fill="C0C0C0"/>
            <w:vAlign w:val="center"/>
            <w:hideMark/>
          </w:tcPr>
          <w:p w14:paraId="17BCDAFE" w14:textId="77777777" w:rsidR="009B4E95" w:rsidRPr="00F4442C" w:rsidRDefault="009B4E95" w:rsidP="00197F6A">
            <w:pPr>
              <w:pStyle w:val="TAH"/>
            </w:pPr>
            <w:r w:rsidRPr="00F4442C">
              <w:t>Attribute name</w:t>
            </w:r>
          </w:p>
        </w:tc>
        <w:tc>
          <w:tcPr>
            <w:tcW w:w="1417" w:type="dxa"/>
            <w:shd w:val="clear" w:color="auto" w:fill="C0C0C0"/>
            <w:vAlign w:val="center"/>
            <w:hideMark/>
          </w:tcPr>
          <w:p w14:paraId="432A0F26" w14:textId="77777777" w:rsidR="009B4E95" w:rsidRPr="00F4442C" w:rsidRDefault="009B4E95" w:rsidP="00197F6A">
            <w:pPr>
              <w:pStyle w:val="TAH"/>
            </w:pPr>
            <w:r w:rsidRPr="00F4442C">
              <w:t>Data type</w:t>
            </w:r>
          </w:p>
        </w:tc>
        <w:tc>
          <w:tcPr>
            <w:tcW w:w="425" w:type="dxa"/>
            <w:shd w:val="clear" w:color="auto" w:fill="C0C0C0"/>
            <w:vAlign w:val="center"/>
            <w:hideMark/>
          </w:tcPr>
          <w:p w14:paraId="3F940C95" w14:textId="77777777" w:rsidR="009B4E95" w:rsidRPr="00F4442C" w:rsidRDefault="009B4E95" w:rsidP="00197F6A">
            <w:pPr>
              <w:pStyle w:val="TAH"/>
            </w:pPr>
            <w:r w:rsidRPr="00F4442C">
              <w:t>P</w:t>
            </w:r>
          </w:p>
        </w:tc>
        <w:tc>
          <w:tcPr>
            <w:tcW w:w="1134" w:type="dxa"/>
            <w:shd w:val="clear" w:color="auto" w:fill="C0C0C0"/>
            <w:vAlign w:val="center"/>
          </w:tcPr>
          <w:p w14:paraId="2DB3798F" w14:textId="77777777" w:rsidR="009B4E95" w:rsidRPr="00F4442C" w:rsidRDefault="009B4E95" w:rsidP="00197F6A">
            <w:pPr>
              <w:pStyle w:val="TAH"/>
            </w:pPr>
            <w:r w:rsidRPr="00F4442C">
              <w:t>Cardinality</w:t>
            </w:r>
          </w:p>
        </w:tc>
        <w:tc>
          <w:tcPr>
            <w:tcW w:w="3686" w:type="dxa"/>
            <w:shd w:val="clear" w:color="auto" w:fill="C0C0C0"/>
            <w:vAlign w:val="center"/>
            <w:hideMark/>
          </w:tcPr>
          <w:p w14:paraId="594B3D16"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3673628A"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3833DC73" w14:textId="77777777" w:rsidTr="00197F6A">
        <w:trPr>
          <w:jc w:val="center"/>
        </w:trPr>
        <w:tc>
          <w:tcPr>
            <w:tcW w:w="1555" w:type="dxa"/>
            <w:vAlign w:val="center"/>
          </w:tcPr>
          <w:p w14:paraId="7BD27C5A" w14:textId="77777777" w:rsidR="009B4E95" w:rsidRPr="00F4442C" w:rsidRDefault="009B4E95" w:rsidP="00197F6A">
            <w:pPr>
              <w:pStyle w:val="TAL"/>
            </w:pPr>
          </w:p>
        </w:tc>
        <w:tc>
          <w:tcPr>
            <w:tcW w:w="1417" w:type="dxa"/>
            <w:vAlign w:val="center"/>
          </w:tcPr>
          <w:p w14:paraId="54F99316" w14:textId="77777777" w:rsidR="009B4E95" w:rsidRPr="00F4442C" w:rsidRDefault="009B4E95" w:rsidP="00197F6A">
            <w:pPr>
              <w:pStyle w:val="TAL"/>
            </w:pPr>
          </w:p>
        </w:tc>
        <w:tc>
          <w:tcPr>
            <w:tcW w:w="425" w:type="dxa"/>
            <w:vAlign w:val="center"/>
          </w:tcPr>
          <w:p w14:paraId="058C9FB8" w14:textId="77777777" w:rsidR="009B4E95" w:rsidRPr="00F4442C" w:rsidRDefault="009B4E95" w:rsidP="00197F6A">
            <w:pPr>
              <w:pStyle w:val="TAC"/>
            </w:pPr>
          </w:p>
        </w:tc>
        <w:tc>
          <w:tcPr>
            <w:tcW w:w="1134" w:type="dxa"/>
            <w:vAlign w:val="center"/>
          </w:tcPr>
          <w:p w14:paraId="7ED7F875" w14:textId="77777777" w:rsidR="009B4E95" w:rsidRPr="00F4442C" w:rsidRDefault="009B4E95" w:rsidP="00197F6A">
            <w:pPr>
              <w:pStyle w:val="TAC"/>
            </w:pPr>
          </w:p>
        </w:tc>
        <w:tc>
          <w:tcPr>
            <w:tcW w:w="3686" w:type="dxa"/>
            <w:vAlign w:val="center"/>
          </w:tcPr>
          <w:p w14:paraId="3E639D8F" w14:textId="77777777" w:rsidR="009B4E95" w:rsidRPr="00F4442C" w:rsidRDefault="009B4E95" w:rsidP="00197F6A">
            <w:pPr>
              <w:pStyle w:val="TAL"/>
            </w:pPr>
          </w:p>
        </w:tc>
        <w:tc>
          <w:tcPr>
            <w:tcW w:w="1307" w:type="dxa"/>
            <w:vAlign w:val="center"/>
          </w:tcPr>
          <w:p w14:paraId="0EA056F0" w14:textId="77777777" w:rsidR="009B4E95" w:rsidRPr="00F4442C" w:rsidRDefault="009B4E95" w:rsidP="00197F6A">
            <w:pPr>
              <w:pStyle w:val="TAL"/>
              <w:rPr>
                <w:rFonts w:cs="Arial"/>
                <w:szCs w:val="18"/>
              </w:rPr>
            </w:pPr>
          </w:p>
        </w:tc>
      </w:tr>
    </w:tbl>
    <w:p w14:paraId="389D0883" w14:textId="77777777" w:rsidR="009B4E95" w:rsidRPr="00F4442C" w:rsidRDefault="009B4E95" w:rsidP="009B4E95">
      <w:pPr>
        <w:rPr>
          <w:lang w:val="en-US"/>
        </w:rPr>
      </w:pPr>
    </w:p>
    <w:p w14:paraId="7B5C502B" w14:textId="77777777" w:rsidR="009B4E95" w:rsidRPr="00F4442C" w:rsidRDefault="009B4E95" w:rsidP="009B4E95">
      <w:pPr>
        <w:pStyle w:val="EditorsNote"/>
      </w:pPr>
      <w:r w:rsidRPr="00F4442C">
        <w:t>Editor's Note:</w:t>
      </w:r>
      <w:r w:rsidRPr="00F4442C">
        <w:tab/>
        <w:t>The definition of this data structure is FFS.</w:t>
      </w:r>
    </w:p>
    <w:p w14:paraId="1F7C85DF" w14:textId="77777777" w:rsidR="009B4E95" w:rsidRPr="00F4442C" w:rsidRDefault="009B4E95" w:rsidP="009B4E95">
      <w:pPr>
        <w:pStyle w:val="51"/>
      </w:pPr>
      <w:bookmarkStart w:id="838" w:name="_Toc96843447"/>
      <w:bookmarkStart w:id="839" w:name="_Toc96844422"/>
      <w:bookmarkStart w:id="840" w:name="_Toc100739995"/>
      <w:bookmarkStart w:id="841" w:name="_Toc129252568"/>
      <w:bookmarkStart w:id="842" w:name="_Toc144024278"/>
      <w:bookmarkStart w:id="843" w:name="_Toc144459710"/>
      <w:bookmarkStart w:id="844" w:name="_Toc151743470"/>
      <w:bookmarkEnd w:id="829"/>
      <w:bookmarkEnd w:id="830"/>
      <w:bookmarkEnd w:id="831"/>
      <w:bookmarkEnd w:id="832"/>
      <w:bookmarkEnd w:id="833"/>
      <w:bookmarkEnd w:id="834"/>
      <w:r w:rsidRPr="00F4442C">
        <w:rPr>
          <w:noProof/>
          <w:lang w:eastAsia="zh-CN"/>
        </w:rPr>
        <w:t>6.4</w:t>
      </w:r>
      <w:r w:rsidRPr="00F4442C">
        <w:t>.6.2.5</w:t>
      </w:r>
      <w:r w:rsidRPr="00F4442C">
        <w:tab/>
        <w:t>Type: PolUsageSubsc</w:t>
      </w:r>
      <w:bookmarkEnd w:id="844"/>
    </w:p>
    <w:p w14:paraId="0728866B" w14:textId="77777777" w:rsidR="009B4E95" w:rsidRPr="00F4442C" w:rsidRDefault="009B4E95" w:rsidP="009B4E95">
      <w:pPr>
        <w:pStyle w:val="TH"/>
      </w:pPr>
      <w:r w:rsidRPr="00F4442C">
        <w:rPr>
          <w:noProof/>
        </w:rPr>
        <w:t>Table </w:t>
      </w:r>
      <w:r w:rsidRPr="00F4442C">
        <w:rPr>
          <w:noProof/>
          <w:lang w:eastAsia="zh-CN"/>
        </w:rPr>
        <w:t>6.4</w:t>
      </w:r>
      <w:r w:rsidRPr="00F4442C">
        <w:t xml:space="preserve">.6.2.5-1: </w:t>
      </w:r>
      <w:r w:rsidRPr="00F4442C">
        <w:rPr>
          <w:noProof/>
        </w:rPr>
        <w:t xml:space="preserve">Definition of type </w:t>
      </w:r>
      <w:r w:rsidRPr="00F4442C">
        <w:t>PolUsageSubsc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66E59821" w14:textId="77777777" w:rsidTr="00197F6A">
        <w:trPr>
          <w:jc w:val="center"/>
        </w:trPr>
        <w:tc>
          <w:tcPr>
            <w:tcW w:w="1555" w:type="dxa"/>
            <w:shd w:val="clear" w:color="auto" w:fill="C0C0C0"/>
            <w:vAlign w:val="center"/>
            <w:hideMark/>
          </w:tcPr>
          <w:p w14:paraId="38B97882" w14:textId="77777777" w:rsidR="009B4E95" w:rsidRPr="00F4442C" w:rsidRDefault="009B4E95" w:rsidP="00197F6A">
            <w:pPr>
              <w:pStyle w:val="TAH"/>
            </w:pPr>
            <w:r w:rsidRPr="00F4442C">
              <w:t>Attribute name</w:t>
            </w:r>
          </w:p>
        </w:tc>
        <w:tc>
          <w:tcPr>
            <w:tcW w:w="1417" w:type="dxa"/>
            <w:shd w:val="clear" w:color="auto" w:fill="C0C0C0"/>
            <w:vAlign w:val="center"/>
            <w:hideMark/>
          </w:tcPr>
          <w:p w14:paraId="3E50F190" w14:textId="77777777" w:rsidR="009B4E95" w:rsidRPr="00F4442C" w:rsidRDefault="009B4E95" w:rsidP="00197F6A">
            <w:pPr>
              <w:pStyle w:val="TAH"/>
            </w:pPr>
            <w:r w:rsidRPr="00F4442C">
              <w:t>Data type</w:t>
            </w:r>
          </w:p>
        </w:tc>
        <w:tc>
          <w:tcPr>
            <w:tcW w:w="425" w:type="dxa"/>
            <w:shd w:val="clear" w:color="auto" w:fill="C0C0C0"/>
            <w:vAlign w:val="center"/>
            <w:hideMark/>
          </w:tcPr>
          <w:p w14:paraId="424FEF17" w14:textId="77777777" w:rsidR="009B4E95" w:rsidRPr="00F4442C" w:rsidRDefault="009B4E95" w:rsidP="00197F6A">
            <w:pPr>
              <w:pStyle w:val="TAH"/>
            </w:pPr>
            <w:r w:rsidRPr="00F4442C">
              <w:t>P</w:t>
            </w:r>
          </w:p>
        </w:tc>
        <w:tc>
          <w:tcPr>
            <w:tcW w:w="1134" w:type="dxa"/>
            <w:shd w:val="clear" w:color="auto" w:fill="C0C0C0"/>
            <w:vAlign w:val="center"/>
          </w:tcPr>
          <w:p w14:paraId="0F940DAA" w14:textId="77777777" w:rsidR="009B4E95" w:rsidRPr="00F4442C" w:rsidRDefault="009B4E95" w:rsidP="00197F6A">
            <w:pPr>
              <w:pStyle w:val="TAH"/>
            </w:pPr>
            <w:r w:rsidRPr="00F4442C">
              <w:t>Cardinality</w:t>
            </w:r>
          </w:p>
        </w:tc>
        <w:tc>
          <w:tcPr>
            <w:tcW w:w="3686" w:type="dxa"/>
            <w:shd w:val="clear" w:color="auto" w:fill="C0C0C0"/>
            <w:vAlign w:val="center"/>
            <w:hideMark/>
          </w:tcPr>
          <w:p w14:paraId="3DDCF119"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601A2AB7"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8C130E8" w14:textId="77777777" w:rsidTr="00197F6A">
        <w:trPr>
          <w:jc w:val="center"/>
        </w:trPr>
        <w:tc>
          <w:tcPr>
            <w:tcW w:w="1555" w:type="dxa"/>
            <w:vAlign w:val="center"/>
          </w:tcPr>
          <w:p w14:paraId="110A082D" w14:textId="77777777" w:rsidR="009B4E95" w:rsidRPr="00F4442C" w:rsidRDefault="009B4E95" w:rsidP="00197F6A">
            <w:pPr>
              <w:pStyle w:val="TAL"/>
            </w:pPr>
            <w:r w:rsidRPr="00F4442C">
              <w:t>notifUri</w:t>
            </w:r>
          </w:p>
        </w:tc>
        <w:tc>
          <w:tcPr>
            <w:tcW w:w="1417" w:type="dxa"/>
            <w:vAlign w:val="center"/>
          </w:tcPr>
          <w:p w14:paraId="48E86630" w14:textId="77777777" w:rsidR="009B4E95" w:rsidRPr="00F4442C" w:rsidRDefault="009B4E95" w:rsidP="00197F6A">
            <w:pPr>
              <w:pStyle w:val="TAL"/>
            </w:pPr>
            <w:r w:rsidRPr="00F4442C">
              <w:t>Uri</w:t>
            </w:r>
          </w:p>
        </w:tc>
        <w:tc>
          <w:tcPr>
            <w:tcW w:w="425" w:type="dxa"/>
            <w:vAlign w:val="center"/>
          </w:tcPr>
          <w:p w14:paraId="16A50FFD" w14:textId="77777777" w:rsidR="009B4E95" w:rsidRPr="00F4442C" w:rsidRDefault="009B4E95" w:rsidP="00197F6A">
            <w:pPr>
              <w:pStyle w:val="TAC"/>
            </w:pPr>
            <w:r w:rsidRPr="00F4442C">
              <w:t>M</w:t>
            </w:r>
          </w:p>
        </w:tc>
        <w:tc>
          <w:tcPr>
            <w:tcW w:w="1134" w:type="dxa"/>
            <w:vAlign w:val="center"/>
          </w:tcPr>
          <w:p w14:paraId="55631A80" w14:textId="77777777" w:rsidR="009B4E95" w:rsidRPr="00F4442C" w:rsidRDefault="009B4E95" w:rsidP="00197F6A">
            <w:pPr>
              <w:pStyle w:val="TAC"/>
            </w:pPr>
            <w:r w:rsidRPr="00F4442C">
              <w:t>1</w:t>
            </w:r>
          </w:p>
        </w:tc>
        <w:tc>
          <w:tcPr>
            <w:tcW w:w="3686" w:type="dxa"/>
            <w:vAlign w:val="center"/>
          </w:tcPr>
          <w:p w14:paraId="55FC862D" w14:textId="77777777" w:rsidR="009B4E95" w:rsidRPr="00F4442C" w:rsidRDefault="009B4E95" w:rsidP="00197F6A">
            <w:pPr>
              <w:pStyle w:val="TAL"/>
            </w:pPr>
            <w:r w:rsidRPr="00F4442C">
              <w:rPr>
                <w:rFonts w:cs="Arial"/>
                <w:szCs w:val="18"/>
              </w:rPr>
              <w:t xml:space="preserve">Contains the URI via which </w:t>
            </w:r>
            <w:bookmarkStart w:id="845" w:name="_Hlk149565478"/>
            <w:r w:rsidRPr="00F4442C">
              <w:rPr>
                <w:rFonts w:cs="Arial"/>
                <w:szCs w:val="18"/>
              </w:rPr>
              <w:t xml:space="preserve">the </w:t>
            </w:r>
            <w:r w:rsidRPr="00F4442C">
              <w:rPr>
                <w:lang w:val="en-US"/>
              </w:rPr>
              <w:t>Policy Usage</w:t>
            </w:r>
            <w:r w:rsidRPr="00F4442C">
              <w:rPr>
                <w:rFonts w:cs="Arial"/>
                <w:szCs w:val="18"/>
              </w:rPr>
              <w:t xml:space="preserve"> </w:t>
            </w:r>
            <w:bookmarkEnd w:id="845"/>
            <w:r w:rsidRPr="00F4442C">
              <w:rPr>
                <w:rFonts w:cs="Arial"/>
                <w:szCs w:val="18"/>
              </w:rPr>
              <w:t>Notifications shall be delivered.</w:t>
            </w:r>
          </w:p>
        </w:tc>
        <w:tc>
          <w:tcPr>
            <w:tcW w:w="1307" w:type="dxa"/>
            <w:vAlign w:val="center"/>
          </w:tcPr>
          <w:p w14:paraId="53B458D8" w14:textId="77777777" w:rsidR="009B4E95" w:rsidRPr="00F4442C" w:rsidRDefault="009B4E95" w:rsidP="00197F6A">
            <w:pPr>
              <w:pStyle w:val="TAL"/>
              <w:rPr>
                <w:rFonts w:cs="Arial"/>
                <w:szCs w:val="18"/>
              </w:rPr>
            </w:pPr>
          </w:p>
        </w:tc>
      </w:tr>
      <w:tr w:rsidR="009B4E95" w:rsidRPr="00F4442C" w14:paraId="16AEEC46" w14:textId="77777777" w:rsidTr="00197F6A">
        <w:trPr>
          <w:jc w:val="center"/>
        </w:trPr>
        <w:tc>
          <w:tcPr>
            <w:tcW w:w="1555" w:type="dxa"/>
            <w:vAlign w:val="center"/>
          </w:tcPr>
          <w:p w14:paraId="367E1756" w14:textId="77777777" w:rsidR="009B4E95" w:rsidRPr="00F4442C" w:rsidRDefault="009B4E95" w:rsidP="00197F6A">
            <w:pPr>
              <w:pStyle w:val="TAL"/>
            </w:pPr>
            <w:r w:rsidRPr="00F4442C">
              <w:t>netSliceId</w:t>
            </w:r>
          </w:p>
        </w:tc>
        <w:tc>
          <w:tcPr>
            <w:tcW w:w="1417" w:type="dxa"/>
            <w:vAlign w:val="center"/>
          </w:tcPr>
          <w:p w14:paraId="1E521D07" w14:textId="77777777" w:rsidR="009B4E95" w:rsidRPr="00F4442C" w:rsidRDefault="009B4E95" w:rsidP="00197F6A">
            <w:pPr>
              <w:pStyle w:val="TAL"/>
            </w:pPr>
            <w:r w:rsidRPr="00F4442C">
              <w:t>Snssai</w:t>
            </w:r>
          </w:p>
        </w:tc>
        <w:tc>
          <w:tcPr>
            <w:tcW w:w="425" w:type="dxa"/>
            <w:vAlign w:val="center"/>
          </w:tcPr>
          <w:p w14:paraId="4F3066C4" w14:textId="77777777" w:rsidR="009B4E95" w:rsidRPr="00F4442C" w:rsidRDefault="009B4E95" w:rsidP="00197F6A">
            <w:pPr>
              <w:pStyle w:val="TAC"/>
            </w:pPr>
            <w:r w:rsidRPr="00F4442C">
              <w:t>M</w:t>
            </w:r>
          </w:p>
        </w:tc>
        <w:tc>
          <w:tcPr>
            <w:tcW w:w="1134" w:type="dxa"/>
            <w:vAlign w:val="center"/>
          </w:tcPr>
          <w:p w14:paraId="0EE34326" w14:textId="77777777" w:rsidR="009B4E95" w:rsidRPr="00F4442C" w:rsidRDefault="009B4E95" w:rsidP="00197F6A">
            <w:pPr>
              <w:pStyle w:val="TAC"/>
            </w:pPr>
            <w:r w:rsidRPr="00F4442C">
              <w:t>1</w:t>
            </w:r>
          </w:p>
        </w:tc>
        <w:tc>
          <w:tcPr>
            <w:tcW w:w="3686" w:type="dxa"/>
            <w:vAlign w:val="center"/>
          </w:tcPr>
          <w:p w14:paraId="3F93C965" w14:textId="77777777" w:rsidR="009B4E95" w:rsidRPr="00F4442C" w:rsidRDefault="009B4E95" w:rsidP="00197F6A">
            <w:pPr>
              <w:pStyle w:val="TAL"/>
            </w:pPr>
            <w:r w:rsidRPr="00F4442C">
              <w:t>Contains the identifier for the requested network slice.</w:t>
            </w:r>
          </w:p>
        </w:tc>
        <w:tc>
          <w:tcPr>
            <w:tcW w:w="1307" w:type="dxa"/>
            <w:vAlign w:val="center"/>
          </w:tcPr>
          <w:p w14:paraId="23A1F133" w14:textId="77777777" w:rsidR="009B4E95" w:rsidRPr="00F4442C" w:rsidRDefault="009B4E95" w:rsidP="00197F6A">
            <w:pPr>
              <w:pStyle w:val="TAL"/>
              <w:rPr>
                <w:rFonts w:cs="Arial"/>
                <w:szCs w:val="18"/>
              </w:rPr>
            </w:pPr>
          </w:p>
        </w:tc>
      </w:tr>
      <w:tr w:rsidR="009B4E95" w:rsidRPr="00F4442C" w14:paraId="3AF7851F" w14:textId="77777777" w:rsidTr="00197F6A">
        <w:trPr>
          <w:jc w:val="center"/>
        </w:trPr>
        <w:tc>
          <w:tcPr>
            <w:tcW w:w="1555" w:type="dxa"/>
            <w:vAlign w:val="center"/>
          </w:tcPr>
          <w:p w14:paraId="4FAAFC7D" w14:textId="77777777" w:rsidR="009B4E95" w:rsidRPr="00F4442C" w:rsidRDefault="009B4E95" w:rsidP="00197F6A">
            <w:pPr>
              <w:pStyle w:val="TAL"/>
            </w:pPr>
            <w:r w:rsidRPr="00F4442C">
              <w:rPr>
                <w:lang w:eastAsia="zh-CN"/>
              </w:rPr>
              <w:t>reqPolicyRep</w:t>
            </w:r>
          </w:p>
        </w:tc>
        <w:tc>
          <w:tcPr>
            <w:tcW w:w="1417" w:type="dxa"/>
            <w:vAlign w:val="center"/>
          </w:tcPr>
          <w:p w14:paraId="6DA5370D" w14:textId="77777777" w:rsidR="009B4E95" w:rsidRPr="00F4442C" w:rsidRDefault="009B4E95" w:rsidP="00197F6A">
            <w:pPr>
              <w:pStyle w:val="TAL"/>
            </w:pPr>
            <w:r w:rsidRPr="00F4442C">
              <w:t>ReqPolRep</w:t>
            </w:r>
          </w:p>
        </w:tc>
        <w:tc>
          <w:tcPr>
            <w:tcW w:w="425" w:type="dxa"/>
            <w:vAlign w:val="center"/>
          </w:tcPr>
          <w:p w14:paraId="763DE049" w14:textId="77777777" w:rsidR="009B4E95" w:rsidRPr="00F4442C" w:rsidRDefault="009B4E95" w:rsidP="00197F6A">
            <w:pPr>
              <w:pStyle w:val="TAC"/>
            </w:pPr>
            <w:r w:rsidRPr="00F4442C">
              <w:rPr>
                <w:lang w:eastAsia="zh-CN"/>
              </w:rPr>
              <w:t>M</w:t>
            </w:r>
          </w:p>
        </w:tc>
        <w:tc>
          <w:tcPr>
            <w:tcW w:w="1134" w:type="dxa"/>
            <w:vAlign w:val="center"/>
          </w:tcPr>
          <w:p w14:paraId="3ED24662" w14:textId="77777777" w:rsidR="009B4E95" w:rsidRPr="00F4442C" w:rsidRDefault="009B4E95" w:rsidP="00197F6A">
            <w:pPr>
              <w:pStyle w:val="TAC"/>
            </w:pPr>
            <w:r w:rsidRPr="00F4442C">
              <w:rPr>
                <w:rFonts w:hint="eastAsia"/>
                <w:lang w:eastAsia="zh-CN"/>
              </w:rPr>
              <w:t>1</w:t>
            </w:r>
          </w:p>
        </w:tc>
        <w:tc>
          <w:tcPr>
            <w:tcW w:w="3686" w:type="dxa"/>
            <w:vAlign w:val="center"/>
          </w:tcPr>
          <w:p w14:paraId="23E2ECCE" w14:textId="77777777" w:rsidR="009B4E95" w:rsidRPr="00F4442C" w:rsidRDefault="009B4E95" w:rsidP="00197F6A">
            <w:pPr>
              <w:pStyle w:val="TAL"/>
            </w:pPr>
            <w:r w:rsidRPr="00F4442C">
              <w:rPr>
                <w:lang w:val="en-US"/>
              </w:rPr>
              <w:t>Contains the requested policy usage reporting information.</w:t>
            </w:r>
          </w:p>
        </w:tc>
        <w:tc>
          <w:tcPr>
            <w:tcW w:w="1307" w:type="dxa"/>
            <w:vAlign w:val="center"/>
          </w:tcPr>
          <w:p w14:paraId="53A34E16" w14:textId="77777777" w:rsidR="009B4E95" w:rsidRPr="00F4442C" w:rsidRDefault="009B4E95" w:rsidP="00197F6A">
            <w:pPr>
              <w:pStyle w:val="TAL"/>
              <w:rPr>
                <w:rFonts w:cs="Arial"/>
                <w:szCs w:val="18"/>
              </w:rPr>
            </w:pPr>
          </w:p>
        </w:tc>
      </w:tr>
      <w:tr w:rsidR="009B4E95" w:rsidRPr="00F4442C" w14:paraId="60D23D3B" w14:textId="77777777" w:rsidTr="00197F6A">
        <w:trPr>
          <w:jc w:val="center"/>
        </w:trPr>
        <w:tc>
          <w:tcPr>
            <w:tcW w:w="1555" w:type="dxa"/>
            <w:vAlign w:val="center"/>
          </w:tcPr>
          <w:p w14:paraId="44BADC04" w14:textId="77777777" w:rsidR="009B4E95" w:rsidRPr="00F4442C" w:rsidRDefault="009B4E95" w:rsidP="00197F6A">
            <w:pPr>
              <w:pStyle w:val="TAL"/>
              <w:rPr>
                <w:lang w:eastAsia="zh-CN"/>
              </w:rPr>
            </w:pPr>
            <w:r w:rsidRPr="00F4442C">
              <w:t>repPeriodicity</w:t>
            </w:r>
          </w:p>
        </w:tc>
        <w:tc>
          <w:tcPr>
            <w:tcW w:w="1417" w:type="dxa"/>
            <w:vAlign w:val="center"/>
          </w:tcPr>
          <w:p w14:paraId="4F97528E" w14:textId="77777777" w:rsidR="009B4E95" w:rsidRPr="00F4442C" w:rsidRDefault="009B4E95" w:rsidP="00197F6A">
            <w:pPr>
              <w:pStyle w:val="TAL"/>
            </w:pPr>
            <w:r w:rsidRPr="00F4442C">
              <w:t>DurationSec</w:t>
            </w:r>
          </w:p>
        </w:tc>
        <w:tc>
          <w:tcPr>
            <w:tcW w:w="425" w:type="dxa"/>
            <w:vAlign w:val="center"/>
          </w:tcPr>
          <w:p w14:paraId="7B46E7E6" w14:textId="77777777" w:rsidR="009B4E95" w:rsidRPr="00F4442C" w:rsidRDefault="009B4E95" w:rsidP="00197F6A">
            <w:pPr>
              <w:pStyle w:val="TAC"/>
              <w:rPr>
                <w:lang w:eastAsia="zh-CN"/>
              </w:rPr>
            </w:pPr>
            <w:r w:rsidRPr="00F4442C">
              <w:t>O</w:t>
            </w:r>
          </w:p>
        </w:tc>
        <w:tc>
          <w:tcPr>
            <w:tcW w:w="1134" w:type="dxa"/>
            <w:vAlign w:val="center"/>
          </w:tcPr>
          <w:p w14:paraId="6A3B6C58" w14:textId="77777777" w:rsidR="009B4E95" w:rsidRPr="00F4442C" w:rsidRDefault="009B4E95" w:rsidP="00197F6A">
            <w:pPr>
              <w:pStyle w:val="TAC"/>
              <w:rPr>
                <w:lang w:eastAsia="zh-CN"/>
              </w:rPr>
            </w:pPr>
            <w:r w:rsidRPr="00F4442C">
              <w:t>0..1</w:t>
            </w:r>
          </w:p>
        </w:tc>
        <w:tc>
          <w:tcPr>
            <w:tcW w:w="3686" w:type="dxa"/>
            <w:vAlign w:val="center"/>
          </w:tcPr>
          <w:p w14:paraId="04B86DAC" w14:textId="77777777" w:rsidR="009B4E95" w:rsidRPr="00F4442C" w:rsidRDefault="009B4E95" w:rsidP="00197F6A">
            <w:pPr>
              <w:pStyle w:val="TAL"/>
              <w:rPr>
                <w:rFonts w:cs="Arial"/>
                <w:szCs w:val="18"/>
              </w:rPr>
            </w:pPr>
            <w:r w:rsidRPr="00F4442C">
              <w:rPr>
                <w:rFonts w:cs="Arial"/>
                <w:szCs w:val="18"/>
              </w:rPr>
              <w:t xml:space="preserve">Contains the </w:t>
            </w:r>
            <w:r w:rsidRPr="00F4442C">
              <w:t>reporting periodicity (i.e., reporting interval)</w:t>
            </w:r>
            <w:r w:rsidRPr="00F4442C">
              <w:rPr>
                <w:rFonts w:cs="Arial"/>
                <w:szCs w:val="18"/>
              </w:rPr>
              <w:t>.</w:t>
            </w:r>
          </w:p>
        </w:tc>
        <w:tc>
          <w:tcPr>
            <w:tcW w:w="1307" w:type="dxa"/>
            <w:vAlign w:val="center"/>
          </w:tcPr>
          <w:p w14:paraId="32542312" w14:textId="77777777" w:rsidR="009B4E95" w:rsidRPr="00F4442C" w:rsidRDefault="009B4E95" w:rsidP="00197F6A">
            <w:pPr>
              <w:pStyle w:val="TAL"/>
              <w:rPr>
                <w:rFonts w:cs="Arial"/>
                <w:szCs w:val="18"/>
              </w:rPr>
            </w:pPr>
          </w:p>
        </w:tc>
      </w:tr>
      <w:tr w:rsidR="009B4E95" w:rsidRPr="00F4442C" w14:paraId="1AC9571E" w14:textId="77777777" w:rsidTr="00197F6A">
        <w:trPr>
          <w:jc w:val="center"/>
        </w:trPr>
        <w:tc>
          <w:tcPr>
            <w:tcW w:w="1555" w:type="dxa"/>
            <w:vAlign w:val="center"/>
          </w:tcPr>
          <w:p w14:paraId="7C83FC83" w14:textId="77777777" w:rsidR="009B4E95" w:rsidRPr="00F4442C" w:rsidRDefault="009B4E95" w:rsidP="00197F6A">
            <w:pPr>
              <w:pStyle w:val="TAL"/>
              <w:rPr>
                <w:lang w:eastAsia="zh-CN"/>
              </w:rPr>
            </w:pPr>
            <w:r w:rsidRPr="00F4442C">
              <w:t>suppFeat</w:t>
            </w:r>
          </w:p>
        </w:tc>
        <w:tc>
          <w:tcPr>
            <w:tcW w:w="1417" w:type="dxa"/>
            <w:vAlign w:val="center"/>
          </w:tcPr>
          <w:p w14:paraId="6E7B25FF" w14:textId="77777777" w:rsidR="009B4E95" w:rsidRPr="00F4442C" w:rsidRDefault="009B4E95" w:rsidP="00197F6A">
            <w:pPr>
              <w:pStyle w:val="TAL"/>
            </w:pPr>
            <w:r w:rsidRPr="00F4442C">
              <w:t>SupportedFeatures</w:t>
            </w:r>
          </w:p>
        </w:tc>
        <w:tc>
          <w:tcPr>
            <w:tcW w:w="425" w:type="dxa"/>
            <w:vAlign w:val="center"/>
          </w:tcPr>
          <w:p w14:paraId="056DA3F2" w14:textId="77777777" w:rsidR="009B4E95" w:rsidRPr="00F4442C" w:rsidRDefault="009B4E95" w:rsidP="00197F6A">
            <w:pPr>
              <w:pStyle w:val="TAC"/>
              <w:rPr>
                <w:lang w:eastAsia="zh-CN"/>
              </w:rPr>
            </w:pPr>
            <w:r w:rsidRPr="00F4442C">
              <w:t>C</w:t>
            </w:r>
          </w:p>
        </w:tc>
        <w:tc>
          <w:tcPr>
            <w:tcW w:w="1134" w:type="dxa"/>
            <w:vAlign w:val="center"/>
          </w:tcPr>
          <w:p w14:paraId="5A373B93" w14:textId="77777777" w:rsidR="009B4E95" w:rsidRPr="00F4442C" w:rsidRDefault="009B4E95" w:rsidP="00197F6A">
            <w:pPr>
              <w:pStyle w:val="TAC"/>
              <w:rPr>
                <w:lang w:eastAsia="zh-CN"/>
              </w:rPr>
            </w:pPr>
            <w:r w:rsidRPr="00F4442C">
              <w:t>0..1</w:t>
            </w:r>
          </w:p>
        </w:tc>
        <w:tc>
          <w:tcPr>
            <w:tcW w:w="3686" w:type="dxa"/>
            <w:vAlign w:val="center"/>
          </w:tcPr>
          <w:p w14:paraId="13F56D3E" w14:textId="77777777" w:rsidR="009B4E95" w:rsidRPr="00F4442C" w:rsidRDefault="009B4E95" w:rsidP="00197F6A">
            <w:pPr>
              <w:pStyle w:val="TAL"/>
            </w:pPr>
            <w:r w:rsidRPr="00F4442C">
              <w:t>Contains the list of supported features among the ones defined in clause </w:t>
            </w:r>
            <w:r w:rsidRPr="00F4442C">
              <w:rPr>
                <w:noProof/>
                <w:lang w:eastAsia="zh-CN"/>
              </w:rPr>
              <w:t>6.4</w:t>
            </w:r>
            <w:r w:rsidRPr="00F4442C">
              <w:t>.8.</w:t>
            </w:r>
          </w:p>
          <w:p w14:paraId="496C9A25" w14:textId="77777777" w:rsidR="009B4E95" w:rsidRPr="00F4442C" w:rsidRDefault="009B4E95" w:rsidP="00197F6A">
            <w:pPr>
              <w:pStyle w:val="TAL"/>
            </w:pPr>
          </w:p>
          <w:p w14:paraId="6662673D" w14:textId="77777777" w:rsidR="009B4E95" w:rsidRPr="00F4442C" w:rsidRDefault="009B4E95" w:rsidP="00197F6A">
            <w:pPr>
              <w:pStyle w:val="TAL"/>
              <w:rPr>
                <w:lang w:val="en-US"/>
              </w:rPr>
            </w:pPr>
            <w:r w:rsidRPr="00F4442C">
              <w:t>This attribute shall be present only if feature negotiation needs to take place.</w:t>
            </w:r>
          </w:p>
        </w:tc>
        <w:tc>
          <w:tcPr>
            <w:tcW w:w="1307" w:type="dxa"/>
            <w:vAlign w:val="center"/>
          </w:tcPr>
          <w:p w14:paraId="681F7B48" w14:textId="77777777" w:rsidR="009B4E95" w:rsidRPr="00F4442C" w:rsidRDefault="009B4E95" w:rsidP="00197F6A">
            <w:pPr>
              <w:pStyle w:val="TAL"/>
              <w:rPr>
                <w:rFonts w:cs="Arial"/>
                <w:szCs w:val="18"/>
              </w:rPr>
            </w:pPr>
          </w:p>
        </w:tc>
      </w:tr>
    </w:tbl>
    <w:p w14:paraId="391FEB32" w14:textId="77777777" w:rsidR="009B4E95" w:rsidRPr="00F4442C" w:rsidRDefault="009B4E95" w:rsidP="009B4E95">
      <w:pPr>
        <w:rPr>
          <w:lang w:val="en-US"/>
        </w:rPr>
      </w:pPr>
    </w:p>
    <w:p w14:paraId="188EBA14" w14:textId="77777777" w:rsidR="009B4E95" w:rsidRPr="00F4442C" w:rsidRDefault="009B4E95" w:rsidP="009B4E95">
      <w:pPr>
        <w:pStyle w:val="EditorsNote"/>
      </w:pPr>
      <w:r w:rsidRPr="00F4442C">
        <w:t>Editor's Note:</w:t>
      </w:r>
      <w:r w:rsidRPr="00F4442C">
        <w:tab/>
        <w:t>The encoding of the "netSliceId" attribute is FFS.</w:t>
      </w:r>
    </w:p>
    <w:p w14:paraId="36854DBC" w14:textId="77777777" w:rsidR="009B4E95" w:rsidRPr="00F4442C" w:rsidRDefault="009B4E95" w:rsidP="009B4E95">
      <w:pPr>
        <w:pStyle w:val="51"/>
      </w:pPr>
      <w:bookmarkStart w:id="846" w:name="_Toc151743471"/>
      <w:r w:rsidRPr="00F4442C">
        <w:rPr>
          <w:noProof/>
          <w:lang w:eastAsia="zh-CN"/>
        </w:rPr>
        <w:lastRenderedPageBreak/>
        <w:t>6.4</w:t>
      </w:r>
      <w:r w:rsidRPr="00F4442C">
        <w:t>.6.2.6</w:t>
      </w:r>
      <w:r w:rsidRPr="00F4442C">
        <w:tab/>
        <w:t>Type: PolUsageSubscPatch</w:t>
      </w:r>
      <w:bookmarkEnd w:id="846"/>
    </w:p>
    <w:p w14:paraId="3303EF2D" w14:textId="77777777" w:rsidR="009B4E95" w:rsidRPr="00F4442C" w:rsidRDefault="009B4E95" w:rsidP="009B4E95">
      <w:pPr>
        <w:pStyle w:val="TH"/>
      </w:pPr>
      <w:r w:rsidRPr="00F4442C">
        <w:rPr>
          <w:noProof/>
        </w:rPr>
        <w:t>Table </w:t>
      </w:r>
      <w:r w:rsidRPr="00F4442C">
        <w:rPr>
          <w:noProof/>
          <w:lang w:eastAsia="zh-CN"/>
        </w:rPr>
        <w:t>6.4</w:t>
      </w:r>
      <w:r w:rsidRPr="00F4442C">
        <w:t xml:space="preserve">.6.2.6-1: </w:t>
      </w:r>
      <w:r w:rsidRPr="00F4442C">
        <w:rPr>
          <w:noProof/>
        </w:rPr>
        <w:t xml:space="preserve">Definition of type </w:t>
      </w:r>
      <w:r w:rsidRPr="00F4442C">
        <w:t>PolUsageSubscPatch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D7507A7" w14:textId="77777777" w:rsidTr="00197F6A">
        <w:trPr>
          <w:jc w:val="center"/>
        </w:trPr>
        <w:tc>
          <w:tcPr>
            <w:tcW w:w="1555" w:type="dxa"/>
            <w:shd w:val="clear" w:color="auto" w:fill="C0C0C0"/>
            <w:vAlign w:val="center"/>
            <w:hideMark/>
          </w:tcPr>
          <w:p w14:paraId="38FB6EEF" w14:textId="77777777" w:rsidR="009B4E95" w:rsidRPr="00F4442C" w:rsidRDefault="009B4E95" w:rsidP="00197F6A">
            <w:pPr>
              <w:pStyle w:val="TAH"/>
            </w:pPr>
            <w:r w:rsidRPr="00F4442C">
              <w:t>Attribute name</w:t>
            </w:r>
          </w:p>
        </w:tc>
        <w:tc>
          <w:tcPr>
            <w:tcW w:w="1417" w:type="dxa"/>
            <w:shd w:val="clear" w:color="auto" w:fill="C0C0C0"/>
            <w:vAlign w:val="center"/>
            <w:hideMark/>
          </w:tcPr>
          <w:p w14:paraId="20DB9BA5" w14:textId="77777777" w:rsidR="009B4E95" w:rsidRPr="00F4442C" w:rsidRDefault="009B4E95" w:rsidP="00197F6A">
            <w:pPr>
              <w:pStyle w:val="TAH"/>
            </w:pPr>
            <w:r w:rsidRPr="00F4442C">
              <w:t>Data type</w:t>
            </w:r>
          </w:p>
        </w:tc>
        <w:tc>
          <w:tcPr>
            <w:tcW w:w="425" w:type="dxa"/>
            <w:shd w:val="clear" w:color="auto" w:fill="C0C0C0"/>
            <w:vAlign w:val="center"/>
            <w:hideMark/>
          </w:tcPr>
          <w:p w14:paraId="23EED419" w14:textId="77777777" w:rsidR="009B4E95" w:rsidRPr="00F4442C" w:rsidRDefault="009B4E95" w:rsidP="00197F6A">
            <w:pPr>
              <w:pStyle w:val="TAH"/>
            </w:pPr>
            <w:r w:rsidRPr="00F4442C">
              <w:t>P</w:t>
            </w:r>
          </w:p>
        </w:tc>
        <w:tc>
          <w:tcPr>
            <w:tcW w:w="1134" w:type="dxa"/>
            <w:shd w:val="clear" w:color="auto" w:fill="C0C0C0"/>
            <w:vAlign w:val="center"/>
          </w:tcPr>
          <w:p w14:paraId="1C4B7DAE" w14:textId="77777777" w:rsidR="009B4E95" w:rsidRPr="00F4442C" w:rsidRDefault="009B4E95" w:rsidP="00197F6A">
            <w:pPr>
              <w:pStyle w:val="TAH"/>
            </w:pPr>
            <w:r w:rsidRPr="00F4442C">
              <w:t>Cardinality</w:t>
            </w:r>
          </w:p>
        </w:tc>
        <w:tc>
          <w:tcPr>
            <w:tcW w:w="3686" w:type="dxa"/>
            <w:shd w:val="clear" w:color="auto" w:fill="C0C0C0"/>
            <w:vAlign w:val="center"/>
            <w:hideMark/>
          </w:tcPr>
          <w:p w14:paraId="17213157"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6F6E81C3"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691B324" w14:textId="77777777" w:rsidTr="00197F6A">
        <w:trPr>
          <w:jc w:val="center"/>
        </w:trPr>
        <w:tc>
          <w:tcPr>
            <w:tcW w:w="1555" w:type="dxa"/>
            <w:vAlign w:val="center"/>
          </w:tcPr>
          <w:p w14:paraId="0DB38E94" w14:textId="77777777" w:rsidR="009B4E95" w:rsidRPr="00F4442C" w:rsidRDefault="009B4E95" w:rsidP="00197F6A">
            <w:pPr>
              <w:pStyle w:val="TAL"/>
              <w:rPr>
                <w:lang w:eastAsia="zh-CN"/>
              </w:rPr>
            </w:pPr>
            <w:r w:rsidRPr="00F4442C">
              <w:t>notifUri</w:t>
            </w:r>
          </w:p>
        </w:tc>
        <w:tc>
          <w:tcPr>
            <w:tcW w:w="1417" w:type="dxa"/>
            <w:vAlign w:val="center"/>
          </w:tcPr>
          <w:p w14:paraId="3C716F73" w14:textId="77777777" w:rsidR="009B4E95" w:rsidRPr="00F4442C" w:rsidRDefault="009B4E95" w:rsidP="00197F6A">
            <w:pPr>
              <w:pStyle w:val="TAL"/>
            </w:pPr>
            <w:r w:rsidRPr="00F4442C">
              <w:t>Uri</w:t>
            </w:r>
          </w:p>
        </w:tc>
        <w:tc>
          <w:tcPr>
            <w:tcW w:w="425" w:type="dxa"/>
            <w:vAlign w:val="center"/>
          </w:tcPr>
          <w:p w14:paraId="66CD64A5" w14:textId="77777777" w:rsidR="009B4E95" w:rsidRPr="00F4442C" w:rsidRDefault="009B4E95" w:rsidP="00197F6A">
            <w:pPr>
              <w:pStyle w:val="TAC"/>
              <w:rPr>
                <w:lang w:eastAsia="zh-CN"/>
              </w:rPr>
            </w:pPr>
            <w:r w:rsidRPr="00F4442C">
              <w:t>O</w:t>
            </w:r>
          </w:p>
        </w:tc>
        <w:tc>
          <w:tcPr>
            <w:tcW w:w="1134" w:type="dxa"/>
            <w:vAlign w:val="center"/>
          </w:tcPr>
          <w:p w14:paraId="709AEDEC" w14:textId="77777777" w:rsidR="009B4E95" w:rsidRPr="00F4442C" w:rsidRDefault="009B4E95" w:rsidP="00197F6A">
            <w:pPr>
              <w:pStyle w:val="TAC"/>
              <w:rPr>
                <w:lang w:eastAsia="zh-CN"/>
              </w:rPr>
            </w:pPr>
            <w:r w:rsidRPr="00F4442C">
              <w:t>0..1</w:t>
            </w:r>
          </w:p>
        </w:tc>
        <w:tc>
          <w:tcPr>
            <w:tcW w:w="3686" w:type="dxa"/>
            <w:vAlign w:val="center"/>
          </w:tcPr>
          <w:p w14:paraId="02A66ABA" w14:textId="77777777" w:rsidR="009B4E95" w:rsidRPr="00F4442C" w:rsidRDefault="009B4E95" w:rsidP="00197F6A">
            <w:pPr>
              <w:pStyle w:val="TAL"/>
              <w:rPr>
                <w:lang w:val="en-US"/>
              </w:rPr>
            </w:pPr>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p>
        </w:tc>
        <w:tc>
          <w:tcPr>
            <w:tcW w:w="1307" w:type="dxa"/>
            <w:vAlign w:val="center"/>
          </w:tcPr>
          <w:p w14:paraId="45591BF1" w14:textId="77777777" w:rsidR="009B4E95" w:rsidRPr="00F4442C" w:rsidRDefault="009B4E95" w:rsidP="00197F6A">
            <w:pPr>
              <w:pStyle w:val="TAL"/>
              <w:rPr>
                <w:rFonts w:cs="Arial"/>
                <w:szCs w:val="18"/>
              </w:rPr>
            </w:pPr>
          </w:p>
        </w:tc>
      </w:tr>
      <w:tr w:rsidR="009B4E95" w:rsidRPr="00F4442C" w14:paraId="438A8FAF" w14:textId="77777777" w:rsidTr="00197F6A">
        <w:trPr>
          <w:jc w:val="center"/>
        </w:trPr>
        <w:tc>
          <w:tcPr>
            <w:tcW w:w="1555" w:type="dxa"/>
            <w:vAlign w:val="center"/>
          </w:tcPr>
          <w:p w14:paraId="1E92143E" w14:textId="77777777" w:rsidR="009B4E95" w:rsidRPr="00F4442C" w:rsidRDefault="009B4E95" w:rsidP="00197F6A">
            <w:pPr>
              <w:pStyle w:val="TAL"/>
            </w:pPr>
            <w:r w:rsidRPr="00F4442C">
              <w:rPr>
                <w:lang w:eastAsia="zh-CN"/>
              </w:rPr>
              <w:t>reqPolicyRep</w:t>
            </w:r>
          </w:p>
        </w:tc>
        <w:tc>
          <w:tcPr>
            <w:tcW w:w="1417" w:type="dxa"/>
            <w:vAlign w:val="center"/>
          </w:tcPr>
          <w:p w14:paraId="651F4FC9" w14:textId="77777777" w:rsidR="009B4E95" w:rsidRPr="00F4442C" w:rsidRDefault="009B4E95" w:rsidP="00197F6A">
            <w:pPr>
              <w:pStyle w:val="TAL"/>
            </w:pPr>
            <w:r w:rsidRPr="00F4442C">
              <w:t>ReqPolRep</w:t>
            </w:r>
          </w:p>
        </w:tc>
        <w:tc>
          <w:tcPr>
            <w:tcW w:w="425" w:type="dxa"/>
            <w:vAlign w:val="center"/>
          </w:tcPr>
          <w:p w14:paraId="7D44B3DF" w14:textId="77777777" w:rsidR="009B4E95" w:rsidRPr="00F4442C" w:rsidRDefault="009B4E95" w:rsidP="00197F6A">
            <w:pPr>
              <w:pStyle w:val="TAC"/>
            </w:pPr>
            <w:r w:rsidRPr="00F4442C">
              <w:rPr>
                <w:lang w:eastAsia="zh-CN"/>
              </w:rPr>
              <w:t>O</w:t>
            </w:r>
          </w:p>
        </w:tc>
        <w:tc>
          <w:tcPr>
            <w:tcW w:w="1134" w:type="dxa"/>
            <w:vAlign w:val="center"/>
          </w:tcPr>
          <w:p w14:paraId="4FB57AC1"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00332AFD" w14:textId="77777777" w:rsidR="009B4E95" w:rsidRPr="00F4442C" w:rsidRDefault="009B4E95" w:rsidP="00197F6A">
            <w:pPr>
              <w:pStyle w:val="TAL"/>
            </w:pPr>
            <w:r w:rsidRPr="00F4442C">
              <w:rPr>
                <w:lang w:val="en-US"/>
              </w:rPr>
              <w:t>Contains the updated requested policy usage reporting information.</w:t>
            </w:r>
          </w:p>
        </w:tc>
        <w:tc>
          <w:tcPr>
            <w:tcW w:w="1307" w:type="dxa"/>
            <w:vAlign w:val="center"/>
          </w:tcPr>
          <w:p w14:paraId="4604DC77" w14:textId="77777777" w:rsidR="009B4E95" w:rsidRPr="00F4442C" w:rsidRDefault="009B4E95" w:rsidP="00197F6A">
            <w:pPr>
              <w:pStyle w:val="TAL"/>
              <w:rPr>
                <w:rFonts w:cs="Arial"/>
                <w:szCs w:val="18"/>
              </w:rPr>
            </w:pPr>
          </w:p>
        </w:tc>
      </w:tr>
      <w:tr w:rsidR="009B4E95" w:rsidRPr="00F4442C" w14:paraId="536AE53A" w14:textId="77777777" w:rsidTr="00197F6A">
        <w:trPr>
          <w:jc w:val="center"/>
        </w:trPr>
        <w:tc>
          <w:tcPr>
            <w:tcW w:w="1555" w:type="dxa"/>
            <w:vAlign w:val="center"/>
          </w:tcPr>
          <w:p w14:paraId="35B6F541" w14:textId="77777777" w:rsidR="009B4E95" w:rsidRPr="00F4442C" w:rsidRDefault="009B4E95" w:rsidP="00197F6A">
            <w:pPr>
              <w:pStyle w:val="TAL"/>
              <w:rPr>
                <w:lang w:eastAsia="zh-CN"/>
              </w:rPr>
            </w:pPr>
            <w:r w:rsidRPr="00F4442C">
              <w:t>repPeriodicity</w:t>
            </w:r>
          </w:p>
        </w:tc>
        <w:tc>
          <w:tcPr>
            <w:tcW w:w="1417" w:type="dxa"/>
            <w:vAlign w:val="center"/>
          </w:tcPr>
          <w:p w14:paraId="46EB9FCC" w14:textId="77777777" w:rsidR="009B4E95" w:rsidRPr="00F4442C" w:rsidRDefault="009B4E95" w:rsidP="00197F6A">
            <w:pPr>
              <w:pStyle w:val="TAL"/>
            </w:pPr>
            <w:r w:rsidRPr="00F4442C">
              <w:t>DurationSec</w:t>
            </w:r>
          </w:p>
        </w:tc>
        <w:tc>
          <w:tcPr>
            <w:tcW w:w="425" w:type="dxa"/>
            <w:vAlign w:val="center"/>
          </w:tcPr>
          <w:p w14:paraId="585E1F23" w14:textId="77777777" w:rsidR="009B4E95" w:rsidRPr="00F4442C" w:rsidRDefault="009B4E95" w:rsidP="00197F6A">
            <w:pPr>
              <w:pStyle w:val="TAC"/>
              <w:rPr>
                <w:lang w:eastAsia="zh-CN"/>
              </w:rPr>
            </w:pPr>
            <w:r w:rsidRPr="00F4442C">
              <w:t>O</w:t>
            </w:r>
          </w:p>
        </w:tc>
        <w:tc>
          <w:tcPr>
            <w:tcW w:w="1134" w:type="dxa"/>
            <w:vAlign w:val="center"/>
          </w:tcPr>
          <w:p w14:paraId="2DDD6D3D" w14:textId="77777777" w:rsidR="009B4E95" w:rsidRPr="00F4442C" w:rsidRDefault="009B4E95" w:rsidP="00197F6A">
            <w:pPr>
              <w:pStyle w:val="TAC"/>
              <w:rPr>
                <w:lang w:eastAsia="zh-CN"/>
              </w:rPr>
            </w:pPr>
            <w:r w:rsidRPr="00F4442C">
              <w:t>0..1</w:t>
            </w:r>
          </w:p>
        </w:tc>
        <w:tc>
          <w:tcPr>
            <w:tcW w:w="3686" w:type="dxa"/>
            <w:vAlign w:val="center"/>
          </w:tcPr>
          <w:p w14:paraId="22B489BD" w14:textId="77777777" w:rsidR="009B4E95" w:rsidRPr="00F4442C" w:rsidRDefault="009B4E95" w:rsidP="00197F6A">
            <w:pPr>
              <w:pStyle w:val="TAL"/>
              <w:rPr>
                <w:rFonts w:cs="Arial"/>
                <w:szCs w:val="18"/>
              </w:rPr>
            </w:pPr>
            <w:r w:rsidRPr="00F4442C">
              <w:rPr>
                <w:rFonts w:cs="Arial"/>
                <w:szCs w:val="18"/>
              </w:rPr>
              <w:t xml:space="preserve">Contains the updated </w:t>
            </w:r>
            <w:r w:rsidRPr="00F4442C">
              <w:t>reporting periodicity (i.e., reporting interval)</w:t>
            </w:r>
            <w:r w:rsidRPr="00F4442C">
              <w:rPr>
                <w:rFonts w:cs="Arial"/>
                <w:szCs w:val="18"/>
              </w:rPr>
              <w:t>.</w:t>
            </w:r>
          </w:p>
        </w:tc>
        <w:tc>
          <w:tcPr>
            <w:tcW w:w="1307" w:type="dxa"/>
            <w:vAlign w:val="center"/>
          </w:tcPr>
          <w:p w14:paraId="0314E391" w14:textId="77777777" w:rsidR="009B4E95" w:rsidRPr="00F4442C" w:rsidRDefault="009B4E95" w:rsidP="00197F6A">
            <w:pPr>
              <w:pStyle w:val="TAL"/>
              <w:rPr>
                <w:rFonts w:cs="Arial"/>
                <w:szCs w:val="18"/>
              </w:rPr>
            </w:pPr>
          </w:p>
        </w:tc>
      </w:tr>
    </w:tbl>
    <w:p w14:paraId="46E8BAB6" w14:textId="77777777" w:rsidR="009B4E95" w:rsidRPr="00F4442C" w:rsidRDefault="009B4E95" w:rsidP="009B4E95">
      <w:pPr>
        <w:rPr>
          <w:lang w:val="en-US"/>
        </w:rPr>
      </w:pPr>
    </w:p>
    <w:p w14:paraId="694FC463" w14:textId="77777777" w:rsidR="009B4E95" w:rsidRPr="00F4442C" w:rsidRDefault="009B4E95" w:rsidP="009B4E95">
      <w:pPr>
        <w:pStyle w:val="51"/>
      </w:pPr>
      <w:bookmarkStart w:id="847" w:name="_Toc151743472"/>
      <w:r w:rsidRPr="00F4442C">
        <w:rPr>
          <w:noProof/>
          <w:lang w:eastAsia="zh-CN"/>
        </w:rPr>
        <w:t>6.4</w:t>
      </w:r>
      <w:r w:rsidRPr="00F4442C">
        <w:t>.6.2.7</w:t>
      </w:r>
      <w:r w:rsidRPr="00F4442C">
        <w:tab/>
        <w:t>Type: ReqPolRep</w:t>
      </w:r>
      <w:bookmarkEnd w:id="847"/>
    </w:p>
    <w:p w14:paraId="342DF5DD" w14:textId="77777777" w:rsidR="009B4E95" w:rsidRPr="00F4442C" w:rsidRDefault="009B4E95" w:rsidP="009B4E95">
      <w:pPr>
        <w:pStyle w:val="TH"/>
      </w:pPr>
      <w:r w:rsidRPr="00F4442C">
        <w:rPr>
          <w:noProof/>
        </w:rPr>
        <w:t>Table </w:t>
      </w:r>
      <w:r w:rsidRPr="00F4442C">
        <w:rPr>
          <w:noProof/>
          <w:lang w:eastAsia="zh-CN"/>
        </w:rPr>
        <w:t>6.4</w:t>
      </w:r>
      <w:r w:rsidRPr="00F4442C">
        <w:t xml:space="preserve">.6.2.7-1: </w:t>
      </w:r>
      <w:r w:rsidRPr="00F4442C">
        <w:rPr>
          <w:noProof/>
        </w:rPr>
        <w:t xml:space="preserve">Definition of type </w:t>
      </w:r>
      <w:r w:rsidRPr="00F4442C">
        <w:t>ReqPolRep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D0E89F9" w14:textId="77777777" w:rsidTr="00197F6A">
        <w:trPr>
          <w:jc w:val="center"/>
        </w:trPr>
        <w:tc>
          <w:tcPr>
            <w:tcW w:w="1555" w:type="dxa"/>
            <w:shd w:val="clear" w:color="auto" w:fill="C0C0C0"/>
            <w:vAlign w:val="center"/>
            <w:hideMark/>
          </w:tcPr>
          <w:p w14:paraId="623DE857" w14:textId="77777777" w:rsidR="009B4E95" w:rsidRPr="00F4442C" w:rsidRDefault="009B4E95" w:rsidP="00197F6A">
            <w:pPr>
              <w:pStyle w:val="TAH"/>
            </w:pPr>
            <w:r w:rsidRPr="00F4442C">
              <w:t>Attribute name</w:t>
            </w:r>
          </w:p>
        </w:tc>
        <w:tc>
          <w:tcPr>
            <w:tcW w:w="1417" w:type="dxa"/>
            <w:shd w:val="clear" w:color="auto" w:fill="C0C0C0"/>
            <w:vAlign w:val="center"/>
            <w:hideMark/>
          </w:tcPr>
          <w:p w14:paraId="7C072F43" w14:textId="77777777" w:rsidR="009B4E95" w:rsidRPr="00F4442C" w:rsidRDefault="009B4E95" w:rsidP="00197F6A">
            <w:pPr>
              <w:pStyle w:val="TAH"/>
            </w:pPr>
            <w:r w:rsidRPr="00F4442C">
              <w:t>Data type</w:t>
            </w:r>
          </w:p>
        </w:tc>
        <w:tc>
          <w:tcPr>
            <w:tcW w:w="425" w:type="dxa"/>
            <w:shd w:val="clear" w:color="auto" w:fill="C0C0C0"/>
            <w:vAlign w:val="center"/>
            <w:hideMark/>
          </w:tcPr>
          <w:p w14:paraId="3AAD1F7E" w14:textId="77777777" w:rsidR="009B4E95" w:rsidRPr="00F4442C" w:rsidRDefault="009B4E95" w:rsidP="00197F6A">
            <w:pPr>
              <w:pStyle w:val="TAH"/>
            </w:pPr>
            <w:r w:rsidRPr="00F4442C">
              <w:t>P</w:t>
            </w:r>
          </w:p>
        </w:tc>
        <w:tc>
          <w:tcPr>
            <w:tcW w:w="1134" w:type="dxa"/>
            <w:shd w:val="clear" w:color="auto" w:fill="C0C0C0"/>
            <w:vAlign w:val="center"/>
          </w:tcPr>
          <w:p w14:paraId="1E9DEBE2" w14:textId="77777777" w:rsidR="009B4E95" w:rsidRPr="00F4442C" w:rsidRDefault="009B4E95" w:rsidP="00197F6A">
            <w:pPr>
              <w:pStyle w:val="TAH"/>
            </w:pPr>
            <w:r w:rsidRPr="00F4442C">
              <w:t>Cardinality</w:t>
            </w:r>
          </w:p>
        </w:tc>
        <w:tc>
          <w:tcPr>
            <w:tcW w:w="3686" w:type="dxa"/>
            <w:shd w:val="clear" w:color="auto" w:fill="C0C0C0"/>
            <w:vAlign w:val="center"/>
            <w:hideMark/>
          </w:tcPr>
          <w:p w14:paraId="2B6EFF0A"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5C3AF67A"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77F24E7" w14:textId="77777777" w:rsidTr="00197F6A">
        <w:trPr>
          <w:jc w:val="center"/>
        </w:trPr>
        <w:tc>
          <w:tcPr>
            <w:tcW w:w="1555" w:type="dxa"/>
            <w:vAlign w:val="center"/>
          </w:tcPr>
          <w:p w14:paraId="11D005A1" w14:textId="77777777" w:rsidR="009B4E95" w:rsidRPr="00F4442C" w:rsidRDefault="009B4E95" w:rsidP="00197F6A">
            <w:pPr>
              <w:pStyle w:val="TAL"/>
            </w:pPr>
            <w:r w:rsidRPr="00F4442C">
              <w:rPr>
                <w:lang w:eastAsia="zh-CN"/>
              </w:rPr>
              <w:t>policyId</w:t>
            </w:r>
          </w:p>
        </w:tc>
        <w:tc>
          <w:tcPr>
            <w:tcW w:w="1417" w:type="dxa"/>
            <w:vAlign w:val="center"/>
          </w:tcPr>
          <w:p w14:paraId="7474A1BD" w14:textId="77777777" w:rsidR="009B4E95" w:rsidRPr="00F4442C" w:rsidRDefault="009B4E95" w:rsidP="00197F6A">
            <w:pPr>
              <w:pStyle w:val="TAL"/>
            </w:pPr>
            <w:r w:rsidRPr="00F4442C">
              <w:t>string</w:t>
            </w:r>
          </w:p>
        </w:tc>
        <w:tc>
          <w:tcPr>
            <w:tcW w:w="425" w:type="dxa"/>
            <w:vAlign w:val="center"/>
          </w:tcPr>
          <w:p w14:paraId="396DCEF7" w14:textId="77777777" w:rsidR="009B4E95" w:rsidRPr="00F4442C" w:rsidRDefault="009B4E95" w:rsidP="00197F6A">
            <w:pPr>
              <w:pStyle w:val="TAC"/>
            </w:pPr>
            <w:r w:rsidRPr="00F4442C">
              <w:rPr>
                <w:lang w:eastAsia="zh-CN"/>
              </w:rPr>
              <w:t>M</w:t>
            </w:r>
          </w:p>
        </w:tc>
        <w:tc>
          <w:tcPr>
            <w:tcW w:w="1134" w:type="dxa"/>
            <w:vAlign w:val="center"/>
          </w:tcPr>
          <w:p w14:paraId="44A9A495" w14:textId="77777777" w:rsidR="009B4E95" w:rsidRPr="00F4442C" w:rsidRDefault="009B4E95" w:rsidP="00197F6A">
            <w:pPr>
              <w:pStyle w:val="TAC"/>
            </w:pPr>
            <w:r w:rsidRPr="00F4442C">
              <w:rPr>
                <w:rFonts w:hint="eastAsia"/>
                <w:lang w:eastAsia="zh-CN"/>
              </w:rPr>
              <w:t>1</w:t>
            </w:r>
          </w:p>
        </w:tc>
        <w:tc>
          <w:tcPr>
            <w:tcW w:w="3686" w:type="dxa"/>
            <w:vAlign w:val="center"/>
          </w:tcPr>
          <w:p w14:paraId="3B1BD394" w14:textId="77777777" w:rsidR="009B4E95" w:rsidRPr="00F4442C" w:rsidRDefault="009B4E95" w:rsidP="00197F6A">
            <w:pPr>
              <w:pStyle w:val="TAL"/>
            </w:pPr>
            <w:r w:rsidRPr="00F4442C">
              <w:rPr>
                <w:lang w:val="en-US"/>
              </w:rPr>
              <w:t>Contains the identifier of the targeted policy.</w:t>
            </w:r>
          </w:p>
        </w:tc>
        <w:tc>
          <w:tcPr>
            <w:tcW w:w="1307" w:type="dxa"/>
            <w:vAlign w:val="center"/>
          </w:tcPr>
          <w:p w14:paraId="35909A60" w14:textId="77777777" w:rsidR="009B4E95" w:rsidRPr="00F4442C" w:rsidRDefault="009B4E95" w:rsidP="00197F6A">
            <w:pPr>
              <w:pStyle w:val="TAL"/>
              <w:rPr>
                <w:rFonts w:cs="Arial"/>
                <w:szCs w:val="18"/>
              </w:rPr>
            </w:pPr>
          </w:p>
        </w:tc>
      </w:tr>
      <w:tr w:rsidR="009B4E95" w:rsidRPr="00F4442C" w14:paraId="7843FE7D" w14:textId="77777777" w:rsidTr="00197F6A">
        <w:trPr>
          <w:jc w:val="center"/>
        </w:trPr>
        <w:tc>
          <w:tcPr>
            <w:tcW w:w="1555" w:type="dxa"/>
            <w:vAlign w:val="center"/>
          </w:tcPr>
          <w:p w14:paraId="33B76518" w14:textId="77777777" w:rsidR="009B4E95" w:rsidRPr="00F4442C" w:rsidRDefault="009B4E95" w:rsidP="00197F6A">
            <w:pPr>
              <w:pStyle w:val="TAL"/>
              <w:rPr>
                <w:lang w:eastAsia="zh-CN"/>
              </w:rPr>
            </w:pPr>
            <w:r w:rsidRPr="00F4442C">
              <w:t>startTime</w:t>
            </w:r>
          </w:p>
        </w:tc>
        <w:tc>
          <w:tcPr>
            <w:tcW w:w="1417" w:type="dxa"/>
            <w:vAlign w:val="center"/>
          </w:tcPr>
          <w:p w14:paraId="1DAE25E2" w14:textId="77777777" w:rsidR="009B4E95" w:rsidRPr="00F4442C" w:rsidRDefault="009B4E95" w:rsidP="00197F6A">
            <w:pPr>
              <w:pStyle w:val="TAL"/>
            </w:pPr>
            <w:r w:rsidRPr="00F4442C">
              <w:t>DateTime</w:t>
            </w:r>
          </w:p>
        </w:tc>
        <w:tc>
          <w:tcPr>
            <w:tcW w:w="425" w:type="dxa"/>
            <w:vAlign w:val="center"/>
          </w:tcPr>
          <w:p w14:paraId="3CF0129D" w14:textId="77777777" w:rsidR="009B4E95" w:rsidRPr="00F4442C" w:rsidRDefault="009B4E95" w:rsidP="00197F6A">
            <w:pPr>
              <w:pStyle w:val="TAC"/>
              <w:rPr>
                <w:lang w:eastAsia="zh-CN"/>
              </w:rPr>
            </w:pPr>
            <w:r w:rsidRPr="00F4442C">
              <w:t>M</w:t>
            </w:r>
          </w:p>
        </w:tc>
        <w:tc>
          <w:tcPr>
            <w:tcW w:w="1134" w:type="dxa"/>
            <w:vAlign w:val="center"/>
          </w:tcPr>
          <w:p w14:paraId="6106DDC3" w14:textId="77777777" w:rsidR="009B4E95" w:rsidRPr="00F4442C" w:rsidRDefault="009B4E95" w:rsidP="00197F6A">
            <w:pPr>
              <w:pStyle w:val="TAC"/>
              <w:rPr>
                <w:lang w:eastAsia="zh-CN"/>
              </w:rPr>
            </w:pPr>
            <w:r w:rsidRPr="00F4442C">
              <w:t>1</w:t>
            </w:r>
          </w:p>
        </w:tc>
        <w:tc>
          <w:tcPr>
            <w:tcW w:w="3686" w:type="dxa"/>
            <w:vAlign w:val="center"/>
          </w:tcPr>
          <w:p w14:paraId="5F765BAD" w14:textId="77777777" w:rsidR="009B4E95" w:rsidRPr="00F4442C" w:rsidRDefault="009B4E95" w:rsidP="00197F6A">
            <w:pPr>
              <w:pStyle w:val="TAL"/>
              <w:rPr>
                <w:rFonts w:cs="Arial"/>
                <w:szCs w:val="18"/>
              </w:rPr>
            </w:pPr>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5AA7F3E2" w14:textId="77777777" w:rsidR="009B4E95" w:rsidRPr="00F4442C" w:rsidRDefault="009B4E95" w:rsidP="00197F6A">
            <w:pPr>
              <w:pStyle w:val="TAL"/>
              <w:rPr>
                <w:rFonts w:cs="Arial"/>
                <w:szCs w:val="18"/>
              </w:rPr>
            </w:pPr>
          </w:p>
        </w:tc>
      </w:tr>
      <w:tr w:rsidR="009B4E95" w:rsidRPr="00F4442C" w14:paraId="025268A4" w14:textId="77777777" w:rsidTr="00197F6A">
        <w:trPr>
          <w:jc w:val="center"/>
        </w:trPr>
        <w:tc>
          <w:tcPr>
            <w:tcW w:w="1555" w:type="dxa"/>
            <w:vAlign w:val="center"/>
          </w:tcPr>
          <w:p w14:paraId="6386F5FF" w14:textId="77777777" w:rsidR="009B4E95" w:rsidRPr="00F4442C" w:rsidRDefault="009B4E95" w:rsidP="00197F6A">
            <w:pPr>
              <w:pStyle w:val="TAL"/>
            </w:pPr>
            <w:r w:rsidRPr="00F4442C">
              <w:t>endTime</w:t>
            </w:r>
          </w:p>
        </w:tc>
        <w:tc>
          <w:tcPr>
            <w:tcW w:w="1417" w:type="dxa"/>
            <w:vAlign w:val="center"/>
          </w:tcPr>
          <w:p w14:paraId="4B9829C1" w14:textId="77777777" w:rsidR="009B4E95" w:rsidRPr="00F4442C" w:rsidRDefault="009B4E95" w:rsidP="00197F6A">
            <w:pPr>
              <w:pStyle w:val="TAL"/>
            </w:pPr>
            <w:r w:rsidRPr="00F4442C">
              <w:t>DateTime</w:t>
            </w:r>
          </w:p>
        </w:tc>
        <w:tc>
          <w:tcPr>
            <w:tcW w:w="425" w:type="dxa"/>
            <w:vAlign w:val="center"/>
          </w:tcPr>
          <w:p w14:paraId="27869D18" w14:textId="77777777" w:rsidR="009B4E95" w:rsidRPr="00F4442C" w:rsidRDefault="009B4E95" w:rsidP="00197F6A">
            <w:pPr>
              <w:pStyle w:val="TAC"/>
            </w:pPr>
            <w:r w:rsidRPr="00F4442C">
              <w:t>M</w:t>
            </w:r>
          </w:p>
        </w:tc>
        <w:tc>
          <w:tcPr>
            <w:tcW w:w="1134" w:type="dxa"/>
            <w:vAlign w:val="center"/>
          </w:tcPr>
          <w:p w14:paraId="72455C3C" w14:textId="77777777" w:rsidR="009B4E95" w:rsidRPr="00F4442C" w:rsidRDefault="009B4E95" w:rsidP="00197F6A">
            <w:pPr>
              <w:pStyle w:val="TAC"/>
            </w:pPr>
            <w:r w:rsidRPr="00F4442C">
              <w:t>1</w:t>
            </w:r>
          </w:p>
        </w:tc>
        <w:tc>
          <w:tcPr>
            <w:tcW w:w="3686" w:type="dxa"/>
            <w:vAlign w:val="center"/>
          </w:tcPr>
          <w:p w14:paraId="69F064AD" w14:textId="77777777" w:rsidR="009B4E95" w:rsidRPr="00F4442C" w:rsidRDefault="009B4E95" w:rsidP="00197F6A">
            <w:pPr>
              <w:pStyle w:val="TAL"/>
              <w:rPr>
                <w:rFonts w:cs="Arial"/>
                <w:szCs w:val="18"/>
              </w:rPr>
            </w:pPr>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46533CDB" w14:textId="77777777" w:rsidR="009B4E95" w:rsidRPr="00F4442C" w:rsidRDefault="009B4E95" w:rsidP="00197F6A">
            <w:pPr>
              <w:pStyle w:val="TAL"/>
              <w:rPr>
                <w:rFonts w:cs="Arial"/>
                <w:szCs w:val="18"/>
              </w:rPr>
            </w:pPr>
          </w:p>
        </w:tc>
      </w:tr>
    </w:tbl>
    <w:p w14:paraId="2E850F35" w14:textId="77777777" w:rsidR="009B4E95" w:rsidRPr="00F4442C" w:rsidRDefault="009B4E95" w:rsidP="009B4E95">
      <w:pPr>
        <w:rPr>
          <w:lang w:val="en-US"/>
        </w:rPr>
      </w:pPr>
    </w:p>
    <w:p w14:paraId="41A51D80" w14:textId="77777777" w:rsidR="009B4E95" w:rsidRPr="00F4442C" w:rsidRDefault="009B4E95" w:rsidP="009B4E95">
      <w:pPr>
        <w:pStyle w:val="51"/>
      </w:pPr>
      <w:bookmarkStart w:id="848" w:name="_Toc151743473"/>
      <w:r w:rsidRPr="00F4442C">
        <w:rPr>
          <w:noProof/>
          <w:lang w:eastAsia="zh-CN"/>
        </w:rPr>
        <w:t>6.4</w:t>
      </w:r>
      <w:r w:rsidRPr="00F4442C">
        <w:t>.6.2.8</w:t>
      </w:r>
      <w:r w:rsidRPr="00F4442C">
        <w:tab/>
        <w:t xml:space="preserve">Type: </w:t>
      </w:r>
      <w:bookmarkStart w:id="849" w:name="_Hlk149565294"/>
      <w:r w:rsidRPr="00F4442C">
        <w:t>PolUsageNotif</w:t>
      </w:r>
      <w:bookmarkEnd w:id="848"/>
      <w:bookmarkEnd w:id="849"/>
    </w:p>
    <w:p w14:paraId="76699FA6" w14:textId="77777777" w:rsidR="009B4E95" w:rsidRPr="00F4442C" w:rsidRDefault="009B4E95" w:rsidP="009B4E95">
      <w:pPr>
        <w:pStyle w:val="TH"/>
      </w:pPr>
      <w:r w:rsidRPr="00F4442C">
        <w:rPr>
          <w:noProof/>
        </w:rPr>
        <w:t>Table </w:t>
      </w:r>
      <w:r w:rsidRPr="00F4442C">
        <w:rPr>
          <w:noProof/>
          <w:lang w:eastAsia="zh-CN"/>
        </w:rPr>
        <w:t>6.4</w:t>
      </w:r>
      <w:r w:rsidRPr="00F4442C">
        <w:t xml:space="preserve">.6.2.8-1: </w:t>
      </w:r>
      <w:r w:rsidRPr="00F4442C">
        <w:rPr>
          <w:noProof/>
        </w:rPr>
        <w:t xml:space="preserve">Definition of type </w:t>
      </w:r>
      <w:r w:rsidRPr="00F4442C">
        <w:t>PolUsageNotif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B4E95" w:rsidRPr="00F4442C" w14:paraId="7651A3CD" w14:textId="77777777" w:rsidTr="00197F6A">
        <w:trPr>
          <w:jc w:val="center"/>
        </w:trPr>
        <w:tc>
          <w:tcPr>
            <w:tcW w:w="1413" w:type="dxa"/>
            <w:shd w:val="clear" w:color="auto" w:fill="C0C0C0"/>
            <w:vAlign w:val="center"/>
            <w:hideMark/>
          </w:tcPr>
          <w:p w14:paraId="4D1E8F93" w14:textId="77777777" w:rsidR="009B4E95" w:rsidRPr="00F4442C" w:rsidRDefault="009B4E95" w:rsidP="00197F6A">
            <w:pPr>
              <w:pStyle w:val="TAH"/>
            </w:pPr>
            <w:r w:rsidRPr="00F4442C">
              <w:t>Attribute name</w:t>
            </w:r>
          </w:p>
        </w:tc>
        <w:tc>
          <w:tcPr>
            <w:tcW w:w="1556" w:type="dxa"/>
            <w:shd w:val="clear" w:color="auto" w:fill="C0C0C0"/>
            <w:vAlign w:val="center"/>
            <w:hideMark/>
          </w:tcPr>
          <w:p w14:paraId="2876E660" w14:textId="77777777" w:rsidR="009B4E95" w:rsidRPr="00F4442C" w:rsidRDefault="009B4E95" w:rsidP="00197F6A">
            <w:pPr>
              <w:pStyle w:val="TAH"/>
            </w:pPr>
            <w:r w:rsidRPr="00F4442C">
              <w:t>Data type</w:t>
            </w:r>
          </w:p>
        </w:tc>
        <w:tc>
          <w:tcPr>
            <w:tcW w:w="425" w:type="dxa"/>
            <w:shd w:val="clear" w:color="auto" w:fill="C0C0C0"/>
            <w:vAlign w:val="center"/>
            <w:hideMark/>
          </w:tcPr>
          <w:p w14:paraId="7470C0E5" w14:textId="77777777" w:rsidR="009B4E95" w:rsidRPr="00F4442C" w:rsidRDefault="009B4E95" w:rsidP="00197F6A">
            <w:pPr>
              <w:pStyle w:val="TAH"/>
            </w:pPr>
            <w:r w:rsidRPr="00F4442C">
              <w:t>P</w:t>
            </w:r>
          </w:p>
        </w:tc>
        <w:tc>
          <w:tcPr>
            <w:tcW w:w="1134" w:type="dxa"/>
            <w:shd w:val="clear" w:color="auto" w:fill="C0C0C0"/>
            <w:vAlign w:val="center"/>
          </w:tcPr>
          <w:p w14:paraId="24A51119" w14:textId="77777777" w:rsidR="009B4E95" w:rsidRPr="00F4442C" w:rsidRDefault="009B4E95" w:rsidP="00197F6A">
            <w:pPr>
              <w:pStyle w:val="TAH"/>
            </w:pPr>
            <w:r w:rsidRPr="00F4442C">
              <w:t>Cardinality</w:t>
            </w:r>
          </w:p>
        </w:tc>
        <w:tc>
          <w:tcPr>
            <w:tcW w:w="3686" w:type="dxa"/>
            <w:shd w:val="clear" w:color="auto" w:fill="C0C0C0"/>
            <w:vAlign w:val="center"/>
            <w:hideMark/>
          </w:tcPr>
          <w:p w14:paraId="6B8DA1F4" w14:textId="77777777" w:rsidR="009B4E95" w:rsidRPr="00F4442C" w:rsidRDefault="009B4E95" w:rsidP="00197F6A">
            <w:pPr>
              <w:pStyle w:val="TAH"/>
              <w:rPr>
                <w:rFonts w:cs="Arial"/>
                <w:szCs w:val="18"/>
              </w:rPr>
            </w:pPr>
            <w:r w:rsidRPr="00F4442C">
              <w:rPr>
                <w:rFonts w:cs="Arial"/>
                <w:szCs w:val="18"/>
              </w:rPr>
              <w:t>Description</w:t>
            </w:r>
          </w:p>
        </w:tc>
        <w:tc>
          <w:tcPr>
            <w:tcW w:w="1310" w:type="dxa"/>
            <w:shd w:val="clear" w:color="auto" w:fill="C0C0C0"/>
            <w:vAlign w:val="center"/>
          </w:tcPr>
          <w:p w14:paraId="338AFE7C"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8CC945F" w14:textId="77777777" w:rsidTr="00197F6A">
        <w:trPr>
          <w:jc w:val="center"/>
        </w:trPr>
        <w:tc>
          <w:tcPr>
            <w:tcW w:w="1413" w:type="dxa"/>
            <w:vAlign w:val="center"/>
          </w:tcPr>
          <w:p w14:paraId="3505D7A0" w14:textId="77777777" w:rsidR="009B4E95" w:rsidRPr="00F4442C" w:rsidRDefault="009B4E95" w:rsidP="00197F6A">
            <w:pPr>
              <w:pStyle w:val="TAL"/>
            </w:pPr>
            <w:r w:rsidRPr="00F4442C">
              <w:t>subscriptionId</w:t>
            </w:r>
          </w:p>
        </w:tc>
        <w:tc>
          <w:tcPr>
            <w:tcW w:w="1556" w:type="dxa"/>
            <w:vAlign w:val="center"/>
          </w:tcPr>
          <w:p w14:paraId="3C2DDB2F" w14:textId="77777777" w:rsidR="009B4E95" w:rsidRPr="00F4442C" w:rsidRDefault="009B4E95" w:rsidP="00197F6A">
            <w:pPr>
              <w:pStyle w:val="TAL"/>
            </w:pPr>
            <w:r w:rsidRPr="00F4442C">
              <w:t>string</w:t>
            </w:r>
          </w:p>
        </w:tc>
        <w:tc>
          <w:tcPr>
            <w:tcW w:w="425" w:type="dxa"/>
            <w:vAlign w:val="center"/>
          </w:tcPr>
          <w:p w14:paraId="463E6D8B" w14:textId="77777777" w:rsidR="009B4E95" w:rsidRPr="00F4442C" w:rsidRDefault="009B4E95" w:rsidP="00197F6A">
            <w:pPr>
              <w:pStyle w:val="TAC"/>
            </w:pPr>
            <w:r w:rsidRPr="00F4442C">
              <w:t>M</w:t>
            </w:r>
          </w:p>
        </w:tc>
        <w:tc>
          <w:tcPr>
            <w:tcW w:w="1134" w:type="dxa"/>
            <w:vAlign w:val="center"/>
          </w:tcPr>
          <w:p w14:paraId="63FD54AC" w14:textId="77777777" w:rsidR="009B4E95" w:rsidRPr="00F4442C" w:rsidRDefault="009B4E95" w:rsidP="00197F6A">
            <w:pPr>
              <w:pStyle w:val="TAC"/>
            </w:pPr>
            <w:r w:rsidRPr="00F4442C">
              <w:t>1</w:t>
            </w:r>
          </w:p>
        </w:tc>
        <w:tc>
          <w:tcPr>
            <w:tcW w:w="3686" w:type="dxa"/>
            <w:vAlign w:val="center"/>
          </w:tcPr>
          <w:p w14:paraId="08A628E6" w14:textId="77777777" w:rsidR="009B4E95" w:rsidRPr="00F4442C" w:rsidRDefault="009B4E95" w:rsidP="00197F6A">
            <w:pPr>
              <w:pStyle w:val="TAL"/>
              <w:rPr>
                <w:rFonts w:cs="Arial"/>
                <w:szCs w:val="18"/>
              </w:rPr>
            </w:pPr>
            <w:r w:rsidRPr="00F4442C">
              <w:rPr>
                <w:rFonts w:cs="Arial"/>
                <w:szCs w:val="18"/>
              </w:rPr>
              <w:t>Contains the identifier of the subscription to which the Policy Usage Notification is related.</w:t>
            </w:r>
          </w:p>
        </w:tc>
        <w:tc>
          <w:tcPr>
            <w:tcW w:w="1310" w:type="dxa"/>
            <w:vAlign w:val="center"/>
          </w:tcPr>
          <w:p w14:paraId="697BADEF" w14:textId="77777777" w:rsidR="009B4E95" w:rsidRPr="00F4442C" w:rsidRDefault="009B4E95" w:rsidP="00197F6A">
            <w:pPr>
              <w:pStyle w:val="TAL"/>
              <w:rPr>
                <w:rFonts w:cs="Arial"/>
                <w:szCs w:val="18"/>
              </w:rPr>
            </w:pPr>
          </w:p>
        </w:tc>
      </w:tr>
      <w:tr w:rsidR="009B4E95" w:rsidRPr="00F4442C" w14:paraId="61001234" w14:textId="77777777" w:rsidTr="00197F6A">
        <w:trPr>
          <w:jc w:val="center"/>
        </w:trPr>
        <w:tc>
          <w:tcPr>
            <w:tcW w:w="1413" w:type="dxa"/>
            <w:vAlign w:val="center"/>
          </w:tcPr>
          <w:p w14:paraId="6B64E596" w14:textId="77777777" w:rsidR="009B4E95" w:rsidRPr="00F4442C" w:rsidRDefault="009B4E95" w:rsidP="00197F6A">
            <w:pPr>
              <w:pStyle w:val="TAL"/>
            </w:pPr>
            <w:r w:rsidRPr="00F4442C">
              <w:t>reports</w:t>
            </w:r>
          </w:p>
        </w:tc>
        <w:tc>
          <w:tcPr>
            <w:tcW w:w="1556" w:type="dxa"/>
            <w:vAlign w:val="center"/>
          </w:tcPr>
          <w:p w14:paraId="18C8ACF9" w14:textId="77777777" w:rsidR="009B4E95" w:rsidRPr="00F4442C" w:rsidRDefault="009B4E95" w:rsidP="00197F6A">
            <w:pPr>
              <w:pStyle w:val="TAL"/>
            </w:pPr>
            <w:r w:rsidRPr="00F4442C">
              <w:t>array(PolRepData)</w:t>
            </w:r>
          </w:p>
        </w:tc>
        <w:tc>
          <w:tcPr>
            <w:tcW w:w="425" w:type="dxa"/>
            <w:vAlign w:val="center"/>
          </w:tcPr>
          <w:p w14:paraId="65A07B23" w14:textId="77777777" w:rsidR="009B4E95" w:rsidRPr="00F4442C" w:rsidRDefault="009B4E95" w:rsidP="00197F6A">
            <w:pPr>
              <w:pStyle w:val="TAC"/>
            </w:pPr>
            <w:r w:rsidRPr="00F4442C">
              <w:t>M</w:t>
            </w:r>
          </w:p>
        </w:tc>
        <w:tc>
          <w:tcPr>
            <w:tcW w:w="1134" w:type="dxa"/>
            <w:vAlign w:val="center"/>
          </w:tcPr>
          <w:p w14:paraId="58A0CDC6" w14:textId="77777777" w:rsidR="009B4E95" w:rsidRPr="00F4442C" w:rsidRDefault="009B4E95" w:rsidP="00197F6A">
            <w:pPr>
              <w:pStyle w:val="TAC"/>
            </w:pPr>
            <w:r w:rsidRPr="00F4442C">
              <w:t>1..N</w:t>
            </w:r>
          </w:p>
        </w:tc>
        <w:tc>
          <w:tcPr>
            <w:tcW w:w="3686" w:type="dxa"/>
            <w:vAlign w:val="center"/>
          </w:tcPr>
          <w:p w14:paraId="2C02F986" w14:textId="77777777" w:rsidR="009B4E95" w:rsidRPr="00F4442C" w:rsidRDefault="009B4E95" w:rsidP="00197F6A">
            <w:pPr>
              <w:pStyle w:val="TAL"/>
              <w:rPr>
                <w:rFonts w:cs="Arial"/>
                <w:szCs w:val="18"/>
              </w:rPr>
            </w:pPr>
            <w:r w:rsidRPr="00F4442C">
              <w:rPr>
                <w:rFonts w:cs="Arial"/>
                <w:szCs w:val="18"/>
              </w:rPr>
              <w:t xml:space="preserve">Contains </w:t>
            </w:r>
            <w:r w:rsidRPr="00F4442C">
              <w:rPr>
                <w:lang w:val="en-US"/>
              </w:rPr>
              <w:t>the reported policy usage data</w:t>
            </w:r>
            <w:r w:rsidRPr="00F4442C">
              <w:rPr>
                <w:rFonts w:cs="Arial"/>
                <w:szCs w:val="18"/>
              </w:rPr>
              <w:t>.</w:t>
            </w:r>
          </w:p>
        </w:tc>
        <w:tc>
          <w:tcPr>
            <w:tcW w:w="1310" w:type="dxa"/>
            <w:vAlign w:val="center"/>
          </w:tcPr>
          <w:p w14:paraId="092B664B" w14:textId="77777777" w:rsidR="009B4E95" w:rsidRPr="00F4442C" w:rsidRDefault="009B4E95" w:rsidP="00197F6A">
            <w:pPr>
              <w:pStyle w:val="TAL"/>
              <w:rPr>
                <w:rFonts w:cs="Arial"/>
                <w:szCs w:val="18"/>
              </w:rPr>
            </w:pPr>
          </w:p>
        </w:tc>
      </w:tr>
    </w:tbl>
    <w:p w14:paraId="5AC72F41" w14:textId="77777777" w:rsidR="009B4E95" w:rsidRPr="00F4442C" w:rsidRDefault="009B4E95" w:rsidP="009B4E95"/>
    <w:p w14:paraId="266CACB4" w14:textId="77777777" w:rsidR="009B4E95" w:rsidRPr="00F4442C" w:rsidRDefault="009B4E95" w:rsidP="009B4E95">
      <w:pPr>
        <w:pStyle w:val="51"/>
      </w:pPr>
      <w:bookmarkStart w:id="850" w:name="_Toc151743474"/>
      <w:r w:rsidRPr="00F4442C">
        <w:rPr>
          <w:noProof/>
          <w:lang w:eastAsia="zh-CN"/>
        </w:rPr>
        <w:t>6.4</w:t>
      </w:r>
      <w:r w:rsidRPr="00F4442C">
        <w:t>.6.2.9</w:t>
      </w:r>
      <w:r w:rsidRPr="00F4442C">
        <w:tab/>
        <w:t>Type: PolRepData</w:t>
      </w:r>
      <w:bookmarkEnd w:id="850"/>
    </w:p>
    <w:p w14:paraId="322A31EF" w14:textId="77777777" w:rsidR="009B4E95" w:rsidRPr="00F4442C" w:rsidRDefault="009B4E95" w:rsidP="009B4E95">
      <w:pPr>
        <w:pStyle w:val="TH"/>
      </w:pPr>
      <w:r w:rsidRPr="00F4442C">
        <w:rPr>
          <w:noProof/>
        </w:rPr>
        <w:t>Table </w:t>
      </w:r>
      <w:r w:rsidRPr="00F4442C">
        <w:rPr>
          <w:noProof/>
          <w:lang w:eastAsia="zh-CN"/>
        </w:rPr>
        <w:t>6.4</w:t>
      </w:r>
      <w:r w:rsidRPr="00F4442C">
        <w:t xml:space="preserve">.6.2.9-1: </w:t>
      </w:r>
      <w:r w:rsidRPr="00F4442C">
        <w:rPr>
          <w:noProof/>
        </w:rPr>
        <w:t xml:space="preserve">Definition of type </w:t>
      </w:r>
      <w:r w:rsidRPr="00F4442C">
        <w:t>PolRepData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16AC54F" w14:textId="77777777" w:rsidTr="00197F6A">
        <w:trPr>
          <w:jc w:val="center"/>
        </w:trPr>
        <w:tc>
          <w:tcPr>
            <w:tcW w:w="1555" w:type="dxa"/>
            <w:shd w:val="clear" w:color="auto" w:fill="C0C0C0"/>
            <w:vAlign w:val="center"/>
            <w:hideMark/>
          </w:tcPr>
          <w:p w14:paraId="17CA6EAD" w14:textId="77777777" w:rsidR="009B4E95" w:rsidRPr="00F4442C" w:rsidRDefault="009B4E95" w:rsidP="00197F6A">
            <w:pPr>
              <w:pStyle w:val="TAH"/>
            </w:pPr>
            <w:r w:rsidRPr="00F4442C">
              <w:t>Attribute name</w:t>
            </w:r>
          </w:p>
        </w:tc>
        <w:tc>
          <w:tcPr>
            <w:tcW w:w="1417" w:type="dxa"/>
            <w:shd w:val="clear" w:color="auto" w:fill="C0C0C0"/>
            <w:vAlign w:val="center"/>
            <w:hideMark/>
          </w:tcPr>
          <w:p w14:paraId="4C0495F3" w14:textId="77777777" w:rsidR="009B4E95" w:rsidRPr="00F4442C" w:rsidRDefault="009B4E95" w:rsidP="00197F6A">
            <w:pPr>
              <w:pStyle w:val="TAH"/>
            </w:pPr>
            <w:r w:rsidRPr="00F4442C">
              <w:t>Data type</w:t>
            </w:r>
          </w:p>
        </w:tc>
        <w:tc>
          <w:tcPr>
            <w:tcW w:w="425" w:type="dxa"/>
            <w:shd w:val="clear" w:color="auto" w:fill="C0C0C0"/>
            <w:vAlign w:val="center"/>
            <w:hideMark/>
          </w:tcPr>
          <w:p w14:paraId="66F96078" w14:textId="77777777" w:rsidR="009B4E95" w:rsidRPr="00F4442C" w:rsidRDefault="009B4E95" w:rsidP="00197F6A">
            <w:pPr>
              <w:pStyle w:val="TAH"/>
            </w:pPr>
            <w:r w:rsidRPr="00F4442C">
              <w:t>P</w:t>
            </w:r>
          </w:p>
        </w:tc>
        <w:tc>
          <w:tcPr>
            <w:tcW w:w="1134" w:type="dxa"/>
            <w:shd w:val="clear" w:color="auto" w:fill="C0C0C0"/>
            <w:vAlign w:val="center"/>
          </w:tcPr>
          <w:p w14:paraId="07F6C998" w14:textId="77777777" w:rsidR="009B4E95" w:rsidRPr="00F4442C" w:rsidRDefault="009B4E95" w:rsidP="00197F6A">
            <w:pPr>
              <w:pStyle w:val="TAH"/>
            </w:pPr>
            <w:r w:rsidRPr="00F4442C">
              <w:t>Cardinality</w:t>
            </w:r>
          </w:p>
        </w:tc>
        <w:tc>
          <w:tcPr>
            <w:tcW w:w="3686" w:type="dxa"/>
            <w:shd w:val="clear" w:color="auto" w:fill="C0C0C0"/>
            <w:vAlign w:val="center"/>
            <w:hideMark/>
          </w:tcPr>
          <w:p w14:paraId="21A07236"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234A389E"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7C7AEC8" w14:textId="77777777" w:rsidTr="00197F6A">
        <w:trPr>
          <w:jc w:val="center"/>
        </w:trPr>
        <w:tc>
          <w:tcPr>
            <w:tcW w:w="1555" w:type="dxa"/>
            <w:vAlign w:val="center"/>
          </w:tcPr>
          <w:p w14:paraId="28206595" w14:textId="77777777" w:rsidR="009B4E95" w:rsidRPr="00F4442C" w:rsidRDefault="009B4E95" w:rsidP="00197F6A">
            <w:pPr>
              <w:pStyle w:val="TAL"/>
            </w:pPr>
            <w:r w:rsidRPr="00F4442C">
              <w:rPr>
                <w:lang w:eastAsia="zh-CN"/>
              </w:rPr>
              <w:t>policyId</w:t>
            </w:r>
          </w:p>
        </w:tc>
        <w:tc>
          <w:tcPr>
            <w:tcW w:w="1417" w:type="dxa"/>
            <w:vAlign w:val="center"/>
          </w:tcPr>
          <w:p w14:paraId="7DE5BE98" w14:textId="77777777" w:rsidR="009B4E95" w:rsidRPr="00F4442C" w:rsidRDefault="009B4E95" w:rsidP="00197F6A">
            <w:pPr>
              <w:pStyle w:val="TAL"/>
            </w:pPr>
            <w:r w:rsidRPr="00F4442C">
              <w:t>string</w:t>
            </w:r>
          </w:p>
        </w:tc>
        <w:tc>
          <w:tcPr>
            <w:tcW w:w="425" w:type="dxa"/>
            <w:vAlign w:val="center"/>
          </w:tcPr>
          <w:p w14:paraId="71CDD9A2" w14:textId="77777777" w:rsidR="009B4E95" w:rsidRPr="00F4442C" w:rsidRDefault="009B4E95" w:rsidP="00197F6A">
            <w:pPr>
              <w:pStyle w:val="TAC"/>
            </w:pPr>
            <w:r w:rsidRPr="00F4442C">
              <w:rPr>
                <w:lang w:eastAsia="zh-CN"/>
              </w:rPr>
              <w:t>M</w:t>
            </w:r>
          </w:p>
        </w:tc>
        <w:tc>
          <w:tcPr>
            <w:tcW w:w="1134" w:type="dxa"/>
            <w:vAlign w:val="center"/>
          </w:tcPr>
          <w:p w14:paraId="012304FB" w14:textId="77777777" w:rsidR="009B4E95" w:rsidRPr="00F4442C" w:rsidRDefault="009B4E95" w:rsidP="00197F6A">
            <w:pPr>
              <w:pStyle w:val="TAC"/>
            </w:pPr>
            <w:r w:rsidRPr="00F4442C">
              <w:rPr>
                <w:rFonts w:hint="eastAsia"/>
                <w:lang w:eastAsia="zh-CN"/>
              </w:rPr>
              <w:t>1</w:t>
            </w:r>
          </w:p>
        </w:tc>
        <w:tc>
          <w:tcPr>
            <w:tcW w:w="3686" w:type="dxa"/>
            <w:vAlign w:val="center"/>
          </w:tcPr>
          <w:p w14:paraId="3782BEAA" w14:textId="77777777" w:rsidR="009B4E95" w:rsidRPr="00F4442C" w:rsidRDefault="009B4E95" w:rsidP="00197F6A">
            <w:pPr>
              <w:pStyle w:val="TAL"/>
            </w:pPr>
            <w:r w:rsidRPr="00F4442C">
              <w:rPr>
                <w:lang w:val="en-US"/>
              </w:rPr>
              <w:t>Contains the identifier of the policy to which the policy usage report is related.</w:t>
            </w:r>
          </w:p>
        </w:tc>
        <w:tc>
          <w:tcPr>
            <w:tcW w:w="1307" w:type="dxa"/>
            <w:vAlign w:val="center"/>
          </w:tcPr>
          <w:p w14:paraId="2DD9636A" w14:textId="77777777" w:rsidR="009B4E95" w:rsidRPr="00F4442C" w:rsidRDefault="009B4E95" w:rsidP="00197F6A">
            <w:pPr>
              <w:pStyle w:val="TAL"/>
              <w:rPr>
                <w:rFonts w:cs="Arial"/>
                <w:szCs w:val="18"/>
              </w:rPr>
            </w:pPr>
          </w:p>
        </w:tc>
      </w:tr>
      <w:tr w:rsidR="009B4E95" w:rsidRPr="00F4442C" w14:paraId="286E2666" w14:textId="77777777" w:rsidTr="00197F6A">
        <w:trPr>
          <w:jc w:val="center"/>
        </w:trPr>
        <w:tc>
          <w:tcPr>
            <w:tcW w:w="1555" w:type="dxa"/>
            <w:vAlign w:val="center"/>
          </w:tcPr>
          <w:p w14:paraId="1288D6E5" w14:textId="77777777" w:rsidR="009B4E95" w:rsidRPr="00F4442C" w:rsidRDefault="009B4E95" w:rsidP="00197F6A">
            <w:pPr>
              <w:pStyle w:val="TAL"/>
              <w:rPr>
                <w:lang w:eastAsia="zh-CN"/>
              </w:rPr>
            </w:pPr>
            <w:bookmarkStart w:id="851" w:name="_Hlk150011030"/>
            <w:r w:rsidRPr="00F4442C">
              <w:t>count</w:t>
            </w:r>
            <w:bookmarkEnd w:id="851"/>
          </w:p>
        </w:tc>
        <w:tc>
          <w:tcPr>
            <w:tcW w:w="1417" w:type="dxa"/>
            <w:vAlign w:val="center"/>
          </w:tcPr>
          <w:p w14:paraId="26A8D76D" w14:textId="77777777" w:rsidR="009B4E95" w:rsidRPr="00F4442C" w:rsidRDefault="009B4E95" w:rsidP="00197F6A">
            <w:pPr>
              <w:pStyle w:val="TAL"/>
            </w:pPr>
            <w:r w:rsidRPr="00F4442C">
              <w:t>Uinteger</w:t>
            </w:r>
          </w:p>
        </w:tc>
        <w:tc>
          <w:tcPr>
            <w:tcW w:w="425" w:type="dxa"/>
            <w:vAlign w:val="center"/>
          </w:tcPr>
          <w:p w14:paraId="365D27F8" w14:textId="77777777" w:rsidR="009B4E95" w:rsidRPr="00F4442C" w:rsidRDefault="009B4E95" w:rsidP="00197F6A">
            <w:pPr>
              <w:pStyle w:val="TAC"/>
              <w:rPr>
                <w:lang w:eastAsia="zh-CN"/>
              </w:rPr>
            </w:pPr>
            <w:r w:rsidRPr="00F4442C">
              <w:t>M</w:t>
            </w:r>
          </w:p>
        </w:tc>
        <w:tc>
          <w:tcPr>
            <w:tcW w:w="1134" w:type="dxa"/>
            <w:vAlign w:val="center"/>
          </w:tcPr>
          <w:p w14:paraId="2ED337DA" w14:textId="77777777" w:rsidR="009B4E95" w:rsidRPr="00F4442C" w:rsidRDefault="009B4E95" w:rsidP="00197F6A">
            <w:pPr>
              <w:pStyle w:val="TAC"/>
              <w:rPr>
                <w:lang w:eastAsia="zh-CN"/>
              </w:rPr>
            </w:pPr>
            <w:r w:rsidRPr="00F4442C">
              <w:t>1</w:t>
            </w:r>
          </w:p>
        </w:tc>
        <w:tc>
          <w:tcPr>
            <w:tcW w:w="3686" w:type="dxa"/>
            <w:vAlign w:val="center"/>
          </w:tcPr>
          <w:p w14:paraId="7812691A" w14:textId="77777777" w:rsidR="009B4E95" w:rsidRPr="00F4442C" w:rsidRDefault="009B4E95" w:rsidP="00197F6A">
            <w:pPr>
              <w:pStyle w:val="TAL"/>
              <w:rPr>
                <w:rFonts w:cs="Arial"/>
                <w:szCs w:val="18"/>
              </w:rPr>
            </w:pPr>
            <w:r w:rsidRPr="00F4442C">
              <w:rPr>
                <w:rFonts w:cs="Arial"/>
                <w:szCs w:val="18"/>
              </w:rPr>
              <w:t>Contains the number of times the policy identified by the "policyId" attribute is active/used.</w:t>
            </w:r>
          </w:p>
        </w:tc>
        <w:tc>
          <w:tcPr>
            <w:tcW w:w="1307" w:type="dxa"/>
            <w:vAlign w:val="center"/>
          </w:tcPr>
          <w:p w14:paraId="75571283" w14:textId="77777777" w:rsidR="009B4E95" w:rsidRPr="00F4442C" w:rsidRDefault="009B4E95" w:rsidP="00197F6A">
            <w:pPr>
              <w:pStyle w:val="TAL"/>
              <w:rPr>
                <w:rFonts w:cs="Arial"/>
                <w:szCs w:val="18"/>
              </w:rPr>
            </w:pPr>
          </w:p>
        </w:tc>
      </w:tr>
      <w:tr w:rsidR="009B4E95" w:rsidRPr="00F4442C" w14:paraId="71A99EC0" w14:textId="77777777" w:rsidTr="00197F6A">
        <w:trPr>
          <w:jc w:val="center"/>
        </w:trPr>
        <w:tc>
          <w:tcPr>
            <w:tcW w:w="1555" w:type="dxa"/>
            <w:vAlign w:val="center"/>
          </w:tcPr>
          <w:p w14:paraId="24C3E5CE" w14:textId="77777777" w:rsidR="009B4E95" w:rsidRPr="00F4442C" w:rsidRDefault="009B4E95" w:rsidP="00197F6A">
            <w:pPr>
              <w:pStyle w:val="TAL"/>
            </w:pPr>
            <w:bookmarkStart w:id="852" w:name="_Hlk150011074"/>
            <w:r w:rsidRPr="00F4442C">
              <w:t>timeSpent</w:t>
            </w:r>
            <w:bookmarkEnd w:id="852"/>
          </w:p>
        </w:tc>
        <w:tc>
          <w:tcPr>
            <w:tcW w:w="1417" w:type="dxa"/>
            <w:vAlign w:val="center"/>
          </w:tcPr>
          <w:p w14:paraId="0A53E602" w14:textId="77777777" w:rsidR="009B4E95" w:rsidRPr="00F4442C" w:rsidRDefault="009B4E95" w:rsidP="00197F6A">
            <w:pPr>
              <w:pStyle w:val="TAL"/>
            </w:pPr>
            <w:r w:rsidRPr="00F4442C">
              <w:t>DurationSec</w:t>
            </w:r>
          </w:p>
        </w:tc>
        <w:tc>
          <w:tcPr>
            <w:tcW w:w="425" w:type="dxa"/>
            <w:vAlign w:val="center"/>
          </w:tcPr>
          <w:p w14:paraId="4FAB89DB" w14:textId="77777777" w:rsidR="009B4E95" w:rsidRPr="00F4442C" w:rsidRDefault="009B4E95" w:rsidP="00197F6A">
            <w:pPr>
              <w:pStyle w:val="TAC"/>
            </w:pPr>
            <w:r w:rsidRPr="00F4442C">
              <w:t>M</w:t>
            </w:r>
          </w:p>
        </w:tc>
        <w:tc>
          <w:tcPr>
            <w:tcW w:w="1134" w:type="dxa"/>
            <w:vAlign w:val="center"/>
          </w:tcPr>
          <w:p w14:paraId="02D47A11" w14:textId="77777777" w:rsidR="009B4E95" w:rsidRPr="00F4442C" w:rsidRDefault="009B4E95" w:rsidP="00197F6A">
            <w:pPr>
              <w:pStyle w:val="TAC"/>
            </w:pPr>
            <w:r w:rsidRPr="00F4442C">
              <w:t>1</w:t>
            </w:r>
          </w:p>
        </w:tc>
        <w:tc>
          <w:tcPr>
            <w:tcW w:w="3686" w:type="dxa"/>
            <w:vAlign w:val="center"/>
          </w:tcPr>
          <w:p w14:paraId="2C5B9A0C" w14:textId="77777777" w:rsidR="009B4E95" w:rsidRPr="00F4442C" w:rsidRDefault="009B4E95" w:rsidP="00197F6A">
            <w:pPr>
              <w:pStyle w:val="TAL"/>
              <w:rPr>
                <w:rFonts w:cs="Arial"/>
                <w:szCs w:val="18"/>
              </w:rPr>
            </w:pPr>
            <w:r w:rsidRPr="00F4442C">
              <w:rPr>
                <w:rFonts w:cs="Arial"/>
                <w:szCs w:val="18"/>
              </w:rPr>
              <w:t>Contains the usage time duration of the policy identified by the "policyId" attribute.</w:t>
            </w:r>
          </w:p>
        </w:tc>
        <w:tc>
          <w:tcPr>
            <w:tcW w:w="1307" w:type="dxa"/>
            <w:vAlign w:val="center"/>
          </w:tcPr>
          <w:p w14:paraId="513176DB" w14:textId="77777777" w:rsidR="009B4E95" w:rsidRPr="00F4442C" w:rsidRDefault="009B4E95" w:rsidP="00197F6A">
            <w:pPr>
              <w:pStyle w:val="TAL"/>
              <w:rPr>
                <w:rFonts w:cs="Arial"/>
                <w:szCs w:val="18"/>
              </w:rPr>
            </w:pPr>
          </w:p>
        </w:tc>
      </w:tr>
      <w:tr w:rsidR="009B4E95" w:rsidRPr="00F4442C" w14:paraId="6018B2D6" w14:textId="77777777" w:rsidTr="00197F6A">
        <w:trPr>
          <w:jc w:val="center"/>
        </w:trPr>
        <w:tc>
          <w:tcPr>
            <w:tcW w:w="1555" w:type="dxa"/>
            <w:vAlign w:val="center"/>
          </w:tcPr>
          <w:p w14:paraId="133C1ADF" w14:textId="77777777" w:rsidR="009B4E95" w:rsidRPr="00F4442C" w:rsidRDefault="009B4E95" w:rsidP="00197F6A">
            <w:pPr>
              <w:pStyle w:val="TAL"/>
            </w:pPr>
            <w:bookmarkStart w:id="853" w:name="_Hlk150011098"/>
            <w:r w:rsidRPr="00F4442C">
              <w:t>preEmptCount</w:t>
            </w:r>
            <w:bookmarkEnd w:id="853"/>
          </w:p>
        </w:tc>
        <w:tc>
          <w:tcPr>
            <w:tcW w:w="1417" w:type="dxa"/>
            <w:vAlign w:val="center"/>
          </w:tcPr>
          <w:p w14:paraId="03DF9EE1" w14:textId="77777777" w:rsidR="009B4E95" w:rsidRPr="00F4442C" w:rsidRDefault="009B4E95" w:rsidP="00197F6A">
            <w:pPr>
              <w:pStyle w:val="TAL"/>
            </w:pPr>
            <w:r w:rsidRPr="00F4442C">
              <w:t>Uinteger</w:t>
            </w:r>
          </w:p>
        </w:tc>
        <w:tc>
          <w:tcPr>
            <w:tcW w:w="425" w:type="dxa"/>
            <w:vAlign w:val="center"/>
          </w:tcPr>
          <w:p w14:paraId="34DEC441" w14:textId="77777777" w:rsidR="009B4E95" w:rsidRPr="00F4442C" w:rsidRDefault="009B4E95" w:rsidP="00197F6A">
            <w:pPr>
              <w:pStyle w:val="TAC"/>
            </w:pPr>
            <w:r w:rsidRPr="00F4442C">
              <w:t>O</w:t>
            </w:r>
          </w:p>
        </w:tc>
        <w:tc>
          <w:tcPr>
            <w:tcW w:w="1134" w:type="dxa"/>
            <w:vAlign w:val="center"/>
          </w:tcPr>
          <w:p w14:paraId="611BB306" w14:textId="77777777" w:rsidR="009B4E95" w:rsidRPr="00F4442C" w:rsidRDefault="009B4E95" w:rsidP="00197F6A">
            <w:pPr>
              <w:pStyle w:val="TAC"/>
            </w:pPr>
            <w:r w:rsidRPr="00F4442C">
              <w:t>0..1</w:t>
            </w:r>
          </w:p>
        </w:tc>
        <w:tc>
          <w:tcPr>
            <w:tcW w:w="3686" w:type="dxa"/>
            <w:vAlign w:val="center"/>
          </w:tcPr>
          <w:p w14:paraId="7EAFDCF8" w14:textId="77777777" w:rsidR="009B4E95" w:rsidRPr="00F4442C" w:rsidRDefault="009B4E95" w:rsidP="00197F6A">
            <w:pPr>
              <w:pStyle w:val="TAL"/>
              <w:rPr>
                <w:rFonts w:cs="Arial"/>
                <w:szCs w:val="18"/>
              </w:rPr>
            </w:pPr>
            <w:r w:rsidRPr="00F4442C">
              <w:rPr>
                <w:rFonts w:cs="Arial"/>
                <w:szCs w:val="18"/>
              </w:rPr>
              <w:t>Contains the number of times the policy is pre-empted by another policy.</w:t>
            </w:r>
          </w:p>
        </w:tc>
        <w:tc>
          <w:tcPr>
            <w:tcW w:w="1307" w:type="dxa"/>
            <w:vAlign w:val="center"/>
          </w:tcPr>
          <w:p w14:paraId="3BBD1699" w14:textId="77777777" w:rsidR="009B4E95" w:rsidRPr="00F4442C" w:rsidRDefault="009B4E95" w:rsidP="00197F6A">
            <w:pPr>
              <w:pStyle w:val="TAL"/>
              <w:rPr>
                <w:rFonts w:cs="Arial"/>
                <w:szCs w:val="18"/>
              </w:rPr>
            </w:pPr>
          </w:p>
        </w:tc>
      </w:tr>
      <w:tr w:rsidR="009B4E95" w:rsidRPr="00F4442C" w14:paraId="2BB52E69" w14:textId="77777777" w:rsidTr="00197F6A">
        <w:trPr>
          <w:jc w:val="center"/>
        </w:trPr>
        <w:tc>
          <w:tcPr>
            <w:tcW w:w="1555" w:type="dxa"/>
            <w:vAlign w:val="center"/>
          </w:tcPr>
          <w:p w14:paraId="2E91B1FB" w14:textId="77777777" w:rsidR="009B4E95" w:rsidRPr="00F4442C" w:rsidRDefault="009B4E95" w:rsidP="00197F6A">
            <w:pPr>
              <w:pStyle w:val="TAL"/>
            </w:pPr>
            <w:bookmarkStart w:id="854" w:name="_Hlk150011103"/>
            <w:r w:rsidRPr="00F4442C">
              <w:t>preEmptPolId</w:t>
            </w:r>
            <w:bookmarkEnd w:id="854"/>
          </w:p>
        </w:tc>
        <w:tc>
          <w:tcPr>
            <w:tcW w:w="1417" w:type="dxa"/>
            <w:vAlign w:val="center"/>
          </w:tcPr>
          <w:p w14:paraId="2665B5CA" w14:textId="77777777" w:rsidR="009B4E95" w:rsidRPr="00F4442C" w:rsidRDefault="009B4E95" w:rsidP="00197F6A">
            <w:pPr>
              <w:pStyle w:val="TAL"/>
            </w:pPr>
            <w:r w:rsidRPr="00F4442C">
              <w:t>string</w:t>
            </w:r>
          </w:p>
        </w:tc>
        <w:tc>
          <w:tcPr>
            <w:tcW w:w="425" w:type="dxa"/>
            <w:vAlign w:val="center"/>
          </w:tcPr>
          <w:p w14:paraId="26FBC46D" w14:textId="77777777" w:rsidR="009B4E95" w:rsidRPr="00F4442C" w:rsidRDefault="009B4E95" w:rsidP="00197F6A">
            <w:pPr>
              <w:pStyle w:val="TAC"/>
            </w:pPr>
            <w:r w:rsidRPr="00F4442C">
              <w:t>O</w:t>
            </w:r>
          </w:p>
        </w:tc>
        <w:tc>
          <w:tcPr>
            <w:tcW w:w="1134" w:type="dxa"/>
            <w:vAlign w:val="center"/>
          </w:tcPr>
          <w:p w14:paraId="23AB4C5C" w14:textId="77777777" w:rsidR="009B4E95" w:rsidRPr="00F4442C" w:rsidRDefault="009B4E95" w:rsidP="00197F6A">
            <w:pPr>
              <w:pStyle w:val="TAC"/>
            </w:pPr>
            <w:r w:rsidRPr="00F4442C">
              <w:t>0..1</w:t>
            </w:r>
          </w:p>
        </w:tc>
        <w:tc>
          <w:tcPr>
            <w:tcW w:w="3686" w:type="dxa"/>
            <w:vAlign w:val="center"/>
          </w:tcPr>
          <w:p w14:paraId="7D9D3930" w14:textId="77777777" w:rsidR="009B4E95" w:rsidRPr="00F4442C" w:rsidRDefault="009B4E95" w:rsidP="00197F6A">
            <w:pPr>
              <w:pStyle w:val="TAL"/>
              <w:rPr>
                <w:rFonts w:cs="Arial"/>
                <w:szCs w:val="18"/>
              </w:rPr>
            </w:pPr>
            <w:r w:rsidRPr="00F4442C">
              <w:rPr>
                <w:rFonts w:cs="Arial"/>
                <w:szCs w:val="18"/>
              </w:rPr>
              <w:t xml:space="preserve">Contains the identifier of the policy </w:t>
            </w:r>
            <w:r w:rsidRPr="00F4442C">
              <w:rPr>
                <w:lang w:val="en-US"/>
              </w:rPr>
              <w:t>that is used for pre-emption</w:t>
            </w:r>
            <w:r w:rsidRPr="00F4442C">
              <w:rPr>
                <w:rFonts w:cs="Arial"/>
                <w:szCs w:val="18"/>
              </w:rPr>
              <w:t>.</w:t>
            </w:r>
          </w:p>
        </w:tc>
        <w:tc>
          <w:tcPr>
            <w:tcW w:w="1307" w:type="dxa"/>
            <w:vAlign w:val="center"/>
          </w:tcPr>
          <w:p w14:paraId="13A7E97D" w14:textId="77777777" w:rsidR="009B4E95" w:rsidRPr="00F4442C" w:rsidRDefault="009B4E95" w:rsidP="00197F6A">
            <w:pPr>
              <w:pStyle w:val="TAL"/>
              <w:rPr>
                <w:rFonts w:cs="Arial"/>
                <w:szCs w:val="18"/>
              </w:rPr>
            </w:pPr>
          </w:p>
        </w:tc>
      </w:tr>
    </w:tbl>
    <w:p w14:paraId="60C24F5B" w14:textId="77777777" w:rsidR="009B4E95" w:rsidRPr="00F4442C" w:rsidRDefault="009B4E95" w:rsidP="009B4E95">
      <w:pPr>
        <w:rPr>
          <w:lang w:val="en-US"/>
        </w:rPr>
      </w:pPr>
    </w:p>
    <w:p w14:paraId="196B2E67" w14:textId="77777777" w:rsidR="009B4E95" w:rsidRPr="00F4442C" w:rsidRDefault="009B4E95" w:rsidP="009B4E95">
      <w:pPr>
        <w:pStyle w:val="41"/>
        <w:rPr>
          <w:lang w:val="en-US"/>
        </w:rPr>
      </w:pPr>
      <w:bookmarkStart w:id="855" w:name="_Toc151743475"/>
      <w:r w:rsidRPr="00F4442C">
        <w:rPr>
          <w:noProof/>
          <w:lang w:eastAsia="zh-CN"/>
        </w:rPr>
        <w:t>6.4</w:t>
      </w:r>
      <w:r w:rsidRPr="00F4442C">
        <w:rPr>
          <w:lang w:val="en-US"/>
        </w:rPr>
        <w:t>.6.3</w:t>
      </w:r>
      <w:r w:rsidRPr="00F4442C">
        <w:rPr>
          <w:lang w:val="en-US"/>
        </w:rPr>
        <w:tab/>
        <w:t>Simple data types and enumerations</w:t>
      </w:r>
      <w:bookmarkEnd w:id="838"/>
      <w:bookmarkEnd w:id="839"/>
      <w:bookmarkEnd w:id="840"/>
      <w:bookmarkEnd w:id="841"/>
      <w:bookmarkEnd w:id="842"/>
      <w:bookmarkEnd w:id="843"/>
      <w:bookmarkEnd w:id="855"/>
    </w:p>
    <w:p w14:paraId="3FDFDED0" w14:textId="77777777" w:rsidR="009B4E95" w:rsidRPr="00F4442C" w:rsidRDefault="009B4E95" w:rsidP="009B4E95">
      <w:pPr>
        <w:pStyle w:val="51"/>
      </w:pPr>
      <w:bookmarkStart w:id="856" w:name="_Toc96843448"/>
      <w:bookmarkStart w:id="857" w:name="_Toc96844423"/>
      <w:bookmarkStart w:id="858" w:name="_Toc100739996"/>
      <w:bookmarkStart w:id="859" w:name="_Toc129252569"/>
      <w:bookmarkStart w:id="860" w:name="_Toc144024279"/>
      <w:bookmarkStart w:id="861" w:name="_Toc144459711"/>
      <w:bookmarkStart w:id="862" w:name="_Toc151743476"/>
      <w:r w:rsidRPr="00F4442C">
        <w:rPr>
          <w:noProof/>
          <w:lang w:eastAsia="zh-CN"/>
        </w:rPr>
        <w:t>6.4</w:t>
      </w:r>
      <w:r w:rsidRPr="00F4442C">
        <w:t>.6.3.1</w:t>
      </w:r>
      <w:r w:rsidRPr="00F4442C">
        <w:tab/>
        <w:t>Introduction</w:t>
      </w:r>
      <w:bookmarkEnd w:id="856"/>
      <w:bookmarkEnd w:id="857"/>
      <w:bookmarkEnd w:id="858"/>
      <w:bookmarkEnd w:id="859"/>
      <w:bookmarkEnd w:id="860"/>
      <w:bookmarkEnd w:id="861"/>
      <w:bookmarkEnd w:id="862"/>
    </w:p>
    <w:p w14:paraId="0A73B0A6" w14:textId="77777777" w:rsidR="009B4E95" w:rsidRPr="00F4442C" w:rsidRDefault="009B4E95" w:rsidP="009B4E95">
      <w:r w:rsidRPr="00F4442C">
        <w:t>This clause defines simple data types and enumerations that can be referenced from data structures defined in the previous clauses.</w:t>
      </w:r>
    </w:p>
    <w:p w14:paraId="134C970A" w14:textId="77777777" w:rsidR="009B4E95" w:rsidRPr="00F4442C" w:rsidRDefault="009B4E95" w:rsidP="009B4E95">
      <w:pPr>
        <w:pStyle w:val="51"/>
      </w:pPr>
      <w:bookmarkStart w:id="863" w:name="_Toc96843449"/>
      <w:bookmarkStart w:id="864" w:name="_Toc96844424"/>
      <w:bookmarkStart w:id="865" w:name="_Toc100739997"/>
      <w:bookmarkStart w:id="866" w:name="_Toc129252570"/>
      <w:bookmarkStart w:id="867" w:name="_Toc144024280"/>
      <w:bookmarkStart w:id="868" w:name="_Toc144459712"/>
      <w:bookmarkStart w:id="869" w:name="_Toc151743477"/>
      <w:r w:rsidRPr="00F4442C">
        <w:rPr>
          <w:noProof/>
          <w:lang w:eastAsia="zh-CN"/>
        </w:rPr>
        <w:lastRenderedPageBreak/>
        <w:t>6.4</w:t>
      </w:r>
      <w:r w:rsidRPr="00F4442C">
        <w:t>.6.3.2</w:t>
      </w:r>
      <w:r w:rsidRPr="00F4442C">
        <w:tab/>
        <w:t>Simple data types</w:t>
      </w:r>
      <w:bookmarkEnd w:id="863"/>
      <w:bookmarkEnd w:id="864"/>
      <w:bookmarkEnd w:id="865"/>
      <w:bookmarkEnd w:id="866"/>
      <w:bookmarkEnd w:id="867"/>
      <w:bookmarkEnd w:id="868"/>
      <w:bookmarkEnd w:id="869"/>
    </w:p>
    <w:p w14:paraId="7C4B2017" w14:textId="77777777" w:rsidR="009B4E95" w:rsidRPr="00F4442C" w:rsidRDefault="009B4E95" w:rsidP="009B4E95">
      <w:r w:rsidRPr="00F4442C">
        <w:t>The simple data types defined in table </w:t>
      </w:r>
      <w:r w:rsidRPr="00F4442C">
        <w:rPr>
          <w:noProof/>
          <w:lang w:eastAsia="zh-CN"/>
        </w:rPr>
        <w:t>6.4</w:t>
      </w:r>
      <w:r w:rsidRPr="00F4442C">
        <w:t>.6.3.2-1 shall be supported.</w:t>
      </w:r>
    </w:p>
    <w:p w14:paraId="691AFACE" w14:textId="77777777" w:rsidR="009B4E95" w:rsidRPr="00F4442C" w:rsidRDefault="009B4E95" w:rsidP="009B4E95">
      <w:pPr>
        <w:pStyle w:val="TH"/>
      </w:pPr>
      <w:r w:rsidRPr="00F4442C">
        <w:t>Table </w:t>
      </w:r>
      <w:r w:rsidRPr="00F4442C">
        <w:rPr>
          <w:noProof/>
          <w:lang w:eastAsia="zh-CN"/>
        </w:rPr>
        <w:t>6.4</w:t>
      </w:r>
      <w:r w:rsidRPr="00F4442C">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9B4E95" w:rsidRPr="00F4442C" w14:paraId="5FE2DCA8" w14:textId="77777777" w:rsidTr="00197F6A">
        <w:trPr>
          <w:jc w:val="center"/>
        </w:trPr>
        <w:tc>
          <w:tcPr>
            <w:tcW w:w="847" w:type="pct"/>
            <w:shd w:val="clear" w:color="auto" w:fill="C0C0C0"/>
            <w:tcMar>
              <w:top w:w="0" w:type="dxa"/>
              <w:left w:w="108" w:type="dxa"/>
              <w:bottom w:w="0" w:type="dxa"/>
              <w:right w:w="108" w:type="dxa"/>
            </w:tcMar>
            <w:vAlign w:val="center"/>
          </w:tcPr>
          <w:p w14:paraId="4B1492C4" w14:textId="77777777" w:rsidR="009B4E95" w:rsidRPr="00F4442C" w:rsidRDefault="009B4E95" w:rsidP="00197F6A">
            <w:pPr>
              <w:pStyle w:val="TAH"/>
            </w:pPr>
            <w:r w:rsidRPr="00F4442C">
              <w:t>Type Name</w:t>
            </w:r>
          </w:p>
        </w:tc>
        <w:tc>
          <w:tcPr>
            <w:tcW w:w="837" w:type="pct"/>
            <w:shd w:val="clear" w:color="auto" w:fill="C0C0C0"/>
            <w:tcMar>
              <w:top w:w="0" w:type="dxa"/>
              <w:left w:w="108" w:type="dxa"/>
              <w:bottom w:w="0" w:type="dxa"/>
              <w:right w:w="108" w:type="dxa"/>
            </w:tcMar>
            <w:vAlign w:val="center"/>
          </w:tcPr>
          <w:p w14:paraId="6F4F528D" w14:textId="77777777" w:rsidR="009B4E95" w:rsidRPr="00F4442C" w:rsidRDefault="009B4E95" w:rsidP="00197F6A">
            <w:pPr>
              <w:pStyle w:val="TAH"/>
            </w:pPr>
            <w:r w:rsidRPr="00F4442C">
              <w:t>Type Definition</w:t>
            </w:r>
          </w:p>
        </w:tc>
        <w:tc>
          <w:tcPr>
            <w:tcW w:w="2051" w:type="pct"/>
            <w:shd w:val="clear" w:color="auto" w:fill="C0C0C0"/>
            <w:vAlign w:val="center"/>
          </w:tcPr>
          <w:p w14:paraId="511ED3E6" w14:textId="77777777" w:rsidR="009B4E95" w:rsidRPr="00F4442C" w:rsidRDefault="009B4E95" w:rsidP="00197F6A">
            <w:pPr>
              <w:pStyle w:val="TAH"/>
            </w:pPr>
            <w:r w:rsidRPr="00F4442C">
              <w:t>Description</w:t>
            </w:r>
          </w:p>
        </w:tc>
        <w:tc>
          <w:tcPr>
            <w:tcW w:w="1265" w:type="pct"/>
            <w:shd w:val="clear" w:color="auto" w:fill="C0C0C0"/>
            <w:vAlign w:val="center"/>
          </w:tcPr>
          <w:p w14:paraId="26B3EEF4" w14:textId="77777777" w:rsidR="009B4E95" w:rsidRPr="00F4442C" w:rsidRDefault="009B4E95" w:rsidP="00197F6A">
            <w:pPr>
              <w:pStyle w:val="TAH"/>
            </w:pPr>
            <w:r w:rsidRPr="00F4442C">
              <w:t>Applicability</w:t>
            </w:r>
          </w:p>
        </w:tc>
      </w:tr>
      <w:tr w:rsidR="009B4E95" w:rsidRPr="00F4442C" w14:paraId="217AC6A6" w14:textId="77777777" w:rsidTr="00197F6A">
        <w:trPr>
          <w:jc w:val="center"/>
        </w:trPr>
        <w:tc>
          <w:tcPr>
            <w:tcW w:w="847" w:type="pct"/>
            <w:tcMar>
              <w:top w:w="0" w:type="dxa"/>
              <w:left w:w="108" w:type="dxa"/>
              <w:bottom w:w="0" w:type="dxa"/>
              <w:right w:w="108" w:type="dxa"/>
            </w:tcMar>
            <w:vAlign w:val="center"/>
          </w:tcPr>
          <w:p w14:paraId="1D3806F4" w14:textId="77777777" w:rsidR="009B4E95" w:rsidRPr="00F4442C" w:rsidRDefault="009B4E95" w:rsidP="00197F6A">
            <w:pPr>
              <w:pStyle w:val="TAL"/>
            </w:pPr>
          </w:p>
        </w:tc>
        <w:tc>
          <w:tcPr>
            <w:tcW w:w="837" w:type="pct"/>
            <w:tcMar>
              <w:top w:w="0" w:type="dxa"/>
              <w:left w:w="108" w:type="dxa"/>
              <w:bottom w:w="0" w:type="dxa"/>
              <w:right w:w="108" w:type="dxa"/>
            </w:tcMar>
            <w:vAlign w:val="center"/>
          </w:tcPr>
          <w:p w14:paraId="096F8407" w14:textId="77777777" w:rsidR="009B4E95" w:rsidRPr="00F4442C" w:rsidRDefault="009B4E95" w:rsidP="00197F6A">
            <w:pPr>
              <w:pStyle w:val="TAL"/>
            </w:pPr>
          </w:p>
        </w:tc>
        <w:tc>
          <w:tcPr>
            <w:tcW w:w="2051" w:type="pct"/>
            <w:vAlign w:val="center"/>
          </w:tcPr>
          <w:p w14:paraId="1628BBAA" w14:textId="77777777" w:rsidR="009B4E95" w:rsidRPr="00F4442C" w:rsidRDefault="009B4E95" w:rsidP="00197F6A">
            <w:pPr>
              <w:pStyle w:val="TAL"/>
            </w:pPr>
          </w:p>
        </w:tc>
        <w:tc>
          <w:tcPr>
            <w:tcW w:w="1265" w:type="pct"/>
            <w:vAlign w:val="center"/>
          </w:tcPr>
          <w:p w14:paraId="33B4284C" w14:textId="77777777" w:rsidR="009B4E95" w:rsidRPr="00F4442C" w:rsidRDefault="009B4E95" w:rsidP="00197F6A">
            <w:pPr>
              <w:pStyle w:val="TAL"/>
            </w:pPr>
          </w:p>
        </w:tc>
      </w:tr>
    </w:tbl>
    <w:p w14:paraId="7E239C60" w14:textId="77777777" w:rsidR="009B4E95" w:rsidRPr="00F4442C" w:rsidRDefault="009B4E95" w:rsidP="009B4E95"/>
    <w:p w14:paraId="3733196B" w14:textId="77777777" w:rsidR="009B4E95" w:rsidRPr="00F4442C" w:rsidRDefault="009B4E95" w:rsidP="009B4E95">
      <w:pPr>
        <w:pStyle w:val="41"/>
        <w:rPr>
          <w:lang w:val="en-US"/>
        </w:rPr>
      </w:pPr>
      <w:bookmarkStart w:id="870" w:name="_Toc96843450"/>
      <w:bookmarkStart w:id="871" w:name="_Toc96844425"/>
      <w:bookmarkStart w:id="872" w:name="_Toc100739998"/>
      <w:bookmarkStart w:id="873" w:name="_Toc129252571"/>
      <w:bookmarkStart w:id="874" w:name="_Toc144024283"/>
      <w:bookmarkStart w:id="875" w:name="_Toc144459715"/>
      <w:bookmarkStart w:id="876" w:name="_Toc151743478"/>
      <w:r w:rsidRPr="00F4442C">
        <w:rPr>
          <w:noProof/>
          <w:lang w:eastAsia="zh-CN"/>
        </w:rPr>
        <w:t>6.4</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870"/>
      <w:bookmarkEnd w:id="871"/>
      <w:bookmarkEnd w:id="872"/>
      <w:bookmarkEnd w:id="873"/>
      <w:bookmarkEnd w:id="874"/>
      <w:bookmarkEnd w:id="875"/>
      <w:bookmarkEnd w:id="876"/>
    </w:p>
    <w:p w14:paraId="3E62F22A" w14:textId="77777777" w:rsidR="009B4E95" w:rsidRPr="00F4442C" w:rsidRDefault="009B4E95" w:rsidP="009B4E95">
      <w:bookmarkStart w:id="877" w:name="_Toc96843451"/>
      <w:bookmarkStart w:id="878" w:name="_Toc96844426"/>
      <w:bookmarkStart w:id="879" w:name="_Toc100739999"/>
      <w:bookmarkStart w:id="880" w:name="_Toc129252572"/>
      <w:bookmarkStart w:id="881" w:name="_Toc144024284"/>
      <w:bookmarkStart w:id="882" w:name="_Toc144459716"/>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p>
    <w:p w14:paraId="74F11C5B" w14:textId="77777777" w:rsidR="009B4E95" w:rsidRPr="00F4442C" w:rsidRDefault="009B4E95" w:rsidP="009B4E95">
      <w:pPr>
        <w:pStyle w:val="41"/>
      </w:pPr>
      <w:bookmarkStart w:id="883" w:name="_Toc151743479"/>
      <w:r w:rsidRPr="00F4442C">
        <w:rPr>
          <w:noProof/>
          <w:lang w:eastAsia="zh-CN"/>
        </w:rPr>
        <w:t>6.4</w:t>
      </w:r>
      <w:r w:rsidRPr="00F4442C">
        <w:t>.6.5</w:t>
      </w:r>
      <w:r w:rsidRPr="00F4442C">
        <w:tab/>
        <w:t>Binary data</w:t>
      </w:r>
      <w:bookmarkEnd w:id="877"/>
      <w:bookmarkEnd w:id="878"/>
      <w:bookmarkEnd w:id="879"/>
      <w:bookmarkEnd w:id="880"/>
      <w:bookmarkEnd w:id="881"/>
      <w:bookmarkEnd w:id="882"/>
      <w:bookmarkEnd w:id="883"/>
    </w:p>
    <w:p w14:paraId="60D9CCDD" w14:textId="77777777" w:rsidR="009B4E95" w:rsidRPr="00F4442C" w:rsidRDefault="009B4E95" w:rsidP="009B4E95">
      <w:pPr>
        <w:pStyle w:val="51"/>
      </w:pPr>
      <w:bookmarkStart w:id="884" w:name="_Toc96843452"/>
      <w:bookmarkStart w:id="885" w:name="_Toc96844427"/>
      <w:bookmarkStart w:id="886" w:name="_Toc100740000"/>
      <w:bookmarkStart w:id="887" w:name="_Toc129252573"/>
      <w:bookmarkStart w:id="888" w:name="_Toc144024285"/>
      <w:bookmarkStart w:id="889" w:name="_Toc144459717"/>
      <w:bookmarkStart w:id="890" w:name="_Toc151743480"/>
      <w:r w:rsidRPr="00F4442C">
        <w:rPr>
          <w:noProof/>
          <w:lang w:eastAsia="zh-CN"/>
        </w:rPr>
        <w:t>6.4</w:t>
      </w:r>
      <w:r w:rsidRPr="00F4442C">
        <w:t>.6.5.1</w:t>
      </w:r>
      <w:r w:rsidRPr="00F4442C">
        <w:tab/>
        <w:t>Binary Data Types</w:t>
      </w:r>
      <w:bookmarkEnd w:id="884"/>
      <w:bookmarkEnd w:id="885"/>
      <w:bookmarkEnd w:id="886"/>
      <w:bookmarkEnd w:id="887"/>
      <w:bookmarkEnd w:id="888"/>
      <w:bookmarkEnd w:id="889"/>
      <w:bookmarkEnd w:id="890"/>
    </w:p>
    <w:p w14:paraId="1E95133A" w14:textId="77777777" w:rsidR="009B4E95" w:rsidRPr="00F4442C" w:rsidRDefault="009B4E95" w:rsidP="009B4E95">
      <w:pPr>
        <w:pStyle w:val="TH"/>
      </w:pPr>
      <w:r w:rsidRPr="00F4442C">
        <w:t>Table </w:t>
      </w:r>
      <w:r w:rsidRPr="00F4442C">
        <w:rPr>
          <w:noProof/>
          <w:lang w:eastAsia="zh-CN"/>
        </w:rPr>
        <w:t>6.4</w:t>
      </w:r>
      <w:r w:rsidRPr="00F4442C">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B4E95" w:rsidRPr="00F4442C" w14:paraId="57988465" w14:textId="77777777" w:rsidTr="00197F6A">
        <w:trPr>
          <w:jc w:val="center"/>
        </w:trPr>
        <w:tc>
          <w:tcPr>
            <w:tcW w:w="2718" w:type="dxa"/>
            <w:shd w:val="clear" w:color="000000" w:fill="C0C0C0"/>
            <w:vAlign w:val="center"/>
          </w:tcPr>
          <w:p w14:paraId="580F62D9" w14:textId="77777777" w:rsidR="009B4E95" w:rsidRPr="00F4442C" w:rsidRDefault="009B4E95" w:rsidP="00197F6A">
            <w:pPr>
              <w:pStyle w:val="TAH"/>
            </w:pPr>
            <w:r w:rsidRPr="00F4442C">
              <w:t>Name</w:t>
            </w:r>
          </w:p>
        </w:tc>
        <w:tc>
          <w:tcPr>
            <w:tcW w:w="1378" w:type="dxa"/>
            <w:shd w:val="clear" w:color="000000" w:fill="C0C0C0"/>
            <w:vAlign w:val="center"/>
          </w:tcPr>
          <w:p w14:paraId="6150034F" w14:textId="77777777" w:rsidR="009B4E95" w:rsidRPr="00F4442C" w:rsidRDefault="009B4E95" w:rsidP="00197F6A">
            <w:pPr>
              <w:pStyle w:val="TAH"/>
            </w:pPr>
            <w:r w:rsidRPr="00F4442C">
              <w:t>Clause defined</w:t>
            </w:r>
          </w:p>
        </w:tc>
        <w:tc>
          <w:tcPr>
            <w:tcW w:w="4381" w:type="dxa"/>
            <w:shd w:val="clear" w:color="000000" w:fill="C0C0C0"/>
            <w:vAlign w:val="center"/>
          </w:tcPr>
          <w:p w14:paraId="559BDDCA" w14:textId="77777777" w:rsidR="009B4E95" w:rsidRPr="00F4442C" w:rsidRDefault="009B4E95" w:rsidP="00197F6A">
            <w:pPr>
              <w:pStyle w:val="TAH"/>
            </w:pPr>
            <w:r w:rsidRPr="00F4442C">
              <w:t>Content type</w:t>
            </w:r>
          </w:p>
        </w:tc>
      </w:tr>
      <w:tr w:rsidR="009B4E95" w:rsidRPr="00F4442C" w14:paraId="2D8CA6FA" w14:textId="77777777" w:rsidTr="00197F6A">
        <w:trPr>
          <w:jc w:val="center"/>
        </w:trPr>
        <w:tc>
          <w:tcPr>
            <w:tcW w:w="2718" w:type="dxa"/>
            <w:vAlign w:val="center"/>
          </w:tcPr>
          <w:p w14:paraId="111BF3C1" w14:textId="77777777" w:rsidR="009B4E95" w:rsidRPr="00F4442C" w:rsidRDefault="009B4E95" w:rsidP="00197F6A">
            <w:pPr>
              <w:pStyle w:val="TAL"/>
            </w:pPr>
          </w:p>
        </w:tc>
        <w:tc>
          <w:tcPr>
            <w:tcW w:w="1378" w:type="dxa"/>
            <w:vAlign w:val="center"/>
          </w:tcPr>
          <w:p w14:paraId="7862FD84" w14:textId="77777777" w:rsidR="009B4E95" w:rsidRPr="00F4442C" w:rsidRDefault="009B4E95" w:rsidP="00197F6A">
            <w:pPr>
              <w:pStyle w:val="TAC"/>
            </w:pPr>
          </w:p>
        </w:tc>
        <w:tc>
          <w:tcPr>
            <w:tcW w:w="4381" w:type="dxa"/>
            <w:vAlign w:val="center"/>
          </w:tcPr>
          <w:p w14:paraId="08A498F5" w14:textId="77777777" w:rsidR="009B4E95" w:rsidRPr="00F4442C" w:rsidRDefault="009B4E95" w:rsidP="00197F6A">
            <w:pPr>
              <w:pStyle w:val="TAL"/>
              <w:rPr>
                <w:rFonts w:cs="Arial"/>
                <w:szCs w:val="18"/>
              </w:rPr>
            </w:pPr>
          </w:p>
        </w:tc>
      </w:tr>
    </w:tbl>
    <w:p w14:paraId="07EE929A" w14:textId="77777777" w:rsidR="009B4E95" w:rsidRPr="00F4442C" w:rsidRDefault="009B4E95" w:rsidP="009B4E95"/>
    <w:p w14:paraId="667ABFE3" w14:textId="040A619D" w:rsidR="009B4E95" w:rsidRPr="00F4442C" w:rsidRDefault="009B4E95" w:rsidP="009B4E95">
      <w:pPr>
        <w:pStyle w:val="31"/>
      </w:pPr>
      <w:bookmarkStart w:id="891" w:name="_Toc144024286"/>
      <w:bookmarkStart w:id="892" w:name="_Toc144459718"/>
      <w:bookmarkStart w:id="893" w:name="_Toc151743481"/>
      <w:r w:rsidRPr="00F4442C">
        <w:rPr>
          <w:noProof/>
          <w:lang w:eastAsia="zh-CN"/>
        </w:rPr>
        <w:t>6.4</w:t>
      </w:r>
      <w:r w:rsidRPr="00F4442C">
        <w:t>.7</w:t>
      </w:r>
      <w:r w:rsidRPr="00F4442C">
        <w:tab/>
        <w:t>Error Handling</w:t>
      </w:r>
      <w:bookmarkEnd w:id="797"/>
      <w:bookmarkEnd w:id="798"/>
      <w:bookmarkEnd w:id="799"/>
      <w:bookmarkEnd w:id="800"/>
      <w:bookmarkEnd w:id="891"/>
      <w:bookmarkEnd w:id="892"/>
      <w:bookmarkEnd w:id="893"/>
    </w:p>
    <w:p w14:paraId="0E204C2C" w14:textId="361059CE" w:rsidR="009B4E95" w:rsidRPr="00F4442C" w:rsidRDefault="009B4E95" w:rsidP="009B4E95">
      <w:pPr>
        <w:pStyle w:val="41"/>
      </w:pPr>
      <w:bookmarkStart w:id="894" w:name="_Toc96843454"/>
      <w:bookmarkStart w:id="895" w:name="_Toc96844429"/>
      <w:bookmarkStart w:id="896" w:name="_Toc100740002"/>
      <w:bookmarkStart w:id="897" w:name="_Toc129252575"/>
      <w:bookmarkStart w:id="898" w:name="_Toc144024287"/>
      <w:bookmarkStart w:id="899" w:name="_Toc144459719"/>
      <w:bookmarkStart w:id="900" w:name="_Toc151743482"/>
      <w:r w:rsidRPr="00F4442C">
        <w:rPr>
          <w:noProof/>
          <w:lang w:eastAsia="zh-CN"/>
        </w:rPr>
        <w:t>6.4</w:t>
      </w:r>
      <w:r w:rsidRPr="00F4442C">
        <w:t>.7.1</w:t>
      </w:r>
      <w:r w:rsidRPr="00F4442C">
        <w:tab/>
        <w:t>General</w:t>
      </w:r>
      <w:bookmarkEnd w:id="894"/>
      <w:bookmarkEnd w:id="895"/>
      <w:bookmarkEnd w:id="896"/>
      <w:bookmarkEnd w:id="897"/>
      <w:bookmarkEnd w:id="898"/>
      <w:bookmarkEnd w:id="899"/>
      <w:bookmarkEnd w:id="900"/>
    </w:p>
    <w:p w14:paraId="0816EC42" w14:textId="0316E11F" w:rsidR="009B4E95" w:rsidRPr="00F4442C" w:rsidRDefault="009B4E95" w:rsidP="009B4E95">
      <w:r w:rsidRPr="00F4442C">
        <w:t xml:space="preserve">For the NSCE_PolicyManagement API, error handling shall be supported as specified in </w:t>
      </w:r>
      <w:r w:rsidRPr="00F4442C">
        <w:rPr>
          <w:noProof/>
          <w:lang w:eastAsia="zh-CN"/>
        </w:rPr>
        <w:t>clause 6.7 of 3GPP TS 29.549 </w:t>
      </w:r>
      <w:r w:rsidRPr="00F4442C">
        <w:t>[15].</w:t>
      </w:r>
    </w:p>
    <w:p w14:paraId="72726342" w14:textId="77777777" w:rsidR="009B4E95" w:rsidRPr="00F4442C" w:rsidRDefault="009B4E95" w:rsidP="009B4E95">
      <w:pPr>
        <w:rPr>
          <w:rFonts w:eastAsia="Calibri"/>
        </w:rPr>
      </w:pPr>
      <w:r w:rsidRPr="00F4442C">
        <w:t>In addition, the requirements in the following clauses are applicable for the NSCE_PolicyManagement API.</w:t>
      </w:r>
    </w:p>
    <w:p w14:paraId="2956DF87" w14:textId="38B228C6" w:rsidR="009B4E95" w:rsidRPr="00F4442C" w:rsidRDefault="009B4E95" w:rsidP="009B4E95">
      <w:pPr>
        <w:pStyle w:val="41"/>
      </w:pPr>
      <w:bookmarkStart w:id="901" w:name="_Toc96843455"/>
      <w:bookmarkStart w:id="902" w:name="_Toc96844430"/>
      <w:bookmarkStart w:id="903" w:name="_Toc100740003"/>
      <w:bookmarkStart w:id="904" w:name="_Toc129252576"/>
      <w:bookmarkStart w:id="905" w:name="_Toc144024288"/>
      <w:bookmarkStart w:id="906" w:name="_Toc144459720"/>
      <w:bookmarkStart w:id="907" w:name="_Toc151743483"/>
      <w:r w:rsidRPr="00F4442C">
        <w:rPr>
          <w:noProof/>
          <w:lang w:eastAsia="zh-CN"/>
        </w:rPr>
        <w:t>6.4</w:t>
      </w:r>
      <w:r w:rsidRPr="00F4442C">
        <w:t>.7.2</w:t>
      </w:r>
      <w:r w:rsidRPr="00F4442C">
        <w:tab/>
        <w:t>Protocol Errors</w:t>
      </w:r>
      <w:bookmarkEnd w:id="901"/>
      <w:bookmarkEnd w:id="902"/>
      <w:bookmarkEnd w:id="903"/>
      <w:bookmarkEnd w:id="904"/>
      <w:bookmarkEnd w:id="905"/>
      <w:bookmarkEnd w:id="906"/>
      <w:bookmarkEnd w:id="907"/>
    </w:p>
    <w:p w14:paraId="04C9FDF6" w14:textId="77777777" w:rsidR="009B4E95" w:rsidRPr="00F4442C" w:rsidRDefault="009B4E95" w:rsidP="009B4E95">
      <w:r w:rsidRPr="00F4442C">
        <w:t>No specific protocol errors for the NSCE_PolicyManagement API are specified.</w:t>
      </w:r>
    </w:p>
    <w:p w14:paraId="54207785" w14:textId="60185691" w:rsidR="009B4E95" w:rsidRPr="00F4442C" w:rsidRDefault="009B4E95" w:rsidP="009B4E95">
      <w:pPr>
        <w:pStyle w:val="41"/>
      </w:pPr>
      <w:bookmarkStart w:id="908" w:name="_Toc96843456"/>
      <w:bookmarkStart w:id="909" w:name="_Toc96844431"/>
      <w:bookmarkStart w:id="910" w:name="_Toc100740004"/>
      <w:bookmarkStart w:id="911" w:name="_Toc129252577"/>
      <w:bookmarkStart w:id="912" w:name="_Toc144024289"/>
      <w:bookmarkStart w:id="913" w:name="_Toc144459721"/>
      <w:bookmarkStart w:id="914" w:name="_Toc151743484"/>
      <w:r w:rsidRPr="00F4442C">
        <w:rPr>
          <w:noProof/>
          <w:lang w:eastAsia="zh-CN"/>
        </w:rPr>
        <w:t>6.4</w:t>
      </w:r>
      <w:r w:rsidRPr="00F4442C">
        <w:t>.7.3</w:t>
      </w:r>
      <w:r w:rsidRPr="00F4442C">
        <w:tab/>
        <w:t>Application Errors</w:t>
      </w:r>
      <w:bookmarkEnd w:id="908"/>
      <w:bookmarkEnd w:id="909"/>
      <w:bookmarkEnd w:id="910"/>
      <w:bookmarkEnd w:id="911"/>
      <w:bookmarkEnd w:id="912"/>
      <w:bookmarkEnd w:id="913"/>
      <w:bookmarkEnd w:id="914"/>
    </w:p>
    <w:p w14:paraId="7C960925" w14:textId="77777777" w:rsidR="009B4E95" w:rsidRPr="00F4442C" w:rsidRDefault="009B4E95" w:rsidP="009B4E95">
      <w:r w:rsidRPr="00F4442C">
        <w:t>The application errors defined for the NSCE_PolicyManagement API are listed in Table </w:t>
      </w:r>
      <w:r w:rsidRPr="00F4442C">
        <w:rPr>
          <w:noProof/>
          <w:lang w:eastAsia="zh-CN"/>
        </w:rPr>
        <w:t>6.4</w:t>
      </w:r>
      <w:r w:rsidRPr="00F4442C">
        <w:t>.7.3-1.</w:t>
      </w:r>
    </w:p>
    <w:p w14:paraId="22E9DCDC" w14:textId="77777777" w:rsidR="009B4E95" w:rsidRPr="00F4442C" w:rsidRDefault="009B4E95" w:rsidP="009B4E95">
      <w:pPr>
        <w:pStyle w:val="TH"/>
      </w:pPr>
      <w:r w:rsidRPr="00F4442C">
        <w:t>Table </w:t>
      </w:r>
      <w:r w:rsidRPr="00F4442C">
        <w:rPr>
          <w:noProof/>
          <w:lang w:eastAsia="zh-CN"/>
        </w:rPr>
        <w:t>6.4</w:t>
      </w:r>
      <w:r w:rsidRPr="00F4442C">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B4E95" w:rsidRPr="00F4442C" w14:paraId="424D1E33" w14:textId="77777777" w:rsidTr="00197F6A">
        <w:trPr>
          <w:jc w:val="center"/>
        </w:trPr>
        <w:tc>
          <w:tcPr>
            <w:tcW w:w="2908" w:type="dxa"/>
            <w:shd w:val="clear" w:color="auto" w:fill="C0C0C0"/>
            <w:vAlign w:val="center"/>
            <w:hideMark/>
          </w:tcPr>
          <w:p w14:paraId="00CAA6B0" w14:textId="77777777" w:rsidR="009B4E95" w:rsidRPr="00F4442C" w:rsidRDefault="009B4E95" w:rsidP="00197F6A">
            <w:pPr>
              <w:pStyle w:val="TAH"/>
            </w:pPr>
            <w:bookmarkStart w:id="915" w:name="_Toc96843457"/>
            <w:bookmarkStart w:id="916" w:name="_Toc96844432"/>
            <w:bookmarkStart w:id="917" w:name="_Toc100740005"/>
            <w:bookmarkStart w:id="918" w:name="_Toc129252578"/>
            <w:bookmarkStart w:id="919" w:name="_Toc144024290"/>
            <w:bookmarkStart w:id="920" w:name="_Toc144459722"/>
            <w:r w:rsidRPr="00F4442C">
              <w:t>Application Error</w:t>
            </w:r>
          </w:p>
        </w:tc>
        <w:tc>
          <w:tcPr>
            <w:tcW w:w="1581" w:type="dxa"/>
            <w:shd w:val="clear" w:color="auto" w:fill="C0C0C0"/>
            <w:vAlign w:val="center"/>
            <w:hideMark/>
          </w:tcPr>
          <w:p w14:paraId="79695B57" w14:textId="77777777" w:rsidR="009B4E95" w:rsidRPr="00F4442C" w:rsidRDefault="009B4E95" w:rsidP="00197F6A">
            <w:pPr>
              <w:pStyle w:val="TAH"/>
            </w:pPr>
            <w:r w:rsidRPr="00F4442C">
              <w:t>HTTP status code</w:t>
            </w:r>
          </w:p>
        </w:tc>
        <w:tc>
          <w:tcPr>
            <w:tcW w:w="3877" w:type="dxa"/>
            <w:shd w:val="clear" w:color="auto" w:fill="C0C0C0"/>
            <w:vAlign w:val="center"/>
            <w:hideMark/>
          </w:tcPr>
          <w:p w14:paraId="59E21BA8" w14:textId="77777777" w:rsidR="009B4E95" w:rsidRPr="00F4442C" w:rsidRDefault="009B4E95" w:rsidP="00197F6A">
            <w:pPr>
              <w:pStyle w:val="TAH"/>
            </w:pPr>
            <w:r w:rsidRPr="00F4442C">
              <w:t>Description</w:t>
            </w:r>
          </w:p>
        </w:tc>
        <w:tc>
          <w:tcPr>
            <w:tcW w:w="1257" w:type="dxa"/>
            <w:shd w:val="clear" w:color="auto" w:fill="C0C0C0"/>
            <w:vAlign w:val="center"/>
          </w:tcPr>
          <w:p w14:paraId="524BD592" w14:textId="77777777" w:rsidR="009B4E95" w:rsidRPr="00F4442C" w:rsidRDefault="009B4E95" w:rsidP="00197F6A">
            <w:pPr>
              <w:pStyle w:val="TAH"/>
            </w:pPr>
            <w:r w:rsidRPr="00F4442C">
              <w:t>Applicability</w:t>
            </w:r>
          </w:p>
        </w:tc>
      </w:tr>
      <w:tr w:rsidR="009B4E95" w:rsidRPr="00F4442C" w14:paraId="37881A68" w14:textId="77777777" w:rsidTr="00197F6A">
        <w:trPr>
          <w:jc w:val="center"/>
        </w:trPr>
        <w:tc>
          <w:tcPr>
            <w:tcW w:w="2908" w:type="dxa"/>
            <w:vAlign w:val="center"/>
          </w:tcPr>
          <w:p w14:paraId="238C7467" w14:textId="77777777" w:rsidR="009B4E95" w:rsidRPr="00F4442C" w:rsidRDefault="009B4E95" w:rsidP="00197F6A">
            <w:pPr>
              <w:pStyle w:val="TAL"/>
            </w:pPr>
            <w:r w:rsidRPr="00F4442C">
              <w:t>INVALID_POLICY</w:t>
            </w:r>
          </w:p>
        </w:tc>
        <w:tc>
          <w:tcPr>
            <w:tcW w:w="1581" w:type="dxa"/>
            <w:vAlign w:val="center"/>
          </w:tcPr>
          <w:p w14:paraId="5E5A6025" w14:textId="77777777" w:rsidR="009B4E95" w:rsidRPr="00F4442C" w:rsidRDefault="009B4E95" w:rsidP="00197F6A">
            <w:pPr>
              <w:pStyle w:val="TAL"/>
            </w:pPr>
            <w:r w:rsidRPr="00F4442C">
              <w:t>403 Forbidden</w:t>
            </w:r>
          </w:p>
        </w:tc>
        <w:tc>
          <w:tcPr>
            <w:tcW w:w="3877" w:type="dxa"/>
            <w:vAlign w:val="center"/>
          </w:tcPr>
          <w:p w14:paraId="4C274548" w14:textId="77777777" w:rsidR="009B4E95" w:rsidRPr="00F4442C" w:rsidRDefault="009B4E95" w:rsidP="00197F6A">
            <w:pPr>
              <w:pStyle w:val="TAL"/>
              <w:rPr>
                <w:rFonts w:cs="Arial"/>
                <w:szCs w:val="18"/>
              </w:rPr>
            </w:pPr>
            <w:r w:rsidRPr="00F4442C">
              <w:rPr>
                <w:rFonts w:cs="Arial"/>
                <w:szCs w:val="18"/>
              </w:rPr>
              <w:t>Indicates that the Policy Provisioning is rejected because the provided policy in not valid.</w:t>
            </w:r>
          </w:p>
        </w:tc>
        <w:tc>
          <w:tcPr>
            <w:tcW w:w="1257" w:type="dxa"/>
            <w:vAlign w:val="center"/>
          </w:tcPr>
          <w:p w14:paraId="1999ACD5" w14:textId="77777777" w:rsidR="009B4E95" w:rsidRPr="00F4442C" w:rsidRDefault="009B4E95" w:rsidP="00197F6A">
            <w:pPr>
              <w:pStyle w:val="TAL"/>
              <w:rPr>
                <w:rFonts w:cs="Arial"/>
                <w:szCs w:val="18"/>
              </w:rPr>
            </w:pPr>
          </w:p>
        </w:tc>
      </w:tr>
    </w:tbl>
    <w:p w14:paraId="7B69D601" w14:textId="77777777" w:rsidR="009B4E95" w:rsidRPr="00F4442C" w:rsidRDefault="009B4E95" w:rsidP="009B4E95"/>
    <w:p w14:paraId="2643D67B" w14:textId="77777777" w:rsidR="009B4E95" w:rsidRPr="00F4442C" w:rsidRDefault="009B4E95" w:rsidP="009B4E95">
      <w:pPr>
        <w:pStyle w:val="EditorsNote"/>
      </w:pPr>
      <w:r w:rsidRPr="00F4442C">
        <w:t>Editor's Note:</w:t>
      </w:r>
      <w:r w:rsidRPr="00F4442C">
        <w:tab/>
        <w:t>The complete definition of the error handling cases is FFS.</w:t>
      </w:r>
    </w:p>
    <w:p w14:paraId="1387F8BD" w14:textId="4C0537C1" w:rsidR="009B4E95" w:rsidRPr="00F4442C" w:rsidRDefault="009B4E95" w:rsidP="009B4E95">
      <w:pPr>
        <w:pStyle w:val="31"/>
        <w:rPr>
          <w:lang w:eastAsia="zh-CN"/>
        </w:rPr>
      </w:pPr>
      <w:bookmarkStart w:id="921" w:name="_Toc151743485"/>
      <w:r w:rsidRPr="00F4442C">
        <w:rPr>
          <w:noProof/>
          <w:lang w:eastAsia="zh-CN"/>
        </w:rPr>
        <w:t>6.4</w:t>
      </w:r>
      <w:r w:rsidRPr="00F4442C">
        <w:t>.8</w:t>
      </w:r>
      <w:r w:rsidRPr="00F4442C">
        <w:rPr>
          <w:lang w:eastAsia="zh-CN"/>
        </w:rPr>
        <w:tab/>
        <w:t>Feature negotiation</w:t>
      </w:r>
      <w:bookmarkEnd w:id="915"/>
      <w:bookmarkEnd w:id="916"/>
      <w:bookmarkEnd w:id="917"/>
      <w:bookmarkEnd w:id="918"/>
      <w:bookmarkEnd w:id="919"/>
      <w:bookmarkEnd w:id="920"/>
      <w:bookmarkEnd w:id="921"/>
    </w:p>
    <w:p w14:paraId="625E2C25" w14:textId="7AB27E26" w:rsidR="009B4E95" w:rsidRPr="00F4442C" w:rsidRDefault="009B4E95" w:rsidP="009B4E95">
      <w:r w:rsidRPr="00F4442C">
        <w:t>The optional features listed in table </w:t>
      </w:r>
      <w:r w:rsidRPr="00F4442C">
        <w:rPr>
          <w:noProof/>
          <w:lang w:eastAsia="zh-CN"/>
        </w:rPr>
        <w:t>6.4</w:t>
      </w:r>
      <w:r w:rsidRPr="00F4442C">
        <w:t xml:space="preserve">.8-1 are defined for the NSCE_PolicyManagement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p>
    <w:p w14:paraId="51D07E34" w14:textId="77777777" w:rsidR="009B4E95" w:rsidRPr="00F4442C" w:rsidRDefault="009B4E95" w:rsidP="009B4E95">
      <w:pPr>
        <w:pStyle w:val="TH"/>
      </w:pPr>
      <w:r w:rsidRPr="00F4442C">
        <w:lastRenderedPageBreak/>
        <w:t>Table </w:t>
      </w:r>
      <w:r w:rsidRPr="00F4442C">
        <w:rPr>
          <w:noProof/>
          <w:lang w:eastAsia="zh-CN"/>
        </w:rPr>
        <w:t>6.4</w:t>
      </w:r>
      <w:r w:rsidRPr="00F4442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B4E95" w:rsidRPr="00F4442C" w14:paraId="4E1C6EE9" w14:textId="77777777" w:rsidTr="00197F6A">
        <w:trPr>
          <w:jc w:val="center"/>
        </w:trPr>
        <w:tc>
          <w:tcPr>
            <w:tcW w:w="1529" w:type="dxa"/>
            <w:shd w:val="clear" w:color="auto" w:fill="C0C0C0"/>
            <w:hideMark/>
          </w:tcPr>
          <w:p w14:paraId="468666E9" w14:textId="77777777" w:rsidR="009B4E95" w:rsidRPr="00F4442C" w:rsidRDefault="009B4E95" w:rsidP="00197F6A">
            <w:pPr>
              <w:pStyle w:val="TAH"/>
            </w:pPr>
            <w:r w:rsidRPr="00F4442C">
              <w:t>Feature number</w:t>
            </w:r>
          </w:p>
        </w:tc>
        <w:tc>
          <w:tcPr>
            <w:tcW w:w="2207" w:type="dxa"/>
            <w:shd w:val="clear" w:color="auto" w:fill="C0C0C0"/>
            <w:hideMark/>
          </w:tcPr>
          <w:p w14:paraId="2D26C034" w14:textId="77777777" w:rsidR="009B4E95" w:rsidRPr="00F4442C" w:rsidRDefault="009B4E95" w:rsidP="00197F6A">
            <w:pPr>
              <w:pStyle w:val="TAH"/>
            </w:pPr>
            <w:r w:rsidRPr="00F4442C">
              <w:t>Feature Name</w:t>
            </w:r>
          </w:p>
        </w:tc>
        <w:tc>
          <w:tcPr>
            <w:tcW w:w="5758" w:type="dxa"/>
            <w:shd w:val="clear" w:color="auto" w:fill="C0C0C0"/>
            <w:hideMark/>
          </w:tcPr>
          <w:p w14:paraId="42A85046" w14:textId="77777777" w:rsidR="009B4E95" w:rsidRPr="00F4442C" w:rsidRDefault="009B4E95" w:rsidP="00197F6A">
            <w:pPr>
              <w:pStyle w:val="TAH"/>
            </w:pPr>
            <w:r w:rsidRPr="00F4442C">
              <w:t>Description</w:t>
            </w:r>
          </w:p>
        </w:tc>
      </w:tr>
      <w:tr w:rsidR="009B4E95" w:rsidRPr="00F4442C" w14:paraId="7A4730D0" w14:textId="77777777" w:rsidTr="00197F6A">
        <w:trPr>
          <w:jc w:val="center"/>
        </w:trPr>
        <w:tc>
          <w:tcPr>
            <w:tcW w:w="1529" w:type="dxa"/>
          </w:tcPr>
          <w:p w14:paraId="33D7C68C" w14:textId="77777777" w:rsidR="009B4E95" w:rsidRPr="00F4442C" w:rsidRDefault="009B4E95" w:rsidP="00197F6A">
            <w:pPr>
              <w:pStyle w:val="TAL"/>
            </w:pPr>
          </w:p>
        </w:tc>
        <w:tc>
          <w:tcPr>
            <w:tcW w:w="2207" w:type="dxa"/>
          </w:tcPr>
          <w:p w14:paraId="77E8C3E5" w14:textId="77777777" w:rsidR="009B4E95" w:rsidRPr="00F4442C" w:rsidRDefault="009B4E95" w:rsidP="00197F6A">
            <w:pPr>
              <w:pStyle w:val="TAL"/>
            </w:pPr>
          </w:p>
        </w:tc>
        <w:tc>
          <w:tcPr>
            <w:tcW w:w="5758" w:type="dxa"/>
          </w:tcPr>
          <w:p w14:paraId="37B01CA1" w14:textId="77777777" w:rsidR="009B4E95" w:rsidRPr="00F4442C" w:rsidRDefault="009B4E95" w:rsidP="00197F6A">
            <w:pPr>
              <w:pStyle w:val="TAL"/>
              <w:rPr>
                <w:rFonts w:cs="Arial"/>
                <w:szCs w:val="18"/>
              </w:rPr>
            </w:pPr>
          </w:p>
        </w:tc>
      </w:tr>
    </w:tbl>
    <w:p w14:paraId="1828A416" w14:textId="77777777" w:rsidR="009B4E95" w:rsidRPr="00F4442C" w:rsidRDefault="009B4E95" w:rsidP="009B4E95"/>
    <w:p w14:paraId="6A2B91AB" w14:textId="539F3347" w:rsidR="009B4E95" w:rsidRPr="00F4442C" w:rsidRDefault="009B4E95" w:rsidP="009B4E95">
      <w:pPr>
        <w:pStyle w:val="31"/>
      </w:pPr>
      <w:bookmarkStart w:id="922" w:name="_Toc96843458"/>
      <w:bookmarkStart w:id="923" w:name="_Toc96844433"/>
      <w:bookmarkStart w:id="924" w:name="_Toc100740006"/>
      <w:bookmarkStart w:id="925" w:name="_Toc129252579"/>
      <w:bookmarkStart w:id="926" w:name="_Toc144024291"/>
      <w:bookmarkStart w:id="927" w:name="_Toc144459723"/>
      <w:bookmarkStart w:id="928" w:name="_Toc151743486"/>
      <w:r w:rsidRPr="00F4442C">
        <w:rPr>
          <w:noProof/>
          <w:lang w:eastAsia="zh-CN"/>
        </w:rPr>
        <w:t>6.4</w:t>
      </w:r>
      <w:r w:rsidRPr="00F4442C">
        <w:t>.9</w:t>
      </w:r>
      <w:r w:rsidRPr="00F4442C">
        <w:tab/>
        <w:t>Security</w:t>
      </w:r>
      <w:bookmarkEnd w:id="922"/>
      <w:bookmarkEnd w:id="923"/>
      <w:bookmarkEnd w:id="924"/>
      <w:bookmarkEnd w:id="925"/>
      <w:bookmarkEnd w:id="926"/>
      <w:bookmarkEnd w:id="927"/>
      <w:bookmarkEnd w:id="928"/>
    </w:p>
    <w:p w14:paraId="2480375F" w14:textId="4DC31028" w:rsidR="009B4E95" w:rsidRPr="00F4442C" w:rsidRDefault="009B4E95" w:rsidP="009B4E95">
      <w:pPr>
        <w:rPr>
          <w:noProof/>
          <w:lang w:eastAsia="zh-CN"/>
        </w:rPr>
      </w:pPr>
      <w:r w:rsidRPr="00F4442C">
        <w:t xml:space="preserve">The provisions of clause 9 of 3GPP TS 29.549 [15] shall apply for the NSCE_PolicyManagement </w:t>
      </w:r>
      <w:r w:rsidRPr="00F4442C">
        <w:rPr>
          <w:noProof/>
          <w:lang w:eastAsia="zh-CN"/>
        </w:rPr>
        <w:t>API.</w:t>
      </w:r>
    </w:p>
    <w:p w14:paraId="69D6A10C" w14:textId="77777777" w:rsidR="001C4032" w:rsidRPr="00F4442C" w:rsidRDefault="008A6D4A" w:rsidP="001C4032">
      <w:pPr>
        <w:pStyle w:val="1"/>
        <w:rPr>
          <w:lang w:eastAsia="zh-CN"/>
        </w:rPr>
      </w:pPr>
      <w:r w:rsidRPr="00F4442C">
        <w:br w:type="page"/>
      </w:r>
      <w:bookmarkStart w:id="929" w:name="_Toc96843459"/>
      <w:bookmarkStart w:id="930" w:name="_Toc96844434"/>
      <w:bookmarkStart w:id="931" w:name="_Toc100740007"/>
      <w:bookmarkStart w:id="932" w:name="_Toc104332874"/>
      <w:bookmarkStart w:id="933" w:name="_Toc510696650"/>
      <w:bookmarkStart w:id="934" w:name="_Toc35971450"/>
      <w:bookmarkStart w:id="935" w:name="_Toc151743487"/>
      <w:r w:rsidR="001C4032" w:rsidRPr="00F4442C">
        <w:rPr>
          <w:lang w:eastAsia="zh-CN"/>
        </w:rPr>
        <w:lastRenderedPageBreak/>
        <w:t>7</w:t>
      </w:r>
      <w:r w:rsidR="001C4032" w:rsidRPr="00F4442C">
        <w:rPr>
          <w:lang w:eastAsia="zh-CN"/>
        </w:rPr>
        <w:tab/>
        <w:t>Using Common API Framework</w:t>
      </w:r>
      <w:bookmarkEnd w:id="929"/>
      <w:bookmarkEnd w:id="930"/>
      <w:bookmarkEnd w:id="931"/>
      <w:bookmarkEnd w:id="932"/>
      <w:bookmarkEnd w:id="935"/>
    </w:p>
    <w:p w14:paraId="090138D4" w14:textId="6E7D2B6E" w:rsidR="00A30CD8" w:rsidRPr="00F4442C" w:rsidRDefault="00A30CD8" w:rsidP="00A30CD8">
      <w:pPr>
        <w:rPr>
          <w:noProof/>
          <w:lang w:eastAsia="zh-CN"/>
        </w:rPr>
      </w:pPr>
      <w:bookmarkStart w:id="936" w:name="_Toc24868675"/>
      <w:bookmarkStart w:id="937" w:name="_Toc34154180"/>
      <w:bookmarkStart w:id="938" w:name="_Toc36041124"/>
      <w:bookmarkStart w:id="939" w:name="_Toc36041437"/>
      <w:bookmarkStart w:id="940" w:name="_Toc43196714"/>
      <w:bookmarkStart w:id="941" w:name="_Toc43481484"/>
      <w:bookmarkStart w:id="942" w:name="_Toc45134761"/>
      <w:bookmarkStart w:id="943" w:name="_Toc51189293"/>
      <w:bookmarkStart w:id="944" w:name="_Toc51763969"/>
      <w:bookmarkStart w:id="945" w:name="_Toc57206201"/>
      <w:bookmarkStart w:id="946" w:name="_Toc59019542"/>
      <w:bookmarkStart w:id="947" w:name="_Toc68170215"/>
      <w:bookmarkStart w:id="948" w:name="_Toc73433953"/>
      <w:bookmarkStart w:id="949" w:name="_Toc73436001"/>
      <w:bookmarkStart w:id="950" w:name="_Toc73437408"/>
      <w:bookmarkStart w:id="951" w:name="_Toc75351818"/>
      <w:bookmarkStart w:id="952" w:name="_Toc83230096"/>
      <w:bookmarkStart w:id="953" w:name="_Toc85528264"/>
      <w:bookmarkStart w:id="954" w:name="_Toc90649889"/>
      <w:bookmarkStart w:id="955" w:name="_Toc96843460"/>
      <w:bookmarkStart w:id="956" w:name="_Toc96844435"/>
      <w:bookmarkStart w:id="957" w:name="_Toc100740008"/>
      <w:bookmarkStart w:id="958" w:name="_Toc104332875"/>
      <w:bookmarkStart w:id="959" w:name="_Toc144024293"/>
      <w:r w:rsidRPr="00F4442C">
        <w:t xml:space="preserve">The provisions of clause 8 of 3GPP TS 29.549 [15] shall apply for the NSCE Server </w:t>
      </w:r>
      <w:r w:rsidRPr="00F4442C">
        <w:rPr>
          <w:noProof/>
          <w:lang w:eastAsia="zh-CN"/>
        </w:rPr>
        <w:t>APIs defined in this specification.</w:t>
      </w:r>
    </w:p>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14:paraId="4A4D6361" w14:textId="40FF1E64" w:rsidR="008A6D4A" w:rsidRPr="00F4442C" w:rsidRDefault="001C4032" w:rsidP="001C4032">
      <w:pPr>
        <w:pStyle w:val="8"/>
      </w:pPr>
      <w:r w:rsidRPr="00F4442C">
        <w:br w:type="page"/>
      </w:r>
      <w:bookmarkStart w:id="960" w:name="_Toc151743488"/>
      <w:r w:rsidR="008A6D4A" w:rsidRPr="00F4442C">
        <w:lastRenderedPageBreak/>
        <w:t>Annex A (normative):</w:t>
      </w:r>
      <w:r w:rsidR="008A6D4A" w:rsidRPr="00F4442C">
        <w:br/>
        <w:t>OpenAPI specification</w:t>
      </w:r>
      <w:bookmarkEnd w:id="933"/>
      <w:bookmarkEnd w:id="934"/>
      <w:bookmarkEnd w:id="960"/>
    </w:p>
    <w:p w14:paraId="03FBDDDC" w14:textId="77777777" w:rsidR="006E186B" w:rsidRPr="00F4442C" w:rsidRDefault="006E186B" w:rsidP="006E186B">
      <w:pPr>
        <w:pStyle w:val="21"/>
      </w:pPr>
      <w:bookmarkStart w:id="961" w:name="_Toc510696651"/>
      <w:bookmarkStart w:id="962" w:name="_Toc35971451"/>
      <w:bookmarkStart w:id="963" w:name="_Toc510696653"/>
      <w:bookmarkStart w:id="964" w:name="_Toc151743489"/>
      <w:r w:rsidRPr="00F4442C">
        <w:t>A.1</w:t>
      </w:r>
      <w:r w:rsidRPr="00F4442C">
        <w:tab/>
        <w:t>General</w:t>
      </w:r>
      <w:bookmarkEnd w:id="961"/>
      <w:bookmarkEnd w:id="962"/>
      <w:bookmarkEnd w:id="964"/>
    </w:p>
    <w:p w14:paraId="707AF585" w14:textId="331D9E4D" w:rsidR="006E186B" w:rsidRPr="00F4442C" w:rsidRDefault="006E186B" w:rsidP="006E186B">
      <w:r w:rsidRPr="00F4442C">
        <w:t>This Annex specifies the formal definition of the API(s) defined in the present specification. It consists of OpenAPI specifications in YAML format.</w:t>
      </w:r>
    </w:p>
    <w:p w14:paraId="3829DCCA" w14:textId="77777777" w:rsidR="006E186B" w:rsidRPr="00F4442C" w:rsidRDefault="006E186B" w:rsidP="006E186B">
      <w:r w:rsidRPr="00F4442C">
        <w:t>This Annex takes precedence when being discrepant to other parts of the specification with respect to the encoding of information elements and methods within the API(s).</w:t>
      </w:r>
    </w:p>
    <w:p w14:paraId="3907F365" w14:textId="77777777" w:rsidR="006E186B" w:rsidRPr="00F4442C" w:rsidRDefault="006E186B" w:rsidP="006E186B">
      <w:pPr>
        <w:pStyle w:val="NO"/>
      </w:pPr>
      <w:r w:rsidRPr="00F4442C">
        <w:t>NOTE 1:</w:t>
      </w:r>
      <w:r w:rsidRPr="00F4442C">
        <w:tab/>
        <w:t>The semantics and procedures, as well as conditions, e.g. for the applicability and allowed combinations of attributes or values, not expressed in the OpenAPI definitions but defined in other parts of the specification also apply.</w:t>
      </w:r>
    </w:p>
    <w:p w14:paraId="01114482" w14:textId="6049F9B8" w:rsidR="006E186B" w:rsidRPr="00F4442C" w:rsidRDefault="006E186B" w:rsidP="006E186B">
      <w:r w:rsidRPr="00F4442C">
        <w:t>Informative copies of the OpenAPI specification files contained in this 3GPP Technical Specification are available on a Git-based repository that uses the GitLab software version control system (see clause 5.3.1 of 3GPP TS 29.501 [</w:t>
      </w:r>
      <w:r w:rsidR="00020E4A" w:rsidRPr="00F4442C">
        <w:t>3</w:t>
      </w:r>
      <w:r w:rsidRPr="00F4442C">
        <w:t>] and clause 5B of 3GPP TR 21.900 [</w:t>
      </w:r>
      <w:r w:rsidR="00020E4A" w:rsidRPr="00F4442C">
        <w:t>5</w:t>
      </w:r>
      <w:r w:rsidRPr="00F4442C">
        <w:t>]).</w:t>
      </w:r>
    </w:p>
    <w:p w14:paraId="4282A28F" w14:textId="2717F9EB" w:rsidR="006E186B" w:rsidRPr="00F4442C" w:rsidRDefault="00FA3620" w:rsidP="006E186B">
      <w:pPr>
        <w:pStyle w:val="21"/>
      </w:pPr>
      <w:r w:rsidRPr="00F4442C">
        <w:br w:type="page"/>
      </w:r>
      <w:bookmarkStart w:id="965" w:name="_Toc151743490"/>
      <w:r w:rsidR="006E186B" w:rsidRPr="00F4442C">
        <w:lastRenderedPageBreak/>
        <w:t>A.2</w:t>
      </w:r>
      <w:r w:rsidR="006E186B" w:rsidRPr="00F4442C">
        <w:tab/>
        <w:t>&lt;Service 1&gt; API</w:t>
      </w:r>
      <w:bookmarkEnd w:id="965"/>
    </w:p>
    <w:p w14:paraId="28A33246" w14:textId="3E819A9E" w:rsidR="006E186B" w:rsidRPr="00F4442C" w:rsidRDefault="006E186B" w:rsidP="006E186B">
      <w:pPr>
        <w:pStyle w:val="Guidance"/>
      </w:pPr>
      <w:r w:rsidRPr="00F4442C">
        <w:t xml:space="preserve">Where &lt;Service 1&gt; is to be replaced by the name of the Service (e.g. </w:t>
      </w:r>
      <w:r w:rsidR="001379D6" w:rsidRPr="00F4442C">
        <w:t>UAE_C2OperationModeManagement</w:t>
      </w:r>
      <w:r w:rsidRPr="00F4442C">
        <w:t>).</w:t>
      </w:r>
    </w:p>
    <w:p w14:paraId="17CC779B" w14:textId="77777777" w:rsidR="006E186B" w:rsidRPr="00F4442C" w:rsidRDefault="006E186B" w:rsidP="006E186B">
      <w:pPr>
        <w:pStyle w:val="Guidance"/>
      </w:pPr>
      <w:r w:rsidRPr="00F4442C">
        <w:t>One clause is introduced per Service, with the corresponding OpenAPI 3.0.0 Document.</w:t>
      </w:r>
    </w:p>
    <w:p w14:paraId="30943FCB" w14:textId="77777777" w:rsidR="006E186B" w:rsidRPr="00F4442C" w:rsidRDefault="006E186B" w:rsidP="006E186B">
      <w:pPr>
        <w:pStyle w:val="PL"/>
      </w:pPr>
      <w:r w:rsidRPr="00F4442C">
        <w:t>openapi: 3.0.0</w:t>
      </w:r>
    </w:p>
    <w:p w14:paraId="71412558" w14:textId="77777777" w:rsidR="004428E3" w:rsidRPr="00F4442C" w:rsidRDefault="004428E3" w:rsidP="006E186B">
      <w:pPr>
        <w:pStyle w:val="PL"/>
        <w:rPr>
          <w:lang w:val="en-US"/>
        </w:rPr>
      </w:pPr>
    </w:p>
    <w:p w14:paraId="4260146E" w14:textId="3F2E60B7" w:rsidR="006E186B" w:rsidRPr="00F4442C" w:rsidRDefault="006E186B" w:rsidP="006E186B">
      <w:pPr>
        <w:pStyle w:val="PL"/>
        <w:rPr>
          <w:lang w:val="en-US"/>
        </w:rPr>
      </w:pPr>
      <w:r w:rsidRPr="00F4442C">
        <w:rPr>
          <w:lang w:val="en-US"/>
        </w:rPr>
        <w:t>info:</w:t>
      </w:r>
    </w:p>
    <w:p w14:paraId="7AFC96F3" w14:textId="77777777" w:rsidR="006E186B" w:rsidRPr="00F4442C" w:rsidRDefault="006E186B" w:rsidP="006E186B">
      <w:pPr>
        <w:pStyle w:val="PL"/>
        <w:rPr>
          <w:lang w:val="en-US"/>
        </w:rPr>
      </w:pPr>
      <w:r w:rsidRPr="00F4442C">
        <w:rPr>
          <w:lang w:val="en-US"/>
        </w:rPr>
        <w:t xml:space="preserve">  title: &lt;API Name&gt;</w:t>
      </w:r>
    </w:p>
    <w:p w14:paraId="4737E40F" w14:textId="77777777" w:rsidR="006E186B" w:rsidRPr="00F4442C" w:rsidRDefault="006E186B" w:rsidP="006E186B">
      <w:pPr>
        <w:pStyle w:val="PL"/>
        <w:rPr>
          <w:lang w:val="en-US"/>
        </w:rPr>
      </w:pPr>
      <w:r w:rsidRPr="00F4442C">
        <w:rPr>
          <w:lang w:val="en-US"/>
        </w:rPr>
        <w:t xml:space="preserve">  version: 1.0.0-alpha.1</w:t>
      </w:r>
    </w:p>
    <w:p w14:paraId="4634EFFC" w14:textId="77777777" w:rsidR="006E186B" w:rsidRPr="00F4442C" w:rsidRDefault="006E186B" w:rsidP="006E186B">
      <w:pPr>
        <w:pStyle w:val="PL"/>
      </w:pPr>
      <w:r w:rsidRPr="00F4442C">
        <w:rPr>
          <w:lang w:val="en-US"/>
        </w:rPr>
        <w:t xml:space="preserve">  description: </w:t>
      </w:r>
      <w:r w:rsidRPr="00F4442C">
        <w:t>|</w:t>
      </w:r>
    </w:p>
    <w:p w14:paraId="77E77CE5" w14:textId="681254BE" w:rsidR="006E186B" w:rsidRPr="00F4442C" w:rsidRDefault="006E186B" w:rsidP="006E186B">
      <w:pPr>
        <w:pStyle w:val="PL"/>
        <w:rPr>
          <w:lang w:val="en-US"/>
        </w:rPr>
      </w:pPr>
      <w:r w:rsidRPr="00F4442C">
        <w:rPr>
          <w:lang w:val="en-US"/>
        </w:rPr>
        <w:t xml:space="preserve">    &lt;API Name&gt; Service.</w:t>
      </w:r>
      <w:r w:rsidR="00C25BC2" w:rsidRPr="00F4442C">
        <w:rPr>
          <w:lang w:val="en-US"/>
        </w:rPr>
        <w:t xml:space="preserve">  </w:t>
      </w:r>
    </w:p>
    <w:p w14:paraId="06AF620B" w14:textId="035B4EA1" w:rsidR="006E186B" w:rsidRPr="00F4442C" w:rsidRDefault="006E186B" w:rsidP="006E186B">
      <w:pPr>
        <w:pStyle w:val="PL"/>
      </w:pPr>
      <w:r w:rsidRPr="00F4442C">
        <w:t xml:space="preserve">    © &lt;</w:t>
      </w:r>
      <w:r w:rsidR="00E70FD3" w:rsidRPr="00F4442C">
        <w:t>2023</w:t>
      </w:r>
      <w:r w:rsidRPr="00F4442C">
        <w:t>&gt;, 3GPP Organizational Partners (ARIB, ATIS, CCSA, ETSI, TSDSI, TTA, TTC).</w:t>
      </w:r>
      <w:r w:rsidR="00C25BC2" w:rsidRPr="00F4442C">
        <w:t xml:space="preserve">  </w:t>
      </w:r>
    </w:p>
    <w:p w14:paraId="1150F56C" w14:textId="77777777" w:rsidR="006E186B" w:rsidRPr="00F4442C" w:rsidRDefault="006E186B" w:rsidP="006E186B">
      <w:pPr>
        <w:pStyle w:val="PL"/>
      </w:pPr>
      <w:r w:rsidRPr="00F4442C">
        <w:t xml:space="preserve">    All rights reserved.</w:t>
      </w:r>
    </w:p>
    <w:p w14:paraId="5EF23FBB" w14:textId="77777777" w:rsidR="00950925" w:rsidRPr="00F4442C" w:rsidRDefault="00950925" w:rsidP="000602BD">
      <w:pPr>
        <w:pStyle w:val="PL"/>
      </w:pPr>
    </w:p>
    <w:p w14:paraId="26419CE9" w14:textId="56A6FAD9" w:rsidR="000602BD" w:rsidRPr="00F4442C" w:rsidRDefault="000602BD" w:rsidP="000602BD">
      <w:pPr>
        <w:pStyle w:val="PL"/>
      </w:pPr>
      <w:r w:rsidRPr="00F4442C">
        <w:t>externalDocs:</w:t>
      </w:r>
    </w:p>
    <w:p w14:paraId="38DCF897" w14:textId="77777777" w:rsidR="00C25BC2" w:rsidRPr="00F4442C" w:rsidRDefault="008A6D4A" w:rsidP="008A6D4A">
      <w:pPr>
        <w:pStyle w:val="PL"/>
        <w:rPr>
          <w:lang w:val="en-US"/>
        </w:rPr>
      </w:pPr>
      <w:r w:rsidRPr="00F4442C">
        <w:t xml:space="preserve">  description: </w:t>
      </w:r>
      <w:r w:rsidR="00C25BC2" w:rsidRPr="00F4442C">
        <w:rPr>
          <w:lang w:val="en-US"/>
        </w:rPr>
        <w:t>&gt;</w:t>
      </w:r>
    </w:p>
    <w:p w14:paraId="7163D83E" w14:textId="69D02039" w:rsidR="008A6D4A" w:rsidRPr="00F4442C" w:rsidRDefault="00C25BC2" w:rsidP="008A6D4A">
      <w:pPr>
        <w:pStyle w:val="PL"/>
      </w:pPr>
      <w:r w:rsidRPr="00F4442C">
        <w:t xml:space="preserve">    </w:t>
      </w:r>
      <w:r w:rsidR="008A6D4A" w:rsidRPr="00F4442C">
        <w:t>3GPP TS 29.&lt;xxx&gt; V&lt;x.y.z&gt;; &lt;TS Name&gt;.</w:t>
      </w:r>
    </w:p>
    <w:p w14:paraId="1E6BC5A6" w14:textId="77777777" w:rsidR="008A6D4A" w:rsidRPr="00F4442C" w:rsidRDefault="008A6D4A" w:rsidP="008A6D4A">
      <w:pPr>
        <w:pStyle w:val="PL"/>
      </w:pPr>
      <w:r w:rsidRPr="00F4442C">
        <w:t xml:space="preserve">  url: http://www.3gpp.org/ftp/Specs/archive/29_series/29.xxx/</w:t>
      </w:r>
    </w:p>
    <w:p w14:paraId="4CF77FC2" w14:textId="77777777" w:rsidR="00950925" w:rsidRPr="00F4442C" w:rsidRDefault="00950925" w:rsidP="008A6D4A">
      <w:pPr>
        <w:pStyle w:val="PL"/>
      </w:pPr>
    </w:p>
    <w:p w14:paraId="278A465A" w14:textId="1334002D" w:rsidR="008A6D4A" w:rsidRPr="00F4442C" w:rsidRDefault="008A6D4A" w:rsidP="008A6D4A">
      <w:pPr>
        <w:pStyle w:val="PL"/>
      </w:pPr>
      <w:r w:rsidRPr="00F4442C">
        <w:t>servers:</w:t>
      </w:r>
    </w:p>
    <w:p w14:paraId="7F8E61DF" w14:textId="015EA9AC" w:rsidR="005A6806" w:rsidRPr="00F4442C" w:rsidRDefault="005A6806" w:rsidP="005A6806">
      <w:pPr>
        <w:pStyle w:val="PL"/>
      </w:pPr>
      <w:r w:rsidRPr="00F4442C">
        <w:t xml:space="preserve">  - url: '{apiRoot}/&lt;API name in lower letters. Composed names are separated with a hyphen&gt;/v1'</w:t>
      </w:r>
    </w:p>
    <w:p w14:paraId="32E464EC" w14:textId="77777777" w:rsidR="008A6D4A" w:rsidRPr="00F4442C" w:rsidRDefault="008A6D4A" w:rsidP="008A6D4A">
      <w:pPr>
        <w:pStyle w:val="PL"/>
      </w:pPr>
      <w:r w:rsidRPr="00F4442C">
        <w:t xml:space="preserve">    variables:</w:t>
      </w:r>
    </w:p>
    <w:p w14:paraId="7F008E6B" w14:textId="77777777" w:rsidR="008A6D4A" w:rsidRPr="00F4442C" w:rsidRDefault="008A6D4A" w:rsidP="008A6D4A">
      <w:pPr>
        <w:pStyle w:val="PL"/>
      </w:pPr>
      <w:r w:rsidRPr="00F4442C">
        <w:t xml:space="preserve">      apiRoot:</w:t>
      </w:r>
    </w:p>
    <w:p w14:paraId="53649329" w14:textId="77777777" w:rsidR="008A6D4A" w:rsidRPr="00F4442C" w:rsidRDefault="008A6D4A" w:rsidP="008A6D4A">
      <w:pPr>
        <w:pStyle w:val="PL"/>
      </w:pPr>
      <w:r w:rsidRPr="00F4442C">
        <w:t xml:space="preserve">        default: https://example.com</w:t>
      </w:r>
    </w:p>
    <w:p w14:paraId="2AD5C3CB" w14:textId="77777777" w:rsidR="00670CC2" w:rsidRPr="00F4442C" w:rsidRDefault="00670CC2" w:rsidP="00670CC2">
      <w:pPr>
        <w:pStyle w:val="PL"/>
      </w:pPr>
      <w:r w:rsidRPr="00F4442C">
        <w:t xml:space="preserve">        description: apiRoot as defined in clause 5.2.4 of 3GPP TS 29.122</w:t>
      </w:r>
    </w:p>
    <w:p w14:paraId="45C96739" w14:textId="77777777" w:rsidR="00950925" w:rsidRPr="00F4442C" w:rsidRDefault="00950925" w:rsidP="008A6D4A">
      <w:pPr>
        <w:pStyle w:val="PL"/>
      </w:pPr>
    </w:p>
    <w:p w14:paraId="70C28F62" w14:textId="77777777" w:rsidR="006152FD" w:rsidRPr="00F4442C" w:rsidRDefault="006152FD" w:rsidP="006152FD">
      <w:pPr>
        <w:pStyle w:val="PL"/>
      </w:pPr>
      <w:r w:rsidRPr="00F4442C">
        <w:t>security:</w:t>
      </w:r>
    </w:p>
    <w:p w14:paraId="73038B0C" w14:textId="77777777" w:rsidR="006152FD" w:rsidRPr="00F4442C" w:rsidRDefault="006152FD" w:rsidP="006152FD">
      <w:pPr>
        <w:pStyle w:val="PL"/>
      </w:pPr>
      <w:r w:rsidRPr="00F4442C">
        <w:t xml:space="preserve">  - {}</w:t>
      </w:r>
    </w:p>
    <w:p w14:paraId="69FA53A7" w14:textId="77777777" w:rsidR="006152FD" w:rsidRPr="00F4442C" w:rsidRDefault="006152FD" w:rsidP="006152FD">
      <w:pPr>
        <w:pStyle w:val="PL"/>
      </w:pPr>
      <w:r w:rsidRPr="00F4442C">
        <w:t xml:space="preserve">  - oAuth2ClientCredentials: []</w:t>
      </w:r>
    </w:p>
    <w:p w14:paraId="7CDCE838" w14:textId="77777777" w:rsidR="00950925" w:rsidRPr="00F4442C" w:rsidRDefault="00950925" w:rsidP="008A6D4A">
      <w:pPr>
        <w:pStyle w:val="PL"/>
      </w:pPr>
    </w:p>
    <w:p w14:paraId="68E1A88A" w14:textId="15BC88E8" w:rsidR="008A6D4A" w:rsidRPr="00F4442C" w:rsidRDefault="008A6D4A" w:rsidP="008A6D4A">
      <w:pPr>
        <w:pStyle w:val="PL"/>
      </w:pPr>
      <w:r w:rsidRPr="00F4442C">
        <w:t>paths:</w:t>
      </w:r>
    </w:p>
    <w:p w14:paraId="340BB058" w14:textId="707B3307" w:rsidR="008A6D4A" w:rsidRPr="00F4442C" w:rsidRDefault="008A6D4A" w:rsidP="008A6D4A">
      <w:pPr>
        <w:pStyle w:val="PL"/>
      </w:pPr>
      <w:r w:rsidRPr="00F4442C">
        <w:t xml:space="preserve">  # API specific definitions, below is an example</w:t>
      </w:r>
    </w:p>
    <w:p w14:paraId="3F78DD43" w14:textId="77777777" w:rsidR="008A6D4A" w:rsidRPr="00F4442C" w:rsidRDefault="008A6D4A" w:rsidP="008A6D4A">
      <w:pPr>
        <w:pStyle w:val="PL"/>
      </w:pPr>
      <w:r w:rsidRPr="00F4442C">
        <w:t xml:space="preserve">  /subscriptions:</w:t>
      </w:r>
    </w:p>
    <w:p w14:paraId="1ACD1D26" w14:textId="77777777" w:rsidR="008A6D4A" w:rsidRPr="00F4442C" w:rsidRDefault="008A6D4A" w:rsidP="008A6D4A">
      <w:pPr>
        <w:pStyle w:val="PL"/>
      </w:pPr>
      <w:r w:rsidRPr="00F4442C">
        <w:t xml:space="preserve">    post:</w:t>
      </w:r>
    </w:p>
    <w:p w14:paraId="49E3EB0F" w14:textId="77777777" w:rsidR="008A6D4A" w:rsidRPr="00F4442C" w:rsidRDefault="008A6D4A" w:rsidP="008A6D4A">
      <w:pPr>
        <w:pStyle w:val="PL"/>
      </w:pPr>
      <w:r w:rsidRPr="00F4442C">
        <w:t xml:space="preserve">      summary: subscribe to notifications</w:t>
      </w:r>
    </w:p>
    <w:p w14:paraId="47BD7764" w14:textId="77777777" w:rsidR="008A6D4A" w:rsidRPr="00F4442C" w:rsidRDefault="008A6D4A" w:rsidP="008A6D4A">
      <w:pPr>
        <w:pStyle w:val="PL"/>
      </w:pPr>
      <w:r w:rsidRPr="00F4442C">
        <w:t xml:space="preserve">      operationId: CreateIndividualSubcription</w:t>
      </w:r>
    </w:p>
    <w:p w14:paraId="4A9A021B" w14:textId="77777777" w:rsidR="008A6D4A" w:rsidRPr="00F4442C" w:rsidRDefault="008A6D4A" w:rsidP="008A6D4A">
      <w:pPr>
        <w:pStyle w:val="PL"/>
      </w:pPr>
      <w:r w:rsidRPr="00F4442C">
        <w:t xml:space="preserve">      tags:</w:t>
      </w:r>
    </w:p>
    <w:p w14:paraId="114FAA4A" w14:textId="77777777" w:rsidR="008A6D4A" w:rsidRPr="00F4442C" w:rsidRDefault="008A6D4A" w:rsidP="008A6D4A">
      <w:pPr>
        <w:pStyle w:val="PL"/>
      </w:pPr>
      <w:r w:rsidRPr="00F4442C">
        <w:t xml:space="preserve">        - Subscriptions (Collection)</w:t>
      </w:r>
    </w:p>
    <w:p w14:paraId="3844A29D" w14:textId="77777777" w:rsidR="008A6D4A" w:rsidRPr="00F4442C" w:rsidRDefault="008A6D4A" w:rsidP="008A6D4A">
      <w:pPr>
        <w:pStyle w:val="PL"/>
      </w:pPr>
      <w:r w:rsidRPr="00F4442C">
        <w:t xml:space="preserve">      requestBody:</w:t>
      </w:r>
    </w:p>
    <w:p w14:paraId="3C1F30AF" w14:textId="77777777" w:rsidR="008A6D4A" w:rsidRPr="00F4442C" w:rsidRDefault="008A6D4A" w:rsidP="008A6D4A">
      <w:pPr>
        <w:pStyle w:val="PL"/>
      </w:pPr>
      <w:r w:rsidRPr="00F4442C">
        <w:t xml:space="preserve">        required: true</w:t>
      </w:r>
    </w:p>
    <w:p w14:paraId="139B86A3" w14:textId="77777777" w:rsidR="008A6D4A" w:rsidRPr="00F4442C" w:rsidRDefault="008A6D4A" w:rsidP="008A6D4A">
      <w:pPr>
        <w:pStyle w:val="PL"/>
      </w:pPr>
      <w:r w:rsidRPr="00F4442C">
        <w:t xml:space="preserve">        content:</w:t>
      </w:r>
    </w:p>
    <w:p w14:paraId="5088E59E" w14:textId="77777777" w:rsidR="008A6D4A" w:rsidRPr="00F4442C" w:rsidRDefault="008A6D4A" w:rsidP="008A6D4A">
      <w:pPr>
        <w:pStyle w:val="PL"/>
      </w:pPr>
      <w:r w:rsidRPr="00F4442C">
        <w:t xml:space="preserve">          application/json:</w:t>
      </w:r>
    </w:p>
    <w:p w14:paraId="2EDDC666" w14:textId="77777777" w:rsidR="008A6D4A" w:rsidRPr="00F4442C" w:rsidRDefault="008A6D4A" w:rsidP="008A6D4A">
      <w:pPr>
        <w:pStyle w:val="PL"/>
      </w:pPr>
      <w:r w:rsidRPr="00F4442C">
        <w:t xml:space="preserve">            schema:</w:t>
      </w:r>
    </w:p>
    <w:p w14:paraId="0D111565" w14:textId="77777777" w:rsidR="008A6D4A" w:rsidRPr="00F4442C" w:rsidRDefault="008A6D4A" w:rsidP="008A6D4A">
      <w:pPr>
        <w:pStyle w:val="PL"/>
      </w:pPr>
      <w:r w:rsidRPr="00F4442C">
        <w:t xml:space="preserve">              $ref: '#/components/schemas/NsmfEventExposure'</w:t>
      </w:r>
    </w:p>
    <w:p w14:paraId="636E6B1A" w14:textId="77777777" w:rsidR="008A6D4A" w:rsidRPr="00F4442C" w:rsidRDefault="008A6D4A" w:rsidP="008A6D4A">
      <w:pPr>
        <w:pStyle w:val="PL"/>
      </w:pPr>
      <w:r w:rsidRPr="00F4442C">
        <w:t xml:space="preserve">      responses:</w:t>
      </w:r>
    </w:p>
    <w:p w14:paraId="1E0FB31E" w14:textId="77777777" w:rsidR="008A6D4A" w:rsidRPr="00F4442C" w:rsidRDefault="008A6D4A" w:rsidP="008A6D4A">
      <w:pPr>
        <w:pStyle w:val="PL"/>
      </w:pPr>
      <w:r w:rsidRPr="00F4442C">
        <w:t xml:space="preserve">        '201':</w:t>
      </w:r>
    </w:p>
    <w:p w14:paraId="5B57443D" w14:textId="77777777" w:rsidR="008A6D4A" w:rsidRPr="00F4442C" w:rsidRDefault="008A6D4A" w:rsidP="008A6D4A">
      <w:pPr>
        <w:pStyle w:val="PL"/>
      </w:pPr>
      <w:r w:rsidRPr="00F4442C">
        <w:t xml:space="preserve">          description: Success</w:t>
      </w:r>
    </w:p>
    <w:p w14:paraId="3DE1B6CC" w14:textId="77777777" w:rsidR="008A6D4A" w:rsidRPr="00F4442C" w:rsidRDefault="008A6D4A" w:rsidP="008A6D4A">
      <w:pPr>
        <w:pStyle w:val="PL"/>
      </w:pPr>
      <w:r w:rsidRPr="00F4442C">
        <w:t xml:space="preserve">          content:</w:t>
      </w:r>
    </w:p>
    <w:p w14:paraId="172E7366" w14:textId="77777777" w:rsidR="008A6D4A" w:rsidRPr="00F4442C" w:rsidRDefault="008A6D4A" w:rsidP="008A6D4A">
      <w:pPr>
        <w:pStyle w:val="PL"/>
      </w:pPr>
      <w:r w:rsidRPr="00F4442C">
        <w:t xml:space="preserve">            application/json:</w:t>
      </w:r>
    </w:p>
    <w:p w14:paraId="6C0DC7E0" w14:textId="77777777" w:rsidR="008A6D4A" w:rsidRPr="00F4442C" w:rsidRDefault="008A6D4A" w:rsidP="008A6D4A">
      <w:pPr>
        <w:pStyle w:val="PL"/>
      </w:pPr>
      <w:r w:rsidRPr="00F4442C">
        <w:t xml:space="preserve">              schema:</w:t>
      </w:r>
    </w:p>
    <w:p w14:paraId="67B9C293" w14:textId="77777777" w:rsidR="008A6D4A" w:rsidRPr="00F4442C" w:rsidRDefault="008A6D4A" w:rsidP="008A6D4A">
      <w:pPr>
        <w:pStyle w:val="PL"/>
      </w:pPr>
      <w:r w:rsidRPr="00F4442C">
        <w:t xml:space="preserve">                $ref: '#/components/schemas/&lt;xxx&gt;'</w:t>
      </w:r>
    </w:p>
    <w:p w14:paraId="5C6A7850" w14:textId="77777777" w:rsidR="008A6D4A" w:rsidRPr="00F4442C" w:rsidRDefault="008A6D4A" w:rsidP="008A6D4A">
      <w:pPr>
        <w:pStyle w:val="PL"/>
      </w:pPr>
      <w:r w:rsidRPr="00F4442C">
        <w:t xml:space="preserve">          headers:</w:t>
      </w:r>
    </w:p>
    <w:p w14:paraId="7B967903" w14:textId="77777777" w:rsidR="008A6D4A" w:rsidRPr="00F4442C" w:rsidRDefault="008A6D4A" w:rsidP="008A6D4A">
      <w:pPr>
        <w:pStyle w:val="PL"/>
      </w:pPr>
      <w:r w:rsidRPr="00F4442C">
        <w:t xml:space="preserve">            Location:</w:t>
      </w:r>
    </w:p>
    <w:p w14:paraId="450C976F" w14:textId="77777777" w:rsidR="00DB0B49" w:rsidRPr="00F4442C" w:rsidRDefault="008A6D4A" w:rsidP="005A6806">
      <w:pPr>
        <w:pStyle w:val="PL"/>
      </w:pPr>
      <w:r w:rsidRPr="00F4442C">
        <w:t xml:space="preserve">              description: </w:t>
      </w:r>
      <w:r w:rsidR="00DB0B49" w:rsidRPr="00F4442C">
        <w:t>&gt;</w:t>
      </w:r>
    </w:p>
    <w:p w14:paraId="54ED5D95" w14:textId="77777777" w:rsidR="00CD7427" w:rsidRPr="00F4442C" w:rsidRDefault="00DB0B49" w:rsidP="005A6806">
      <w:pPr>
        <w:pStyle w:val="PL"/>
      </w:pPr>
      <w:r w:rsidRPr="00F4442C">
        <w:t xml:space="preserve">                </w:t>
      </w:r>
      <w:r w:rsidR="008A6D4A" w:rsidRPr="00F4442C">
        <w:t xml:space="preserve">Contains the URI of the newly created resource, according to the </w:t>
      </w:r>
      <w:r w:rsidR="005A6806" w:rsidRPr="00F4442C">
        <w:t>structure:</w:t>
      </w:r>
    </w:p>
    <w:p w14:paraId="526634CF" w14:textId="4EC683B9" w:rsidR="005A6806" w:rsidRPr="00F4442C" w:rsidRDefault="00CD7427" w:rsidP="005A6806">
      <w:pPr>
        <w:pStyle w:val="PL"/>
      </w:pPr>
      <w:r w:rsidRPr="00F4442C">
        <w:t xml:space="preserve">                </w:t>
      </w:r>
      <w:r w:rsidR="005A6806" w:rsidRPr="00F4442C">
        <w:t>{apiRoot}/&lt;API name in lower letters. Composed names are separated with a hyphen&gt;/</w:t>
      </w:r>
      <w:r w:rsidR="005A6806" w:rsidRPr="00F4442C">
        <w:rPr>
          <w:rFonts w:hint="eastAsia"/>
          <w:lang w:eastAsia="zh-CN"/>
        </w:rPr>
        <w:t>&lt;</w:t>
      </w:r>
      <w:r w:rsidR="005A6806" w:rsidRPr="00F4442C">
        <w:t>version</w:t>
      </w:r>
      <w:r w:rsidR="005A6806" w:rsidRPr="00F4442C">
        <w:rPr>
          <w:rFonts w:hint="eastAsia"/>
          <w:lang w:eastAsia="zh-CN"/>
        </w:rPr>
        <w:t>&gt;</w:t>
      </w:r>
      <w:r w:rsidR="005A6806" w:rsidRPr="00F4442C">
        <w:t>/subscriptions/{subId}</w:t>
      </w:r>
    </w:p>
    <w:p w14:paraId="574D028F" w14:textId="3604C5E3" w:rsidR="008A6D4A" w:rsidRPr="00F4442C" w:rsidRDefault="008A6D4A" w:rsidP="008A6D4A">
      <w:pPr>
        <w:pStyle w:val="PL"/>
      </w:pPr>
      <w:r w:rsidRPr="00F4442C">
        <w:t xml:space="preserve">              required: true</w:t>
      </w:r>
    </w:p>
    <w:p w14:paraId="4068095B" w14:textId="77777777" w:rsidR="008A6D4A" w:rsidRPr="00F4442C" w:rsidRDefault="008A6D4A" w:rsidP="008A6D4A">
      <w:pPr>
        <w:pStyle w:val="PL"/>
      </w:pPr>
      <w:r w:rsidRPr="00F4442C">
        <w:t xml:space="preserve">              schema:</w:t>
      </w:r>
    </w:p>
    <w:p w14:paraId="723BC6FD" w14:textId="77777777" w:rsidR="008A6D4A" w:rsidRPr="00F4442C" w:rsidRDefault="008A6D4A" w:rsidP="008A6D4A">
      <w:pPr>
        <w:pStyle w:val="PL"/>
      </w:pPr>
      <w:r w:rsidRPr="00F4442C">
        <w:t xml:space="preserve">                type: string</w:t>
      </w:r>
    </w:p>
    <w:p w14:paraId="0D3B1F47" w14:textId="77777777" w:rsidR="004428E3" w:rsidRPr="00F4442C" w:rsidRDefault="004428E3" w:rsidP="004428E3">
      <w:pPr>
        <w:pStyle w:val="PL"/>
      </w:pPr>
      <w:r w:rsidRPr="00F4442C">
        <w:t xml:space="preserve">                '400':</w:t>
      </w:r>
    </w:p>
    <w:p w14:paraId="302BAFA0" w14:textId="77777777" w:rsidR="004428E3" w:rsidRPr="00F4442C" w:rsidRDefault="004428E3" w:rsidP="004428E3">
      <w:pPr>
        <w:pStyle w:val="PL"/>
      </w:pPr>
      <w:r w:rsidRPr="00F4442C">
        <w:t xml:space="preserve">                  $ref: 'TS29122_CommonData.yaml#/components/responses/400'</w:t>
      </w:r>
    </w:p>
    <w:p w14:paraId="16FD55E2" w14:textId="77777777" w:rsidR="004428E3" w:rsidRPr="00F4442C" w:rsidRDefault="004428E3" w:rsidP="004428E3">
      <w:pPr>
        <w:pStyle w:val="PL"/>
      </w:pPr>
      <w:r w:rsidRPr="00F4442C">
        <w:t xml:space="preserve">                '401':</w:t>
      </w:r>
    </w:p>
    <w:p w14:paraId="0FD480E4" w14:textId="77777777" w:rsidR="004428E3" w:rsidRPr="00F4442C" w:rsidRDefault="004428E3" w:rsidP="004428E3">
      <w:pPr>
        <w:pStyle w:val="PL"/>
      </w:pPr>
      <w:r w:rsidRPr="00F4442C">
        <w:t xml:space="preserve">                  $ref: 'TS29122_CommonData.yaml#/components/responses/401'</w:t>
      </w:r>
    </w:p>
    <w:p w14:paraId="666170BC" w14:textId="77777777" w:rsidR="004428E3" w:rsidRPr="00F4442C" w:rsidRDefault="004428E3" w:rsidP="004428E3">
      <w:pPr>
        <w:pStyle w:val="PL"/>
      </w:pPr>
      <w:r w:rsidRPr="00F4442C">
        <w:t xml:space="preserve">                '403':</w:t>
      </w:r>
    </w:p>
    <w:p w14:paraId="432EC832" w14:textId="77777777" w:rsidR="004428E3" w:rsidRPr="00F4442C" w:rsidRDefault="004428E3" w:rsidP="004428E3">
      <w:pPr>
        <w:pStyle w:val="PL"/>
      </w:pPr>
      <w:r w:rsidRPr="00F4442C">
        <w:t xml:space="preserve">                  $ref: 'TS29122_CommonData.yaml#/components/responses/403'</w:t>
      </w:r>
    </w:p>
    <w:p w14:paraId="74C2EF37" w14:textId="77777777" w:rsidR="004428E3" w:rsidRPr="00F4442C" w:rsidRDefault="004428E3" w:rsidP="004428E3">
      <w:pPr>
        <w:pStyle w:val="PL"/>
      </w:pPr>
      <w:r w:rsidRPr="00F4442C">
        <w:t xml:space="preserve">                '404':</w:t>
      </w:r>
    </w:p>
    <w:p w14:paraId="75601500" w14:textId="77777777" w:rsidR="004428E3" w:rsidRPr="00F4442C" w:rsidRDefault="004428E3" w:rsidP="004428E3">
      <w:pPr>
        <w:pStyle w:val="PL"/>
      </w:pPr>
      <w:r w:rsidRPr="00F4442C">
        <w:t xml:space="preserve">                  $ref: 'TS29122_CommonData.yaml#/components/responses/404'</w:t>
      </w:r>
    </w:p>
    <w:p w14:paraId="0212A34E" w14:textId="77777777" w:rsidR="004428E3" w:rsidRPr="00F4442C" w:rsidRDefault="004428E3" w:rsidP="004428E3">
      <w:pPr>
        <w:pStyle w:val="PL"/>
      </w:pPr>
      <w:r w:rsidRPr="00F4442C">
        <w:t xml:space="preserve">                '411':</w:t>
      </w:r>
    </w:p>
    <w:p w14:paraId="200F9605" w14:textId="77777777" w:rsidR="004428E3" w:rsidRPr="00F4442C" w:rsidRDefault="004428E3" w:rsidP="004428E3">
      <w:pPr>
        <w:pStyle w:val="PL"/>
      </w:pPr>
      <w:r w:rsidRPr="00F4442C">
        <w:t xml:space="preserve">                  $ref: 'TS29122_CommonData.yaml#/components/responses/411'</w:t>
      </w:r>
    </w:p>
    <w:p w14:paraId="10FAF784" w14:textId="77777777" w:rsidR="004428E3" w:rsidRPr="00F4442C" w:rsidRDefault="004428E3" w:rsidP="004428E3">
      <w:pPr>
        <w:pStyle w:val="PL"/>
      </w:pPr>
      <w:r w:rsidRPr="00F4442C">
        <w:t xml:space="preserve">                '413':</w:t>
      </w:r>
    </w:p>
    <w:p w14:paraId="06F64831" w14:textId="77777777" w:rsidR="004428E3" w:rsidRPr="00F4442C" w:rsidRDefault="004428E3" w:rsidP="004428E3">
      <w:pPr>
        <w:pStyle w:val="PL"/>
      </w:pPr>
      <w:r w:rsidRPr="00F4442C">
        <w:t xml:space="preserve">                  $ref: 'TS29122_CommonData.yaml#/components/responses/413'</w:t>
      </w:r>
    </w:p>
    <w:p w14:paraId="313C2CFC" w14:textId="77777777" w:rsidR="004428E3" w:rsidRPr="00F4442C" w:rsidRDefault="004428E3" w:rsidP="004428E3">
      <w:pPr>
        <w:pStyle w:val="PL"/>
      </w:pPr>
      <w:r w:rsidRPr="00F4442C">
        <w:t xml:space="preserve">                '415':</w:t>
      </w:r>
    </w:p>
    <w:p w14:paraId="6C968753" w14:textId="77777777" w:rsidR="004428E3" w:rsidRPr="00F4442C" w:rsidRDefault="004428E3" w:rsidP="004428E3">
      <w:pPr>
        <w:pStyle w:val="PL"/>
      </w:pPr>
      <w:r w:rsidRPr="00F4442C">
        <w:t xml:space="preserve">                  $ref: 'TS29122_CommonData.yaml#/components/responses/415'</w:t>
      </w:r>
    </w:p>
    <w:p w14:paraId="65D27BCD" w14:textId="77777777" w:rsidR="004428E3" w:rsidRPr="00F4442C" w:rsidRDefault="004428E3" w:rsidP="004428E3">
      <w:pPr>
        <w:pStyle w:val="PL"/>
      </w:pPr>
      <w:r w:rsidRPr="00F4442C">
        <w:t xml:space="preserve">                '429':</w:t>
      </w:r>
    </w:p>
    <w:p w14:paraId="56E46307" w14:textId="77777777" w:rsidR="004428E3" w:rsidRPr="00F4442C" w:rsidRDefault="004428E3" w:rsidP="004428E3">
      <w:pPr>
        <w:pStyle w:val="PL"/>
      </w:pPr>
      <w:r w:rsidRPr="00F4442C">
        <w:lastRenderedPageBreak/>
        <w:t xml:space="preserve">                  $ref: 'TS29122_CommonData.yaml#/components/responses/429'</w:t>
      </w:r>
    </w:p>
    <w:p w14:paraId="12B7F18A" w14:textId="77777777" w:rsidR="004428E3" w:rsidRPr="00F4442C" w:rsidRDefault="004428E3" w:rsidP="004428E3">
      <w:pPr>
        <w:pStyle w:val="PL"/>
      </w:pPr>
      <w:r w:rsidRPr="00F4442C">
        <w:t xml:space="preserve">                '500':</w:t>
      </w:r>
    </w:p>
    <w:p w14:paraId="35BA077C" w14:textId="77777777" w:rsidR="004428E3" w:rsidRPr="00F4442C" w:rsidRDefault="004428E3" w:rsidP="004428E3">
      <w:pPr>
        <w:pStyle w:val="PL"/>
      </w:pPr>
      <w:r w:rsidRPr="00F4442C">
        <w:t xml:space="preserve">                  $ref: 'TS29122_CommonData.yaml#/components/responses/500'</w:t>
      </w:r>
    </w:p>
    <w:p w14:paraId="3CBDFD68" w14:textId="77777777" w:rsidR="004428E3" w:rsidRPr="00F4442C" w:rsidRDefault="004428E3" w:rsidP="004428E3">
      <w:pPr>
        <w:pStyle w:val="PL"/>
      </w:pPr>
      <w:r w:rsidRPr="00F4442C">
        <w:t xml:space="preserve">                '503':</w:t>
      </w:r>
    </w:p>
    <w:p w14:paraId="5FAF650F" w14:textId="77777777" w:rsidR="004428E3" w:rsidRPr="00F4442C" w:rsidRDefault="004428E3" w:rsidP="004428E3">
      <w:pPr>
        <w:pStyle w:val="PL"/>
      </w:pPr>
      <w:r w:rsidRPr="00F4442C">
        <w:t xml:space="preserve">                  $ref: 'TS29122_CommonData.yaml#/components/responses/503'</w:t>
      </w:r>
    </w:p>
    <w:p w14:paraId="66C4C7F7" w14:textId="77777777" w:rsidR="004428E3" w:rsidRPr="00F4442C" w:rsidRDefault="004428E3" w:rsidP="004428E3">
      <w:pPr>
        <w:pStyle w:val="PL"/>
      </w:pPr>
      <w:r w:rsidRPr="00F4442C">
        <w:t xml:space="preserve">                default:</w:t>
      </w:r>
    </w:p>
    <w:p w14:paraId="26382E91" w14:textId="77777777" w:rsidR="004428E3" w:rsidRPr="00F4442C" w:rsidRDefault="004428E3" w:rsidP="004428E3">
      <w:pPr>
        <w:pStyle w:val="PL"/>
      </w:pPr>
      <w:r w:rsidRPr="00F4442C">
        <w:t xml:space="preserve">                  $ref: 'TS29122_CommonData.yaml#/components/responses/default'</w:t>
      </w:r>
    </w:p>
    <w:p w14:paraId="093FB220" w14:textId="77777777" w:rsidR="008A6D4A" w:rsidRPr="00F4442C" w:rsidRDefault="008A6D4A" w:rsidP="008A6D4A">
      <w:pPr>
        <w:pStyle w:val="PL"/>
      </w:pPr>
      <w:r w:rsidRPr="00F4442C">
        <w:t xml:space="preserve">      callbacks:</w:t>
      </w:r>
    </w:p>
    <w:p w14:paraId="6BA13623" w14:textId="77777777" w:rsidR="008A6D4A" w:rsidRPr="00F4442C" w:rsidRDefault="008A6D4A" w:rsidP="008A6D4A">
      <w:pPr>
        <w:pStyle w:val="PL"/>
      </w:pPr>
      <w:r w:rsidRPr="00F4442C">
        <w:t xml:space="preserve">        myNotification:</w:t>
      </w:r>
    </w:p>
    <w:p w14:paraId="22A6C59E" w14:textId="77777777" w:rsidR="008A6D4A" w:rsidRPr="00F4442C" w:rsidRDefault="008A6D4A" w:rsidP="008A6D4A">
      <w:pPr>
        <w:pStyle w:val="PL"/>
      </w:pPr>
      <w:r w:rsidRPr="00F4442C">
        <w:t xml:space="preserve">          '{$request.body#/notifUri}':</w:t>
      </w:r>
    </w:p>
    <w:p w14:paraId="72F7FD43" w14:textId="77777777" w:rsidR="008A6D4A" w:rsidRPr="00F4442C" w:rsidRDefault="008A6D4A" w:rsidP="008A6D4A">
      <w:pPr>
        <w:pStyle w:val="PL"/>
      </w:pPr>
      <w:r w:rsidRPr="00F4442C">
        <w:t xml:space="preserve">            post:</w:t>
      </w:r>
    </w:p>
    <w:p w14:paraId="2EBBDC64" w14:textId="77777777" w:rsidR="008A6D4A" w:rsidRPr="00F4442C" w:rsidRDefault="008A6D4A" w:rsidP="008A6D4A">
      <w:pPr>
        <w:pStyle w:val="PL"/>
      </w:pPr>
      <w:r w:rsidRPr="00F4442C">
        <w:t xml:space="preserve">              requestBody:</w:t>
      </w:r>
    </w:p>
    <w:p w14:paraId="7802B547" w14:textId="77777777" w:rsidR="008A6D4A" w:rsidRPr="00F4442C" w:rsidRDefault="008A6D4A" w:rsidP="008A6D4A">
      <w:pPr>
        <w:pStyle w:val="PL"/>
      </w:pPr>
      <w:r w:rsidRPr="00F4442C">
        <w:t xml:space="preserve">                required: true</w:t>
      </w:r>
    </w:p>
    <w:p w14:paraId="1AF1538A" w14:textId="77777777" w:rsidR="008A6D4A" w:rsidRPr="00F4442C" w:rsidRDefault="008A6D4A" w:rsidP="008A6D4A">
      <w:pPr>
        <w:pStyle w:val="PL"/>
      </w:pPr>
      <w:r w:rsidRPr="00F4442C">
        <w:t xml:space="preserve">                content:</w:t>
      </w:r>
    </w:p>
    <w:p w14:paraId="371E9A98" w14:textId="77777777" w:rsidR="008A6D4A" w:rsidRPr="00F4442C" w:rsidRDefault="008A6D4A" w:rsidP="008A6D4A">
      <w:pPr>
        <w:pStyle w:val="PL"/>
      </w:pPr>
      <w:r w:rsidRPr="00F4442C">
        <w:t xml:space="preserve">                  application/json:</w:t>
      </w:r>
    </w:p>
    <w:p w14:paraId="2C1D7B4F" w14:textId="77777777" w:rsidR="008A6D4A" w:rsidRPr="00F4442C" w:rsidRDefault="008A6D4A" w:rsidP="008A6D4A">
      <w:pPr>
        <w:pStyle w:val="PL"/>
      </w:pPr>
      <w:r w:rsidRPr="00F4442C">
        <w:t xml:space="preserve">                    schema:</w:t>
      </w:r>
    </w:p>
    <w:p w14:paraId="0210411F" w14:textId="77777777" w:rsidR="008A6D4A" w:rsidRPr="00F4442C" w:rsidRDefault="008A6D4A" w:rsidP="008A6D4A">
      <w:pPr>
        <w:pStyle w:val="PL"/>
      </w:pPr>
      <w:r w:rsidRPr="00F4442C">
        <w:t xml:space="preserve">                      $ref: '#/components/schemas/&lt;yyy&gt;'</w:t>
      </w:r>
    </w:p>
    <w:p w14:paraId="449EF750" w14:textId="77777777" w:rsidR="008A6D4A" w:rsidRPr="00F4442C" w:rsidRDefault="008A6D4A" w:rsidP="008A6D4A">
      <w:pPr>
        <w:pStyle w:val="PL"/>
      </w:pPr>
      <w:r w:rsidRPr="00F4442C">
        <w:t xml:space="preserve">              responses:</w:t>
      </w:r>
    </w:p>
    <w:p w14:paraId="2182829F" w14:textId="77777777" w:rsidR="008A6D4A" w:rsidRPr="00F4442C" w:rsidRDefault="008A6D4A" w:rsidP="008A6D4A">
      <w:pPr>
        <w:pStyle w:val="PL"/>
      </w:pPr>
      <w:r w:rsidRPr="00F4442C">
        <w:t xml:space="preserve">                '204':</w:t>
      </w:r>
    </w:p>
    <w:p w14:paraId="26D9CDFA" w14:textId="10A99A85" w:rsidR="008A6D4A" w:rsidRPr="00F4442C" w:rsidRDefault="008A6D4A" w:rsidP="008A6D4A">
      <w:pPr>
        <w:pStyle w:val="PL"/>
        <w:rPr>
          <w:lang w:val="en-US"/>
        </w:rPr>
      </w:pPr>
      <w:r w:rsidRPr="00F4442C">
        <w:t xml:space="preserve">                  description: No Content, Notification was succesfull</w:t>
      </w:r>
      <w:r w:rsidR="00CD7427" w:rsidRPr="00F4442C">
        <w:rPr>
          <w:lang w:val="en-US"/>
        </w:rPr>
        <w:t>.</w:t>
      </w:r>
    </w:p>
    <w:p w14:paraId="2E7D419A" w14:textId="77777777" w:rsidR="004428E3" w:rsidRPr="00F4442C" w:rsidRDefault="004428E3" w:rsidP="004428E3">
      <w:pPr>
        <w:pStyle w:val="PL"/>
      </w:pPr>
      <w:r w:rsidRPr="00F4442C">
        <w:t xml:space="preserve">                '400':</w:t>
      </w:r>
    </w:p>
    <w:p w14:paraId="164A8D2F" w14:textId="77777777" w:rsidR="004428E3" w:rsidRPr="00F4442C" w:rsidRDefault="004428E3" w:rsidP="004428E3">
      <w:pPr>
        <w:pStyle w:val="PL"/>
      </w:pPr>
      <w:r w:rsidRPr="00F4442C">
        <w:t xml:space="preserve">                  $ref: 'TS29122_CommonData.yaml#/components/responses/400'</w:t>
      </w:r>
    </w:p>
    <w:p w14:paraId="45170E8E" w14:textId="77777777" w:rsidR="004428E3" w:rsidRPr="00F4442C" w:rsidRDefault="004428E3" w:rsidP="004428E3">
      <w:pPr>
        <w:pStyle w:val="PL"/>
      </w:pPr>
      <w:r w:rsidRPr="00F4442C">
        <w:t xml:space="preserve">                '401':</w:t>
      </w:r>
    </w:p>
    <w:p w14:paraId="20962632" w14:textId="77777777" w:rsidR="004428E3" w:rsidRPr="00F4442C" w:rsidRDefault="004428E3" w:rsidP="004428E3">
      <w:pPr>
        <w:pStyle w:val="PL"/>
      </w:pPr>
      <w:r w:rsidRPr="00F4442C">
        <w:t xml:space="preserve">                  $ref: 'TS29122_CommonData.yaml#/components/responses/401'</w:t>
      </w:r>
    </w:p>
    <w:p w14:paraId="3B440004" w14:textId="77777777" w:rsidR="004428E3" w:rsidRPr="00F4442C" w:rsidRDefault="004428E3" w:rsidP="004428E3">
      <w:pPr>
        <w:pStyle w:val="PL"/>
      </w:pPr>
      <w:r w:rsidRPr="00F4442C">
        <w:t xml:space="preserve">                '403':</w:t>
      </w:r>
    </w:p>
    <w:p w14:paraId="3AC1679B" w14:textId="77777777" w:rsidR="004428E3" w:rsidRPr="00F4442C" w:rsidRDefault="004428E3" w:rsidP="004428E3">
      <w:pPr>
        <w:pStyle w:val="PL"/>
      </w:pPr>
      <w:r w:rsidRPr="00F4442C">
        <w:t xml:space="preserve">                  $ref: 'TS29122_CommonData.yaml#/components/responses/403'</w:t>
      </w:r>
    </w:p>
    <w:p w14:paraId="28B06A18" w14:textId="77777777" w:rsidR="004428E3" w:rsidRPr="00F4442C" w:rsidRDefault="004428E3" w:rsidP="004428E3">
      <w:pPr>
        <w:pStyle w:val="PL"/>
      </w:pPr>
      <w:r w:rsidRPr="00F4442C">
        <w:t xml:space="preserve">                '404':</w:t>
      </w:r>
    </w:p>
    <w:p w14:paraId="12E2EAD2" w14:textId="77777777" w:rsidR="004428E3" w:rsidRPr="00F4442C" w:rsidRDefault="004428E3" w:rsidP="004428E3">
      <w:pPr>
        <w:pStyle w:val="PL"/>
      </w:pPr>
      <w:r w:rsidRPr="00F4442C">
        <w:t xml:space="preserve">                  $ref: 'TS29122_CommonData.yaml#/components/responses/404'</w:t>
      </w:r>
    </w:p>
    <w:p w14:paraId="2657346F" w14:textId="77777777" w:rsidR="004428E3" w:rsidRPr="00F4442C" w:rsidRDefault="004428E3" w:rsidP="004428E3">
      <w:pPr>
        <w:pStyle w:val="PL"/>
      </w:pPr>
      <w:r w:rsidRPr="00F4442C">
        <w:t xml:space="preserve">                '411':</w:t>
      </w:r>
    </w:p>
    <w:p w14:paraId="7A835E5D" w14:textId="77777777" w:rsidR="004428E3" w:rsidRPr="00F4442C" w:rsidRDefault="004428E3" w:rsidP="004428E3">
      <w:pPr>
        <w:pStyle w:val="PL"/>
      </w:pPr>
      <w:r w:rsidRPr="00F4442C">
        <w:t xml:space="preserve">                  $ref: 'TS29122_CommonData.yaml#/components/responses/411'</w:t>
      </w:r>
    </w:p>
    <w:p w14:paraId="1CC80009" w14:textId="77777777" w:rsidR="004428E3" w:rsidRPr="00F4442C" w:rsidRDefault="004428E3" w:rsidP="004428E3">
      <w:pPr>
        <w:pStyle w:val="PL"/>
      </w:pPr>
      <w:r w:rsidRPr="00F4442C">
        <w:t xml:space="preserve">                '413':</w:t>
      </w:r>
    </w:p>
    <w:p w14:paraId="3FB622A0" w14:textId="77777777" w:rsidR="004428E3" w:rsidRPr="00F4442C" w:rsidRDefault="004428E3" w:rsidP="004428E3">
      <w:pPr>
        <w:pStyle w:val="PL"/>
      </w:pPr>
      <w:r w:rsidRPr="00F4442C">
        <w:t xml:space="preserve">                  $ref: 'TS29122_CommonData.yaml#/components/responses/413'</w:t>
      </w:r>
    </w:p>
    <w:p w14:paraId="495B274C" w14:textId="77777777" w:rsidR="004428E3" w:rsidRPr="00F4442C" w:rsidRDefault="004428E3" w:rsidP="004428E3">
      <w:pPr>
        <w:pStyle w:val="PL"/>
      </w:pPr>
      <w:r w:rsidRPr="00F4442C">
        <w:t xml:space="preserve">                '415':</w:t>
      </w:r>
    </w:p>
    <w:p w14:paraId="48FF59E9" w14:textId="77777777" w:rsidR="004428E3" w:rsidRPr="00F4442C" w:rsidRDefault="004428E3" w:rsidP="004428E3">
      <w:pPr>
        <w:pStyle w:val="PL"/>
      </w:pPr>
      <w:r w:rsidRPr="00F4442C">
        <w:t xml:space="preserve">                  $ref: 'TS29122_CommonData.yaml#/components/responses/415'</w:t>
      </w:r>
    </w:p>
    <w:p w14:paraId="07292E8B" w14:textId="77777777" w:rsidR="004428E3" w:rsidRPr="00F4442C" w:rsidRDefault="004428E3" w:rsidP="004428E3">
      <w:pPr>
        <w:pStyle w:val="PL"/>
      </w:pPr>
      <w:r w:rsidRPr="00F4442C">
        <w:t xml:space="preserve">                '429':</w:t>
      </w:r>
    </w:p>
    <w:p w14:paraId="51EB3761" w14:textId="77777777" w:rsidR="004428E3" w:rsidRPr="00F4442C" w:rsidRDefault="004428E3" w:rsidP="004428E3">
      <w:pPr>
        <w:pStyle w:val="PL"/>
      </w:pPr>
      <w:r w:rsidRPr="00F4442C">
        <w:t xml:space="preserve">                  $ref: 'TS29122_CommonData.yaml#/components/responses/429'</w:t>
      </w:r>
    </w:p>
    <w:p w14:paraId="47B85682" w14:textId="77777777" w:rsidR="004428E3" w:rsidRPr="00F4442C" w:rsidRDefault="004428E3" w:rsidP="004428E3">
      <w:pPr>
        <w:pStyle w:val="PL"/>
      </w:pPr>
      <w:r w:rsidRPr="00F4442C">
        <w:t xml:space="preserve">                '500':</w:t>
      </w:r>
    </w:p>
    <w:p w14:paraId="05DBA401" w14:textId="77777777" w:rsidR="004428E3" w:rsidRPr="00F4442C" w:rsidRDefault="004428E3" w:rsidP="004428E3">
      <w:pPr>
        <w:pStyle w:val="PL"/>
      </w:pPr>
      <w:r w:rsidRPr="00F4442C">
        <w:t xml:space="preserve">                  $ref: 'TS29122_CommonData.yaml#/components/responses/500'</w:t>
      </w:r>
    </w:p>
    <w:p w14:paraId="562F679E" w14:textId="77777777" w:rsidR="004428E3" w:rsidRPr="00F4442C" w:rsidRDefault="004428E3" w:rsidP="004428E3">
      <w:pPr>
        <w:pStyle w:val="PL"/>
      </w:pPr>
      <w:r w:rsidRPr="00F4442C">
        <w:t xml:space="preserve">                '503':</w:t>
      </w:r>
    </w:p>
    <w:p w14:paraId="73A70D82" w14:textId="77777777" w:rsidR="004428E3" w:rsidRPr="00F4442C" w:rsidRDefault="004428E3" w:rsidP="004428E3">
      <w:pPr>
        <w:pStyle w:val="PL"/>
      </w:pPr>
      <w:r w:rsidRPr="00F4442C">
        <w:t xml:space="preserve">                  $ref: 'TS29122_CommonData.yaml#/components/responses/503'</w:t>
      </w:r>
    </w:p>
    <w:p w14:paraId="6ABE30C1" w14:textId="77777777" w:rsidR="004428E3" w:rsidRPr="00F4442C" w:rsidRDefault="004428E3" w:rsidP="004428E3">
      <w:pPr>
        <w:pStyle w:val="PL"/>
      </w:pPr>
      <w:r w:rsidRPr="00F4442C">
        <w:t xml:space="preserve">                default:</w:t>
      </w:r>
    </w:p>
    <w:p w14:paraId="1D61581F" w14:textId="77777777" w:rsidR="004428E3" w:rsidRPr="00F4442C" w:rsidRDefault="004428E3" w:rsidP="004428E3">
      <w:pPr>
        <w:pStyle w:val="PL"/>
      </w:pPr>
      <w:r w:rsidRPr="00F4442C">
        <w:t xml:space="preserve">                  $ref: 'TS29122_CommonData.yaml#/components/responses/default'</w:t>
      </w:r>
    </w:p>
    <w:p w14:paraId="56187C10" w14:textId="77777777" w:rsidR="004428E3" w:rsidRPr="00F4442C" w:rsidRDefault="004428E3" w:rsidP="008A6D4A">
      <w:pPr>
        <w:pStyle w:val="PL"/>
      </w:pPr>
    </w:p>
    <w:p w14:paraId="6221B867" w14:textId="1A8E09BE" w:rsidR="008A6D4A" w:rsidRPr="00F4442C" w:rsidRDefault="008A6D4A" w:rsidP="008A6D4A">
      <w:pPr>
        <w:pStyle w:val="PL"/>
      </w:pPr>
      <w:r w:rsidRPr="00F4442C">
        <w:t xml:space="preserve">  /subscriptions/{subId}:</w:t>
      </w:r>
    </w:p>
    <w:p w14:paraId="42AC3364" w14:textId="77777777" w:rsidR="008A6D4A" w:rsidRPr="00F4442C" w:rsidRDefault="008A6D4A" w:rsidP="008A6D4A">
      <w:pPr>
        <w:pStyle w:val="PL"/>
      </w:pPr>
      <w:r w:rsidRPr="00F4442C">
        <w:t xml:space="preserve">    get:</w:t>
      </w:r>
    </w:p>
    <w:p w14:paraId="633C535A" w14:textId="77777777" w:rsidR="008A6D4A" w:rsidRPr="00F4442C" w:rsidRDefault="008A6D4A" w:rsidP="008A6D4A">
      <w:pPr>
        <w:pStyle w:val="PL"/>
      </w:pPr>
      <w:r w:rsidRPr="00F4442C">
        <w:t xml:space="preserve">      summary: retrieve subscription</w:t>
      </w:r>
    </w:p>
    <w:p w14:paraId="1C567D3D" w14:textId="77777777" w:rsidR="008A6D4A" w:rsidRPr="00F4442C" w:rsidRDefault="008A6D4A" w:rsidP="008A6D4A">
      <w:pPr>
        <w:pStyle w:val="PL"/>
      </w:pPr>
      <w:r w:rsidRPr="00F4442C">
        <w:t xml:space="preserve">      operationId: GetIndividualSubcription</w:t>
      </w:r>
    </w:p>
    <w:p w14:paraId="3D0F42F6" w14:textId="77777777" w:rsidR="008A6D4A" w:rsidRPr="00F4442C" w:rsidRDefault="008A6D4A" w:rsidP="008A6D4A">
      <w:pPr>
        <w:pStyle w:val="PL"/>
      </w:pPr>
      <w:r w:rsidRPr="00F4442C">
        <w:t xml:space="preserve">      tags:</w:t>
      </w:r>
    </w:p>
    <w:p w14:paraId="0D889AE2" w14:textId="77777777" w:rsidR="008A6D4A" w:rsidRPr="00F4442C" w:rsidRDefault="008A6D4A" w:rsidP="008A6D4A">
      <w:pPr>
        <w:pStyle w:val="PL"/>
      </w:pPr>
      <w:r w:rsidRPr="00F4442C">
        <w:t xml:space="preserve">        - IndividualSubscription (Document)</w:t>
      </w:r>
    </w:p>
    <w:p w14:paraId="4CAA7677" w14:textId="77777777" w:rsidR="008A6D4A" w:rsidRPr="00F4442C" w:rsidRDefault="008A6D4A" w:rsidP="008A6D4A">
      <w:pPr>
        <w:pStyle w:val="PL"/>
      </w:pPr>
      <w:r w:rsidRPr="00F4442C">
        <w:t xml:space="preserve">      parameters:</w:t>
      </w:r>
    </w:p>
    <w:p w14:paraId="428F8D12" w14:textId="77777777" w:rsidR="008A6D4A" w:rsidRPr="00F4442C" w:rsidRDefault="008A6D4A" w:rsidP="008A6D4A">
      <w:pPr>
        <w:pStyle w:val="PL"/>
      </w:pPr>
      <w:r w:rsidRPr="00F4442C">
        <w:t xml:space="preserve">        - name: subId</w:t>
      </w:r>
    </w:p>
    <w:p w14:paraId="1823BD37" w14:textId="77777777" w:rsidR="008A6D4A" w:rsidRPr="00F4442C" w:rsidRDefault="008A6D4A" w:rsidP="008A6D4A">
      <w:pPr>
        <w:pStyle w:val="PL"/>
      </w:pPr>
      <w:r w:rsidRPr="00F4442C">
        <w:t xml:space="preserve">          in: path</w:t>
      </w:r>
    </w:p>
    <w:p w14:paraId="2E1E9A02" w14:textId="77777777" w:rsidR="008A6D4A" w:rsidRPr="00F4442C" w:rsidRDefault="008A6D4A" w:rsidP="008A6D4A">
      <w:pPr>
        <w:pStyle w:val="PL"/>
      </w:pPr>
      <w:r w:rsidRPr="00F4442C">
        <w:t xml:space="preserve">          description: Event Subscription ID</w:t>
      </w:r>
    </w:p>
    <w:p w14:paraId="67070CF3" w14:textId="77777777" w:rsidR="008A6D4A" w:rsidRPr="00F4442C" w:rsidRDefault="008A6D4A" w:rsidP="008A6D4A">
      <w:pPr>
        <w:pStyle w:val="PL"/>
      </w:pPr>
      <w:r w:rsidRPr="00F4442C">
        <w:t xml:space="preserve">          required: true</w:t>
      </w:r>
    </w:p>
    <w:p w14:paraId="1488B865" w14:textId="77777777" w:rsidR="008A6D4A" w:rsidRPr="00F4442C" w:rsidRDefault="008A6D4A" w:rsidP="008A6D4A">
      <w:pPr>
        <w:pStyle w:val="PL"/>
      </w:pPr>
      <w:r w:rsidRPr="00F4442C">
        <w:t xml:space="preserve">          schema:</w:t>
      </w:r>
    </w:p>
    <w:p w14:paraId="5C16C6AB" w14:textId="77777777" w:rsidR="008A6D4A" w:rsidRPr="00F4442C" w:rsidRDefault="008A6D4A" w:rsidP="008A6D4A">
      <w:pPr>
        <w:pStyle w:val="PL"/>
      </w:pPr>
      <w:r w:rsidRPr="00F4442C">
        <w:t xml:space="preserve">            type: string</w:t>
      </w:r>
    </w:p>
    <w:p w14:paraId="70D06F00" w14:textId="77777777" w:rsidR="008A6D4A" w:rsidRPr="00F4442C" w:rsidRDefault="008A6D4A" w:rsidP="008A6D4A">
      <w:pPr>
        <w:pStyle w:val="PL"/>
      </w:pPr>
      <w:r w:rsidRPr="00F4442C">
        <w:t xml:space="preserve">      responses:</w:t>
      </w:r>
    </w:p>
    <w:p w14:paraId="073F4DE3" w14:textId="77777777" w:rsidR="008A6D4A" w:rsidRPr="00F4442C" w:rsidRDefault="008A6D4A" w:rsidP="008A6D4A">
      <w:pPr>
        <w:pStyle w:val="PL"/>
      </w:pPr>
      <w:r w:rsidRPr="00F4442C">
        <w:t xml:space="preserve">        '200':</w:t>
      </w:r>
    </w:p>
    <w:p w14:paraId="229BACBF" w14:textId="77777777" w:rsidR="008A6D4A" w:rsidRPr="00F4442C" w:rsidRDefault="008A6D4A" w:rsidP="008A6D4A">
      <w:pPr>
        <w:pStyle w:val="PL"/>
      </w:pPr>
      <w:r w:rsidRPr="00F4442C">
        <w:t xml:space="preserve">          description: OK. Resource representation is returned</w:t>
      </w:r>
    </w:p>
    <w:p w14:paraId="493EE677" w14:textId="77777777" w:rsidR="008A6D4A" w:rsidRPr="00F4442C" w:rsidRDefault="008A6D4A" w:rsidP="008A6D4A">
      <w:pPr>
        <w:pStyle w:val="PL"/>
      </w:pPr>
      <w:r w:rsidRPr="00F4442C">
        <w:t xml:space="preserve">          content:</w:t>
      </w:r>
    </w:p>
    <w:p w14:paraId="0D1C3D39" w14:textId="77777777" w:rsidR="008A6D4A" w:rsidRPr="00F4442C" w:rsidRDefault="008A6D4A" w:rsidP="008A6D4A">
      <w:pPr>
        <w:pStyle w:val="PL"/>
      </w:pPr>
      <w:r w:rsidRPr="00F4442C">
        <w:t xml:space="preserve">            application/json:</w:t>
      </w:r>
    </w:p>
    <w:p w14:paraId="0F656CF5" w14:textId="77777777" w:rsidR="008A6D4A" w:rsidRPr="00F4442C" w:rsidRDefault="008A6D4A" w:rsidP="008A6D4A">
      <w:pPr>
        <w:pStyle w:val="PL"/>
      </w:pPr>
      <w:r w:rsidRPr="00F4442C">
        <w:t xml:space="preserve">              schema:</w:t>
      </w:r>
    </w:p>
    <w:p w14:paraId="41119DCA" w14:textId="77777777" w:rsidR="008A6D4A" w:rsidRPr="00F4442C" w:rsidRDefault="008A6D4A" w:rsidP="008A6D4A">
      <w:pPr>
        <w:pStyle w:val="PL"/>
      </w:pPr>
      <w:r w:rsidRPr="00F4442C">
        <w:t xml:space="preserve">                $ref: '#/components/schemas/&lt;xxx&gt;'</w:t>
      </w:r>
    </w:p>
    <w:p w14:paraId="609278C4" w14:textId="77777777" w:rsidR="004428E3" w:rsidRPr="00F4442C" w:rsidRDefault="004428E3" w:rsidP="004428E3">
      <w:pPr>
        <w:pStyle w:val="PL"/>
      </w:pPr>
      <w:r w:rsidRPr="00F4442C">
        <w:t xml:space="preserve">        '307':</w:t>
      </w:r>
    </w:p>
    <w:p w14:paraId="6E2FEF63" w14:textId="77777777" w:rsidR="004428E3" w:rsidRPr="00F4442C" w:rsidRDefault="004428E3" w:rsidP="004428E3">
      <w:pPr>
        <w:pStyle w:val="PL"/>
      </w:pPr>
      <w:r w:rsidRPr="00F4442C">
        <w:t xml:space="preserve">          $ref: 'TS29122_CommonData.yaml#/components/responses/307'</w:t>
      </w:r>
    </w:p>
    <w:p w14:paraId="3FFFA74B" w14:textId="77777777" w:rsidR="004428E3" w:rsidRPr="00F4442C" w:rsidRDefault="004428E3" w:rsidP="004428E3">
      <w:pPr>
        <w:pStyle w:val="PL"/>
      </w:pPr>
      <w:r w:rsidRPr="00F4442C">
        <w:t xml:space="preserve">        '308':</w:t>
      </w:r>
    </w:p>
    <w:p w14:paraId="4DC1CBAD" w14:textId="77777777" w:rsidR="004428E3" w:rsidRPr="00F4442C" w:rsidRDefault="004428E3" w:rsidP="004428E3">
      <w:pPr>
        <w:pStyle w:val="PL"/>
      </w:pPr>
      <w:r w:rsidRPr="00F4442C">
        <w:t xml:space="preserve">          $ref: 'TS29122_CommonData.yaml#/components/responses/308'</w:t>
      </w:r>
    </w:p>
    <w:p w14:paraId="1EAF871D" w14:textId="77777777" w:rsidR="004428E3" w:rsidRPr="00F4442C" w:rsidRDefault="004428E3" w:rsidP="004428E3">
      <w:pPr>
        <w:pStyle w:val="PL"/>
      </w:pPr>
      <w:r w:rsidRPr="00F4442C">
        <w:t xml:space="preserve">        '400':</w:t>
      </w:r>
    </w:p>
    <w:p w14:paraId="4EDF2027" w14:textId="77777777" w:rsidR="004428E3" w:rsidRPr="00F4442C" w:rsidRDefault="004428E3" w:rsidP="004428E3">
      <w:pPr>
        <w:pStyle w:val="PL"/>
      </w:pPr>
      <w:r w:rsidRPr="00F4442C">
        <w:t xml:space="preserve">          $ref: 'TS29122_CommonData.yaml#/components/responses/400'</w:t>
      </w:r>
    </w:p>
    <w:p w14:paraId="60E14FFB" w14:textId="77777777" w:rsidR="004428E3" w:rsidRPr="00F4442C" w:rsidRDefault="004428E3" w:rsidP="004428E3">
      <w:pPr>
        <w:pStyle w:val="PL"/>
      </w:pPr>
      <w:r w:rsidRPr="00F4442C">
        <w:t xml:space="preserve">        '401':</w:t>
      </w:r>
    </w:p>
    <w:p w14:paraId="3EC64BE4" w14:textId="77777777" w:rsidR="004428E3" w:rsidRPr="00F4442C" w:rsidRDefault="004428E3" w:rsidP="004428E3">
      <w:pPr>
        <w:pStyle w:val="PL"/>
      </w:pPr>
      <w:r w:rsidRPr="00F4442C">
        <w:t xml:space="preserve">          $ref: 'TS29122_CommonData.yaml#/components/responses/401'</w:t>
      </w:r>
    </w:p>
    <w:p w14:paraId="585A3F65" w14:textId="77777777" w:rsidR="004428E3" w:rsidRPr="00F4442C" w:rsidRDefault="004428E3" w:rsidP="004428E3">
      <w:pPr>
        <w:pStyle w:val="PL"/>
      </w:pPr>
      <w:r w:rsidRPr="00F4442C">
        <w:t xml:space="preserve">        '403':</w:t>
      </w:r>
    </w:p>
    <w:p w14:paraId="193EF02B" w14:textId="77777777" w:rsidR="004428E3" w:rsidRPr="00F4442C" w:rsidRDefault="004428E3" w:rsidP="004428E3">
      <w:pPr>
        <w:pStyle w:val="PL"/>
      </w:pPr>
      <w:r w:rsidRPr="00F4442C">
        <w:t xml:space="preserve">          $ref: 'TS29122_CommonData.yaml#/components/responses/403'</w:t>
      </w:r>
    </w:p>
    <w:p w14:paraId="1E90595F" w14:textId="77777777" w:rsidR="004428E3" w:rsidRPr="00F4442C" w:rsidRDefault="004428E3" w:rsidP="004428E3">
      <w:pPr>
        <w:pStyle w:val="PL"/>
      </w:pPr>
      <w:r w:rsidRPr="00F4442C">
        <w:t xml:space="preserve">        '404':</w:t>
      </w:r>
    </w:p>
    <w:p w14:paraId="22C14A62" w14:textId="77777777" w:rsidR="004428E3" w:rsidRPr="00F4442C" w:rsidRDefault="004428E3" w:rsidP="004428E3">
      <w:pPr>
        <w:pStyle w:val="PL"/>
      </w:pPr>
      <w:r w:rsidRPr="00F4442C">
        <w:t xml:space="preserve">          $ref: 'TS29122_CommonData.yaml#/components/responses/404'</w:t>
      </w:r>
    </w:p>
    <w:p w14:paraId="6C4F6645" w14:textId="77777777" w:rsidR="004428E3" w:rsidRPr="00F4442C" w:rsidRDefault="004428E3" w:rsidP="004428E3">
      <w:pPr>
        <w:pStyle w:val="PL"/>
      </w:pPr>
      <w:r w:rsidRPr="00F4442C">
        <w:t xml:space="preserve">        '406':</w:t>
      </w:r>
    </w:p>
    <w:p w14:paraId="3D1348A6" w14:textId="77777777" w:rsidR="004428E3" w:rsidRPr="00F4442C" w:rsidRDefault="004428E3" w:rsidP="004428E3">
      <w:pPr>
        <w:pStyle w:val="PL"/>
      </w:pPr>
      <w:r w:rsidRPr="00F4442C">
        <w:t xml:space="preserve">          $ref: 'TS29122_CommonData.yaml#/components/responses/406'</w:t>
      </w:r>
    </w:p>
    <w:p w14:paraId="27D6CB38" w14:textId="77777777" w:rsidR="004428E3" w:rsidRPr="00F4442C" w:rsidRDefault="004428E3" w:rsidP="004428E3">
      <w:pPr>
        <w:pStyle w:val="PL"/>
      </w:pPr>
      <w:r w:rsidRPr="00F4442C">
        <w:t xml:space="preserve">        '429':</w:t>
      </w:r>
    </w:p>
    <w:p w14:paraId="763EDEAF" w14:textId="77777777" w:rsidR="004428E3" w:rsidRPr="00F4442C" w:rsidRDefault="004428E3" w:rsidP="004428E3">
      <w:pPr>
        <w:pStyle w:val="PL"/>
      </w:pPr>
      <w:r w:rsidRPr="00F4442C">
        <w:lastRenderedPageBreak/>
        <w:t xml:space="preserve">          $ref: 'TS29122_CommonData.yaml#/components/responses/429'</w:t>
      </w:r>
    </w:p>
    <w:p w14:paraId="64F1DA61" w14:textId="77777777" w:rsidR="004428E3" w:rsidRPr="00F4442C" w:rsidRDefault="004428E3" w:rsidP="004428E3">
      <w:pPr>
        <w:pStyle w:val="PL"/>
      </w:pPr>
      <w:r w:rsidRPr="00F4442C">
        <w:t xml:space="preserve">        '500':</w:t>
      </w:r>
    </w:p>
    <w:p w14:paraId="2D53B05A" w14:textId="77777777" w:rsidR="004428E3" w:rsidRPr="00F4442C" w:rsidRDefault="004428E3" w:rsidP="004428E3">
      <w:pPr>
        <w:pStyle w:val="PL"/>
      </w:pPr>
      <w:r w:rsidRPr="00F4442C">
        <w:t xml:space="preserve">          $ref: 'TS29122_CommonData.yaml#/components/responses/500'</w:t>
      </w:r>
    </w:p>
    <w:p w14:paraId="7EA142DC" w14:textId="77777777" w:rsidR="004428E3" w:rsidRPr="00F4442C" w:rsidRDefault="004428E3" w:rsidP="004428E3">
      <w:pPr>
        <w:pStyle w:val="PL"/>
      </w:pPr>
      <w:r w:rsidRPr="00F4442C">
        <w:t xml:space="preserve">        '503':</w:t>
      </w:r>
    </w:p>
    <w:p w14:paraId="0B8EEDC8" w14:textId="77777777" w:rsidR="004428E3" w:rsidRPr="00F4442C" w:rsidRDefault="004428E3" w:rsidP="004428E3">
      <w:pPr>
        <w:pStyle w:val="PL"/>
      </w:pPr>
      <w:r w:rsidRPr="00F4442C">
        <w:t xml:space="preserve">          $ref: 'TS29122_CommonData.yaml#/components/responses/503'</w:t>
      </w:r>
    </w:p>
    <w:p w14:paraId="0544CEE0" w14:textId="77777777" w:rsidR="004428E3" w:rsidRPr="00F4442C" w:rsidRDefault="004428E3" w:rsidP="004428E3">
      <w:pPr>
        <w:pStyle w:val="PL"/>
      </w:pPr>
      <w:r w:rsidRPr="00F4442C">
        <w:t xml:space="preserve">        default:</w:t>
      </w:r>
    </w:p>
    <w:p w14:paraId="3BC12A36" w14:textId="77777777" w:rsidR="004428E3" w:rsidRPr="00F4442C" w:rsidRDefault="004428E3" w:rsidP="004428E3">
      <w:pPr>
        <w:pStyle w:val="PL"/>
      </w:pPr>
      <w:r w:rsidRPr="00F4442C">
        <w:t xml:space="preserve">          $ref: 'TS29122_CommonData.yaml#/components/responses/default'</w:t>
      </w:r>
    </w:p>
    <w:p w14:paraId="314C73DE" w14:textId="77777777" w:rsidR="004428E3" w:rsidRPr="00F4442C" w:rsidRDefault="004428E3" w:rsidP="008A6D4A">
      <w:pPr>
        <w:pStyle w:val="PL"/>
      </w:pPr>
    </w:p>
    <w:p w14:paraId="0A33DB85" w14:textId="3A9CED68" w:rsidR="008A6D4A" w:rsidRPr="00F4442C" w:rsidRDefault="008A6D4A" w:rsidP="008A6D4A">
      <w:pPr>
        <w:pStyle w:val="PL"/>
      </w:pPr>
      <w:r w:rsidRPr="00F4442C">
        <w:t xml:space="preserve">    put:</w:t>
      </w:r>
    </w:p>
    <w:p w14:paraId="027942B4" w14:textId="77777777" w:rsidR="008A6D4A" w:rsidRPr="00F4442C" w:rsidRDefault="008A6D4A" w:rsidP="008A6D4A">
      <w:pPr>
        <w:pStyle w:val="PL"/>
      </w:pPr>
      <w:r w:rsidRPr="00F4442C">
        <w:t xml:space="preserve">      summary: update subscription</w:t>
      </w:r>
    </w:p>
    <w:p w14:paraId="0100AE83" w14:textId="77777777" w:rsidR="008A6D4A" w:rsidRPr="00F4442C" w:rsidRDefault="008A6D4A" w:rsidP="008A6D4A">
      <w:pPr>
        <w:pStyle w:val="PL"/>
      </w:pPr>
      <w:r w:rsidRPr="00F4442C">
        <w:t xml:space="preserve">      operationId: ReplaceIndividualSubcription</w:t>
      </w:r>
    </w:p>
    <w:p w14:paraId="12339722" w14:textId="77777777" w:rsidR="008A6D4A" w:rsidRPr="00F4442C" w:rsidRDefault="008A6D4A" w:rsidP="008A6D4A">
      <w:pPr>
        <w:pStyle w:val="PL"/>
      </w:pPr>
      <w:r w:rsidRPr="00F4442C">
        <w:t xml:space="preserve">      tags:</w:t>
      </w:r>
    </w:p>
    <w:p w14:paraId="6039BF06" w14:textId="77777777" w:rsidR="008A6D4A" w:rsidRPr="00F4442C" w:rsidRDefault="008A6D4A" w:rsidP="008A6D4A">
      <w:pPr>
        <w:pStyle w:val="PL"/>
      </w:pPr>
      <w:r w:rsidRPr="00F4442C">
        <w:t xml:space="preserve">        - IndividualSubscription (Document)</w:t>
      </w:r>
    </w:p>
    <w:p w14:paraId="2262216E" w14:textId="77777777" w:rsidR="008A6D4A" w:rsidRPr="00F4442C" w:rsidRDefault="008A6D4A" w:rsidP="008A6D4A">
      <w:pPr>
        <w:pStyle w:val="PL"/>
      </w:pPr>
      <w:r w:rsidRPr="00F4442C">
        <w:t xml:space="preserve">      tags:</w:t>
      </w:r>
    </w:p>
    <w:p w14:paraId="29A93342" w14:textId="77777777" w:rsidR="008A6D4A" w:rsidRPr="00F4442C" w:rsidRDefault="008A6D4A" w:rsidP="008A6D4A">
      <w:pPr>
        <w:pStyle w:val="PL"/>
      </w:pPr>
      <w:r w:rsidRPr="00F4442C">
        <w:t xml:space="preserve">      requestBody:</w:t>
      </w:r>
    </w:p>
    <w:p w14:paraId="5B202A97" w14:textId="77777777" w:rsidR="008A6D4A" w:rsidRPr="00F4442C" w:rsidRDefault="008A6D4A" w:rsidP="008A6D4A">
      <w:pPr>
        <w:pStyle w:val="PL"/>
      </w:pPr>
      <w:r w:rsidRPr="00F4442C">
        <w:t xml:space="preserve">        required: true</w:t>
      </w:r>
    </w:p>
    <w:p w14:paraId="7C0EC4DC" w14:textId="77777777" w:rsidR="008A6D4A" w:rsidRPr="00F4442C" w:rsidRDefault="008A6D4A" w:rsidP="008A6D4A">
      <w:pPr>
        <w:pStyle w:val="PL"/>
      </w:pPr>
      <w:r w:rsidRPr="00F4442C">
        <w:t xml:space="preserve">        content:</w:t>
      </w:r>
    </w:p>
    <w:p w14:paraId="5DA31C3D" w14:textId="77777777" w:rsidR="008A6D4A" w:rsidRPr="00F4442C" w:rsidRDefault="008A6D4A" w:rsidP="008A6D4A">
      <w:pPr>
        <w:pStyle w:val="PL"/>
      </w:pPr>
      <w:r w:rsidRPr="00F4442C">
        <w:t xml:space="preserve">          application/json:</w:t>
      </w:r>
    </w:p>
    <w:p w14:paraId="557F34CA" w14:textId="77777777" w:rsidR="008A6D4A" w:rsidRPr="00F4442C" w:rsidRDefault="008A6D4A" w:rsidP="008A6D4A">
      <w:pPr>
        <w:pStyle w:val="PL"/>
      </w:pPr>
      <w:r w:rsidRPr="00F4442C">
        <w:t xml:space="preserve">            schema:</w:t>
      </w:r>
    </w:p>
    <w:p w14:paraId="0C19010D" w14:textId="77777777" w:rsidR="008A6D4A" w:rsidRPr="00F4442C" w:rsidRDefault="008A6D4A" w:rsidP="008A6D4A">
      <w:pPr>
        <w:pStyle w:val="PL"/>
      </w:pPr>
      <w:r w:rsidRPr="00F4442C">
        <w:t xml:space="preserve">              $ref: '#/components/schemas/&lt;xxx&gt;'</w:t>
      </w:r>
    </w:p>
    <w:p w14:paraId="364A1721" w14:textId="77777777" w:rsidR="008A6D4A" w:rsidRPr="00F4442C" w:rsidRDefault="008A6D4A" w:rsidP="008A6D4A">
      <w:pPr>
        <w:pStyle w:val="PL"/>
      </w:pPr>
      <w:r w:rsidRPr="00F4442C">
        <w:t xml:space="preserve">      parameters:</w:t>
      </w:r>
    </w:p>
    <w:p w14:paraId="53662ACC" w14:textId="77777777" w:rsidR="008A6D4A" w:rsidRPr="00F4442C" w:rsidRDefault="008A6D4A" w:rsidP="008A6D4A">
      <w:pPr>
        <w:pStyle w:val="PL"/>
      </w:pPr>
      <w:r w:rsidRPr="00F4442C">
        <w:t xml:space="preserve">        - name: subId</w:t>
      </w:r>
    </w:p>
    <w:p w14:paraId="1184BDD6" w14:textId="77777777" w:rsidR="008A6D4A" w:rsidRPr="00F4442C" w:rsidRDefault="008A6D4A" w:rsidP="008A6D4A">
      <w:pPr>
        <w:pStyle w:val="PL"/>
      </w:pPr>
      <w:r w:rsidRPr="00F4442C">
        <w:t xml:space="preserve">          in: path</w:t>
      </w:r>
    </w:p>
    <w:p w14:paraId="2C737989" w14:textId="77777777" w:rsidR="008A6D4A" w:rsidRPr="00F4442C" w:rsidRDefault="008A6D4A" w:rsidP="008A6D4A">
      <w:pPr>
        <w:pStyle w:val="PL"/>
      </w:pPr>
      <w:r w:rsidRPr="00F4442C">
        <w:t xml:space="preserve">          description: Event Subscription ID</w:t>
      </w:r>
    </w:p>
    <w:p w14:paraId="650A387C" w14:textId="77777777" w:rsidR="008A6D4A" w:rsidRPr="00F4442C" w:rsidRDefault="008A6D4A" w:rsidP="008A6D4A">
      <w:pPr>
        <w:pStyle w:val="PL"/>
      </w:pPr>
      <w:r w:rsidRPr="00F4442C">
        <w:t xml:space="preserve">          required: true</w:t>
      </w:r>
    </w:p>
    <w:p w14:paraId="5425E455" w14:textId="77777777" w:rsidR="008A6D4A" w:rsidRPr="00F4442C" w:rsidRDefault="008A6D4A" w:rsidP="008A6D4A">
      <w:pPr>
        <w:pStyle w:val="PL"/>
      </w:pPr>
      <w:r w:rsidRPr="00F4442C">
        <w:t xml:space="preserve">          schema:</w:t>
      </w:r>
    </w:p>
    <w:p w14:paraId="4CB57150" w14:textId="77777777" w:rsidR="008A6D4A" w:rsidRPr="00F4442C" w:rsidRDefault="008A6D4A" w:rsidP="008A6D4A">
      <w:pPr>
        <w:pStyle w:val="PL"/>
      </w:pPr>
      <w:r w:rsidRPr="00F4442C">
        <w:t xml:space="preserve">            type: string</w:t>
      </w:r>
    </w:p>
    <w:p w14:paraId="67C8DB22" w14:textId="77777777" w:rsidR="008A6D4A" w:rsidRPr="00F4442C" w:rsidRDefault="008A6D4A" w:rsidP="008A6D4A">
      <w:pPr>
        <w:pStyle w:val="PL"/>
      </w:pPr>
      <w:r w:rsidRPr="00F4442C">
        <w:t xml:space="preserve">      responses:</w:t>
      </w:r>
    </w:p>
    <w:p w14:paraId="1F8B95B9" w14:textId="77777777" w:rsidR="008A6D4A" w:rsidRPr="00F4442C" w:rsidRDefault="008A6D4A" w:rsidP="008A6D4A">
      <w:pPr>
        <w:pStyle w:val="PL"/>
      </w:pPr>
      <w:r w:rsidRPr="00F4442C">
        <w:t xml:space="preserve">        '200':</w:t>
      </w:r>
    </w:p>
    <w:p w14:paraId="48FBA30A" w14:textId="77777777" w:rsidR="008A6D4A" w:rsidRPr="00F4442C" w:rsidRDefault="008A6D4A" w:rsidP="008A6D4A">
      <w:pPr>
        <w:pStyle w:val="PL"/>
      </w:pPr>
      <w:r w:rsidRPr="00F4442C">
        <w:t xml:space="preserve">          description: OK. Resource was succesfully modified and representation is returned</w:t>
      </w:r>
    </w:p>
    <w:p w14:paraId="78AA7F63" w14:textId="77777777" w:rsidR="008A6D4A" w:rsidRPr="00F4442C" w:rsidRDefault="008A6D4A" w:rsidP="008A6D4A">
      <w:pPr>
        <w:pStyle w:val="PL"/>
      </w:pPr>
      <w:r w:rsidRPr="00F4442C">
        <w:t xml:space="preserve">          content:</w:t>
      </w:r>
    </w:p>
    <w:p w14:paraId="3FE5E11E" w14:textId="77777777" w:rsidR="008A6D4A" w:rsidRPr="00F4442C" w:rsidRDefault="008A6D4A" w:rsidP="008A6D4A">
      <w:pPr>
        <w:pStyle w:val="PL"/>
      </w:pPr>
      <w:r w:rsidRPr="00F4442C">
        <w:t xml:space="preserve">            application/json:</w:t>
      </w:r>
    </w:p>
    <w:p w14:paraId="70FA01F4" w14:textId="77777777" w:rsidR="008A6D4A" w:rsidRPr="00F4442C" w:rsidRDefault="008A6D4A" w:rsidP="008A6D4A">
      <w:pPr>
        <w:pStyle w:val="PL"/>
      </w:pPr>
      <w:r w:rsidRPr="00F4442C">
        <w:t xml:space="preserve">              schema:</w:t>
      </w:r>
    </w:p>
    <w:p w14:paraId="4229E779" w14:textId="77777777" w:rsidR="008A6D4A" w:rsidRPr="00F4442C" w:rsidRDefault="008A6D4A" w:rsidP="008A6D4A">
      <w:pPr>
        <w:pStyle w:val="PL"/>
      </w:pPr>
      <w:r w:rsidRPr="00F4442C">
        <w:t xml:space="preserve">                $ref: '#/components/schemas/&lt;xxx&gt;'</w:t>
      </w:r>
    </w:p>
    <w:p w14:paraId="5CA1F448" w14:textId="77777777" w:rsidR="008A6D4A" w:rsidRPr="00F4442C" w:rsidRDefault="008A6D4A" w:rsidP="008A6D4A">
      <w:pPr>
        <w:pStyle w:val="PL"/>
      </w:pPr>
      <w:r w:rsidRPr="00F4442C">
        <w:t xml:space="preserve">        '204':</w:t>
      </w:r>
    </w:p>
    <w:p w14:paraId="4C255A81" w14:textId="77777777" w:rsidR="008A6D4A" w:rsidRPr="00F4442C" w:rsidRDefault="008A6D4A" w:rsidP="008A6D4A">
      <w:pPr>
        <w:pStyle w:val="PL"/>
      </w:pPr>
      <w:r w:rsidRPr="00F4442C">
        <w:t xml:space="preserve">          description: No Content. Resource was succesfully modified</w:t>
      </w:r>
    </w:p>
    <w:p w14:paraId="47D14C0E" w14:textId="77777777" w:rsidR="004428E3" w:rsidRPr="00F4442C" w:rsidRDefault="004428E3" w:rsidP="004428E3">
      <w:pPr>
        <w:pStyle w:val="PL"/>
      </w:pPr>
      <w:r w:rsidRPr="00F4442C">
        <w:t xml:space="preserve">        '307':</w:t>
      </w:r>
    </w:p>
    <w:p w14:paraId="435F8269" w14:textId="77777777" w:rsidR="004428E3" w:rsidRPr="00F4442C" w:rsidRDefault="004428E3" w:rsidP="004428E3">
      <w:pPr>
        <w:pStyle w:val="PL"/>
      </w:pPr>
      <w:r w:rsidRPr="00F4442C">
        <w:t xml:space="preserve">          $ref: 'TS29122_CommonData.yaml#/components/responses/307'</w:t>
      </w:r>
    </w:p>
    <w:p w14:paraId="421AE15E" w14:textId="77777777" w:rsidR="004428E3" w:rsidRPr="00F4442C" w:rsidRDefault="004428E3" w:rsidP="004428E3">
      <w:pPr>
        <w:pStyle w:val="PL"/>
      </w:pPr>
      <w:r w:rsidRPr="00F4442C">
        <w:t xml:space="preserve">        '308':</w:t>
      </w:r>
    </w:p>
    <w:p w14:paraId="1C44AA38" w14:textId="77777777" w:rsidR="004428E3" w:rsidRPr="00F4442C" w:rsidRDefault="004428E3" w:rsidP="004428E3">
      <w:pPr>
        <w:pStyle w:val="PL"/>
      </w:pPr>
      <w:r w:rsidRPr="00F4442C">
        <w:t xml:space="preserve">          $ref: 'TS29122_CommonData.yaml#/components/responses/308'</w:t>
      </w:r>
    </w:p>
    <w:p w14:paraId="1142DC5F" w14:textId="77777777" w:rsidR="004428E3" w:rsidRPr="00F4442C" w:rsidRDefault="004428E3" w:rsidP="004428E3">
      <w:pPr>
        <w:pStyle w:val="PL"/>
      </w:pPr>
      <w:r w:rsidRPr="00F4442C">
        <w:t xml:space="preserve">        '400':</w:t>
      </w:r>
    </w:p>
    <w:p w14:paraId="4D0CDA90" w14:textId="77777777" w:rsidR="004428E3" w:rsidRPr="00F4442C" w:rsidRDefault="004428E3" w:rsidP="004428E3">
      <w:pPr>
        <w:pStyle w:val="PL"/>
      </w:pPr>
      <w:r w:rsidRPr="00F4442C">
        <w:t xml:space="preserve">          $ref: 'TS29122_CommonData.yaml#/components/responses/400'</w:t>
      </w:r>
    </w:p>
    <w:p w14:paraId="0129AD0B" w14:textId="77777777" w:rsidR="004428E3" w:rsidRPr="00F4442C" w:rsidRDefault="004428E3" w:rsidP="004428E3">
      <w:pPr>
        <w:pStyle w:val="PL"/>
      </w:pPr>
      <w:r w:rsidRPr="00F4442C">
        <w:t xml:space="preserve">        '401':</w:t>
      </w:r>
    </w:p>
    <w:p w14:paraId="36E03399" w14:textId="77777777" w:rsidR="004428E3" w:rsidRPr="00F4442C" w:rsidRDefault="004428E3" w:rsidP="004428E3">
      <w:pPr>
        <w:pStyle w:val="PL"/>
      </w:pPr>
      <w:r w:rsidRPr="00F4442C">
        <w:t xml:space="preserve">          $ref: 'TS29122_CommonData.yaml#/components/responses/401'</w:t>
      </w:r>
    </w:p>
    <w:p w14:paraId="52283BB0" w14:textId="77777777" w:rsidR="004428E3" w:rsidRPr="00F4442C" w:rsidRDefault="004428E3" w:rsidP="004428E3">
      <w:pPr>
        <w:pStyle w:val="PL"/>
      </w:pPr>
      <w:r w:rsidRPr="00F4442C">
        <w:t xml:space="preserve">        '403':</w:t>
      </w:r>
    </w:p>
    <w:p w14:paraId="6C86C2B3" w14:textId="77777777" w:rsidR="004428E3" w:rsidRPr="00F4442C" w:rsidRDefault="004428E3" w:rsidP="004428E3">
      <w:pPr>
        <w:pStyle w:val="PL"/>
      </w:pPr>
      <w:r w:rsidRPr="00F4442C">
        <w:t xml:space="preserve">          $ref: 'TS29122_CommonData.yaml#/components/responses/403'</w:t>
      </w:r>
    </w:p>
    <w:p w14:paraId="08E83F39" w14:textId="77777777" w:rsidR="004428E3" w:rsidRPr="00F4442C" w:rsidRDefault="004428E3" w:rsidP="004428E3">
      <w:pPr>
        <w:pStyle w:val="PL"/>
      </w:pPr>
      <w:r w:rsidRPr="00F4442C">
        <w:t xml:space="preserve">        '404':</w:t>
      </w:r>
    </w:p>
    <w:p w14:paraId="50CE1A4A" w14:textId="77777777" w:rsidR="004428E3" w:rsidRPr="00F4442C" w:rsidRDefault="004428E3" w:rsidP="004428E3">
      <w:pPr>
        <w:pStyle w:val="PL"/>
      </w:pPr>
      <w:r w:rsidRPr="00F4442C">
        <w:t xml:space="preserve">          $ref: 'TS29122_CommonData.yaml#/components/responses/404'</w:t>
      </w:r>
    </w:p>
    <w:p w14:paraId="0DD365A6" w14:textId="7AE7A7F3" w:rsidR="004428E3" w:rsidRPr="00F4442C" w:rsidRDefault="004428E3" w:rsidP="004428E3">
      <w:pPr>
        <w:pStyle w:val="PL"/>
      </w:pPr>
      <w:r w:rsidRPr="00F4442C">
        <w:t xml:space="preserve">        '411':</w:t>
      </w:r>
    </w:p>
    <w:p w14:paraId="01EF3FD7" w14:textId="5505BEF9" w:rsidR="004428E3" w:rsidRPr="00F4442C" w:rsidRDefault="004428E3" w:rsidP="004428E3">
      <w:pPr>
        <w:pStyle w:val="PL"/>
      </w:pPr>
      <w:r w:rsidRPr="00F4442C">
        <w:t xml:space="preserve">          $ref: 'TS29122_CommonData.yaml#/components/responses/411'</w:t>
      </w:r>
    </w:p>
    <w:p w14:paraId="0F170EF6" w14:textId="33291ECC" w:rsidR="004428E3" w:rsidRPr="00F4442C" w:rsidRDefault="004428E3" w:rsidP="004428E3">
      <w:pPr>
        <w:pStyle w:val="PL"/>
      </w:pPr>
      <w:r w:rsidRPr="00F4442C">
        <w:t xml:space="preserve">        '413':</w:t>
      </w:r>
    </w:p>
    <w:p w14:paraId="02A5B7EE" w14:textId="5BD8F2A2" w:rsidR="004428E3" w:rsidRPr="00F4442C" w:rsidRDefault="004428E3" w:rsidP="004428E3">
      <w:pPr>
        <w:pStyle w:val="PL"/>
      </w:pPr>
      <w:r w:rsidRPr="00F4442C">
        <w:t xml:space="preserve">          $ref: 'TS29122_CommonData.yaml#/components/responses/413'</w:t>
      </w:r>
    </w:p>
    <w:p w14:paraId="180F27C0" w14:textId="2752D50D" w:rsidR="004428E3" w:rsidRPr="00F4442C" w:rsidRDefault="004428E3" w:rsidP="004428E3">
      <w:pPr>
        <w:pStyle w:val="PL"/>
      </w:pPr>
      <w:r w:rsidRPr="00F4442C">
        <w:t xml:space="preserve">        '415':</w:t>
      </w:r>
    </w:p>
    <w:p w14:paraId="18749E76" w14:textId="63148A8C" w:rsidR="004428E3" w:rsidRPr="00F4442C" w:rsidRDefault="004428E3" w:rsidP="004428E3">
      <w:pPr>
        <w:pStyle w:val="PL"/>
      </w:pPr>
      <w:r w:rsidRPr="00F4442C">
        <w:t xml:space="preserve">          $ref: 'TS29122_CommonData.yaml#/components/responses/415'</w:t>
      </w:r>
    </w:p>
    <w:p w14:paraId="5270C6DD" w14:textId="77777777" w:rsidR="004428E3" w:rsidRPr="00F4442C" w:rsidRDefault="004428E3" w:rsidP="004428E3">
      <w:pPr>
        <w:pStyle w:val="PL"/>
      </w:pPr>
      <w:r w:rsidRPr="00F4442C">
        <w:t xml:space="preserve">        '429':</w:t>
      </w:r>
    </w:p>
    <w:p w14:paraId="4B89E920" w14:textId="77777777" w:rsidR="004428E3" w:rsidRPr="00F4442C" w:rsidRDefault="004428E3" w:rsidP="004428E3">
      <w:pPr>
        <w:pStyle w:val="PL"/>
      </w:pPr>
      <w:r w:rsidRPr="00F4442C">
        <w:t xml:space="preserve">          $ref: 'TS29122_CommonData.yaml#/components/responses/429'</w:t>
      </w:r>
    </w:p>
    <w:p w14:paraId="04C13D21" w14:textId="77777777" w:rsidR="004428E3" w:rsidRPr="00F4442C" w:rsidRDefault="004428E3" w:rsidP="004428E3">
      <w:pPr>
        <w:pStyle w:val="PL"/>
      </w:pPr>
      <w:r w:rsidRPr="00F4442C">
        <w:t xml:space="preserve">        '500':</w:t>
      </w:r>
    </w:p>
    <w:p w14:paraId="0452DFED" w14:textId="77777777" w:rsidR="004428E3" w:rsidRPr="00F4442C" w:rsidRDefault="004428E3" w:rsidP="004428E3">
      <w:pPr>
        <w:pStyle w:val="PL"/>
      </w:pPr>
      <w:r w:rsidRPr="00F4442C">
        <w:t xml:space="preserve">          $ref: 'TS29122_CommonData.yaml#/components/responses/500'</w:t>
      </w:r>
    </w:p>
    <w:p w14:paraId="7A653EC4" w14:textId="77777777" w:rsidR="004428E3" w:rsidRPr="00F4442C" w:rsidRDefault="004428E3" w:rsidP="004428E3">
      <w:pPr>
        <w:pStyle w:val="PL"/>
      </w:pPr>
      <w:r w:rsidRPr="00F4442C">
        <w:t xml:space="preserve">        '503':</w:t>
      </w:r>
    </w:p>
    <w:p w14:paraId="1925E3D6" w14:textId="77777777" w:rsidR="004428E3" w:rsidRPr="00F4442C" w:rsidRDefault="004428E3" w:rsidP="004428E3">
      <w:pPr>
        <w:pStyle w:val="PL"/>
      </w:pPr>
      <w:r w:rsidRPr="00F4442C">
        <w:t xml:space="preserve">          $ref: 'TS29122_CommonData.yaml#/components/responses/503'</w:t>
      </w:r>
    </w:p>
    <w:p w14:paraId="5DA23B51" w14:textId="77777777" w:rsidR="004428E3" w:rsidRPr="00F4442C" w:rsidRDefault="004428E3" w:rsidP="004428E3">
      <w:pPr>
        <w:pStyle w:val="PL"/>
      </w:pPr>
      <w:r w:rsidRPr="00F4442C">
        <w:t xml:space="preserve">        default:</w:t>
      </w:r>
    </w:p>
    <w:p w14:paraId="33CA8392" w14:textId="77777777" w:rsidR="004428E3" w:rsidRPr="00F4442C" w:rsidRDefault="004428E3" w:rsidP="004428E3">
      <w:pPr>
        <w:pStyle w:val="PL"/>
      </w:pPr>
      <w:r w:rsidRPr="00F4442C">
        <w:t xml:space="preserve">          $ref: 'TS29122_CommonData.yaml#/components/responses/default'</w:t>
      </w:r>
    </w:p>
    <w:p w14:paraId="30A498C4" w14:textId="77777777" w:rsidR="004428E3" w:rsidRPr="00F4442C" w:rsidRDefault="004428E3" w:rsidP="008A6D4A">
      <w:pPr>
        <w:pStyle w:val="PL"/>
      </w:pPr>
    </w:p>
    <w:p w14:paraId="3246F83A" w14:textId="3B75C8C9" w:rsidR="008A6D4A" w:rsidRPr="00F4442C" w:rsidRDefault="008A6D4A" w:rsidP="008A6D4A">
      <w:pPr>
        <w:pStyle w:val="PL"/>
      </w:pPr>
      <w:r w:rsidRPr="00F4442C">
        <w:t xml:space="preserve">    delete:</w:t>
      </w:r>
    </w:p>
    <w:p w14:paraId="67AD87A2" w14:textId="77777777" w:rsidR="008A6D4A" w:rsidRPr="00F4442C" w:rsidRDefault="008A6D4A" w:rsidP="008A6D4A">
      <w:pPr>
        <w:pStyle w:val="PL"/>
      </w:pPr>
      <w:r w:rsidRPr="00F4442C">
        <w:t xml:space="preserve">      summary: unsubscribe from notifications</w:t>
      </w:r>
    </w:p>
    <w:p w14:paraId="07394565" w14:textId="77777777" w:rsidR="008A6D4A" w:rsidRPr="00F4442C" w:rsidRDefault="008A6D4A" w:rsidP="008A6D4A">
      <w:pPr>
        <w:pStyle w:val="PL"/>
      </w:pPr>
      <w:r w:rsidRPr="00F4442C">
        <w:t xml:space="preserve">      operationId: DeleteIndividualSubcription</w:t>
      </w:r>
    </w:p>
    <w:p w14:paraId="3B27EA9D" w14:textId="77777777" w:rsidR="008A6D4A" w:rsidRPr="00F4442C" w:rsidRDefault="008A6D4A" w:rsidP="008A6D4A">
      <w:pPr>
        <w:pStyle w:val="PL"/>
      </w:pPr>
      <w:r w:rsidRPr="00F4442C">
        <w:t xml:space="preserve">      tags:</w:t>
      </w:r>
    </w:p>
    <w:p w14:paraId="05606859" w14:textId="77777777" w:rsidR="008A6D4A" w:rsidRPr="00F4442C" w:rsidRDefault="008A6D4A" w:rsidP="008A6D4A">
      <w:pPr>
        <w:pStyle w:val="PL"/>
      </w:pPr>
      <w:r w:rsidRPr="00F4442C">
        <w:t xml:space="preserve">        - IndividualSubscription (Document)</w:t>
      </w:r>
    </w:p>
    <w:p w14:paraId="5E8FD39B" w14:textId="77777777" w:rsidR="008A6D4A" w:rsidRPr="00F4442C" w:rsidRDefault="008A6D4A" w:rsidP="008A6D4A">
      <w:pPr>
        <w:pStyle w:val="PL"/>
      </w:pPr>
      <w:r w:rsidRPr="00F4442C">
        <w:t xml:space="preserve">      parameters:</w:t>
      </w:r>
    </w:p>
    <w:p w14:paraId="4EB5C0C4" w14:textId="77777777" w:rsidR="008A6D4A" w:rsidRPr="00F4442C" w:rsidRDefault="008A6D4A" w:rsidP="008A6D4A">
      <w:pPr>
        <w:pStyle w:val="PL"/>
      </w:pPr>
      <w:r w:rsidRPr="00F4442C">
        <w:t xml:space="preserve">        - name: subId</w:t>
      </w:r>
    </w:p>
    <w:p w14:paraId="2DB108C7" w14:textId="77777777" w:rsidR="008A6D4A" w:rsidRPr="00F4442C" w:rsidRDefault="008A6D4A" w:rsidP="008A6D4A">
      <w:pPr>
        <w:pStyle w:val="PL"/>
      </w:pPr>
      <w:r w:rsidRPr="00F4442C">
        <w:t xml:space="preserve">          in: path</w:t>
      </w:r>
    </w:p>
    <w:p w14:paraId="7BAA9182" w14:textId="77777777" w:rsidR="008A6D4A" w:rsidRPr="00F4442C" w:rsidRDefault="008A6D4A" w:rsidP="008A6D4A">
      <w:pPr>
        <w:pStyle w:val="PL"/>
      </w:pPr>
      <w:r w:rsidRPr="00F4442C">
        <w:t xml:space="preserve">          description: Event Subscription ID</w:t>
      </w:r>
    </w:p>
    <w:p w14:paraId="599D128C" w14:textId="77777777" w:rsidR="008A6D4A" w:rsidRPr="00F4442C" w:rsidRDefault="008A6D4A" w:rsidP="008A6D4A">
      <w:pPr>
        <w:pStyle w:val="PL"/>
      </w:pPr>
      <w:r w:rsidRPr="00F4442C">
        <w:t xml:space="preserve">          required: true</w:t>
      </w:r>
    </w:p>
    <w:p w14:paraId="79DD7B78" w14:textId="77777777" w:rsidR="008A6D4A" w:rsidRPr="00F4442C" w:rsidRDefault="008A6D4A" w:rsidP="008A6D4A">
      <w:pPr>
        <w:pStyle w:val="PL"/>
      </w:pPr>
      <w:r w:rsidRPr="00F4442C">
        <w:t xml:space="preserve">          schema:</w:t>
      </w:r>
    </w:p>
    <w:p w14:paraId="40D6990A" w14:textId="77777777" w:rsidR="008A6D4A" w:rsidRPr="00F4442C" w:rsidRDefault="008A6D4A" w:rsidP="008A6D4A">
      <w:pPr>
        <w:pStyle w:val="PL"/>
      </w:pPr>
      <w:r w:rsidRPr="00F4442C">
        <w:t xml:space="preserve">            type: string</w:t>
      </w:r>
    </w:p>
    <w:p w14:paraId="03B9E496" w14:textId="77777777" w:rsidR="008A6D4A" w:rsidRPr="00F4442C" w:rsidRDefault="008A6D4A" w:rsidP="008A6D4A">
      <w:pPr>
        <w:pStyle w:val="PL"/>
      </w:pPr>
      <w:r w:rsidRPr="00F4442C">
        <w:t xml:space="preserve">      responses:</w:t>
      </w:r>
    </w:p>
    <w:p w14:paraId="0D82FAB4" w14:textId="77777777" w:rsidR="008A6D4A" w:rsidRPr="00F4442C" w:rsidRDefault="008A6D4A" w:rsidP="008A6D4A">
      <w:pPr>
        <w:pStyle w:val="PL"/>
      </w:pPr>
      <w:r w:rsidRPr="00F4442C">
        <w:t xml:space="preserve">        '204':</w:t>
      </w:r>
    </w:p>
    <w:p w14:paraId="74D8854F" w14:textId="77777777" w:rsidR="008A6D4A" w:rsidRPr="00F4442C" w:rsidRDefault="008A6D4A" w:rsidP="008A6D4A">
      <w:pPr>
        <w:pStyle w:val="PL"/>
      </w:pPr>
      <w:r w:rsidRPr="00F4442C">
        <w:t xml:space="preserve">          description: No Content. Resource was succesfully deleted</w:t>
      </w:r>
    </w:p>
    <w:p w14:paraId="1183CECC" w14:textId="77777777" w:rsidR="004428E3" w:rsidRPr="00F4442C" w:rsidRDefault="004428E3" w:rsidP="004428E3">
      <w:pPr>
        <w:pStyle w:val="PL"/>
      </w:pPr>
      <w:r w:rsidRPr="00F4442C">
        <w:lastRenderedPageBreak/>
        <w:t xml:space="preserve">        '307':</w:t>
      </w:r>
    </w:p>
    <w:p w14:paraId="08A11A8A" w14:textId="77777777" w:rsidR="004428E3" w:rsidRPr="00F4442C" w:rsidRDefault="004428E3" w:rsidP="004428E3">
      <w:pPr>
        <w:pStyle w:val="PL"/>
      </w:pPr>
      <w:r w:rsidRPr="00F4442C">
        <w:t xml:space="preserve">          $ref: 'TS29122_CommonData.yaml#/components/responses/307'</w:t>
      </w:r>
    </w:p>
    <w:p w14:paraId="2783DCFA" w14:textId="77777777" w:rsidR="004428E3" w:rsidRPr="00F4442C" w:rsidRDefault="004428E3" w:rsidP="004428E3">
      <w:pPr>
        <w:pStyle w:val="PL"/>
      </w:pPr>
      <w:r w:rsidRPr="00F4442C">
        <w:t xml:space="preserve">        '308':</w:t>
      </w:r>
    </w:p>
    <w:p w14:paraId="08C1292F" w14:textId="77777777" w:rsidR="004428E3" w:rsidRPr="00F4442C" w:rsidRDefault="004428E3" w:rsidP="004428E3">
      <w:pPr>
        <w:pStyle w:val="PL"/>
      </w:pPr>
      <w:r w:rsidRPr="00F4442C">
        <w:t xml:space="preserve">          $ref: 'TS29122_CommonData.yaml#/components/responses/308'</w:t>
      </w:r>
    </w:p>
    <w:p w14:paraId="755592B0" w14:textId="77777777" w:rsidR="004428E3" w:rsidRPr="00F4442C" w:rsidRDefault="004428E3" w:rsidP="004428E3">
      <w:pPr>
        <w:pStyle w:val="PL"/>
      </w:pPr>
      <w:r w:rsidRPr="00F4442C">
        <w:t xml:space="preserve">        '400':</w:t>
      </w:r>
    </w:p>
    <w:p w14:paraId="6EE966FE" w14:textId="77777777" w:rsidR="004428E3" w:rsidRPr="00F4442C" w:rsidRDefault="004428E3" w:rsidP="004428E3">
      <w:pPr>
        <w:pStyle w:val="PL"/>
      </w:pPr>
      <w:r w:rsidRPr="00F4442C">
        <w:t xml:space="preserve">          $ref: 'TS29122_CommonData.yaml#/components/responses/400'</w:t>
      </w:r>
    </w:p>
    <w:p w14:paraId="0B20FE43" w14:textId="77777777" w:rsidR="004428E3" w:rsidRPr="00F4442C" w:rsidRDefault="004428E3" w:rsidP="004428E3">
      <w:pPr>
        <w:pStyle w:val="PL"/>
      </w:pPr>
      <w:r w:rsidRPr="00F4442C">
        <w:t xml:space="preserve">        '401':</w:t>
      </w:r>
    </w:p>
    <w:p w14:paraId="0BC6F7AE" w14:textId="77777777" w:rsidR="004428E3" w:rsidRPr="00F4442C" w:rsidRDefault="004428E3" w:rsidP="004428E3">
      <w:pPr>
        <w:pStyle w:val="PL"/>
      </w:pPr>
      <w:r w:rsidRPr="00F4442C">
        <w:t xml:space="preserve">          $ref: 'TS29122_CommonData.yaml#/components/responses/401'</w:t>
      </w:r>
    </w:p>
    <w:p w14:paraId="6B188F8C" w14:textId="77777777" w:rsidR="004428E3" w:rsidRPr="00F4442C" w:rsidRDefault="004428E3" w:rsidP="004428E3">
      <w:pPr>
        <w:pStyle w:val="PL"/>
      </w:pPr>
      <w:r w:rsidRPr="00F4442C">
        <w:t xml:space="preserve">        '403':</w:t>
      </w:r>
    </w:p>
    <w:p w14:paraId="2847D6B0" w14:textId="77777777" w:rsidR="004428E3" w:rsidRPr="00F4442C" w:rsidRDefault="004428E3" w:rsidP="004428E3">
      <w:pPr>
        <w:pStyle w:val="PL"/>
      </w:pPr>
      <w:r w:rsidRPr="00F4442C">
        <w:t xml:space="preserve">          $ref: 'TS29122_CommonData.yaml#/components/responses/403'</w:t>
      </w:r>
    </w:p>
    <w:p w14:paraId="6703D5E8" w14:textId="77777777" w:rsidR="004428E3" w:rsidRPr="00F4442C" w:rsidRDefault="004428E3" w:rsidP="004428E3">
      <w:pPr>
        <w:pStyle w:val="PL"/>
      </w:pPr>
      <w:r w:rsidRPr="00F4442C">
        <w:t xml:space="preserve">        '404':</w:t>
      </w:r>
    </w:p>
    <w:p w14:paraId="1932196C" w14:textId="77777777" w:rsidR="004428E3" w:rsidRPr="00F4442C" w:rsidRDefault="004428E3" w:rsidP="004428E3">
      <w:pPr>
        <w:pStyle w:val="PL"/>
      </w:pPr>
      <w:r w:rsidRPr="00F4442C">
        <w:t xml:space="preserve">          $ref: 'TS29122_CommonData.yaml#/components/responses/404'</w:t>
      </w:r>
    </w:p>
    <w:p w14:paraId="23A66661" w14:textId="77777777" w:rsidR="004428E3" w:rsidRPr="00F4442C" w:rsidRDefault="004428E3" w:rsidP="004428E3">
      <w:pPr>
        <w:pStyle w:val="PL"/>
      </w:pPr>
      <w:r w:rsidRPr="00F4442C">
        <w:t xml:space="preserve">        '429':</w:t>
      </w:r>
    </w:p>
    <w:p w14:paraId="41B25A86" w14:textId="77777777" w:rsidR="004428E3" w:rsidRPr="00F4442C" w:rsidRDefault="004428E3" w:rsidP="004428E3">
      <w:pPr>
        <w:pStyle w:val="PL"/>
      </w:pPr>
      <w:r w:rsidRPr="00F4442C">
        <w:t xml:space="preserve">          $ref: 'TS29122_CommonData.yaml#/components/responses/429'</w:t>
      </w:r>
    </w:p>
    <w:p w14:paraId="7247A4DD" w14:textId="77777777" w:rsidR="004428E3" w:rsidRPr="00F4442C" w:rsidRDefault="004428E3" w:rsidP="004428E3">
      <w:pPr>
        <w:pStyle w:val="PL"/>
      </w:pPr>
      <w:r w:rsidRPr="00F4442C">
        <w:t xml:space="preserve">        '500':</w:t>
      </w:r>
    </w:p>
    <w:p w14:paraId="418C987D" w14:textId="77777777" w:rsidR="004428E3" w:rsidRPr="00F4442C" w:rsidRDefault="004428E3" w:rsidP="004428E3">
      <w:pPr>
        <w:pStyle w:val="PL"/>
      </w:pPr>
      <w:r w:rsidRPr="00F4442C">
        <w:t xml:space="preserve">          $ref: 'TS29122_CommonData.yaml#/components/responses/500'</w:t>
      </w:r>
    </w:p>
    <w:p w14:paraId="49C2C3F5" w14:textId="77777777" w:rsidR="004428E3" w:rsidRPr="00F4442C" w:rsidRDefault="004428E3" w:rsidP="004428E3">
      <w:pPr>
        <w:pStyle w:val="PL"/>
      </w:pPr>
      <w:r w:rsidRPr="00F4442C">
        <w:t xml:space="preserve">        '503':</w:t>
      </w:r>
    </w:p>
    <w:p w14:paraId="4FE471F5" w14:textId="77777777" w:rsidR="004428E3" w:rsidRPr="00F4442C" w:rsidRDefault="004428E3" w:rsidP="004428E3">
      <w:pPr>
        <w:pStyle w:val="PL"/>
      </w:pPr>
      <w:r w:rsidRPr="00F4442C">
        <w:t xml:space="preserve">          $ref: 'TS29122_CommonData.yaml#/components/responses/503'</w:t>
      </w:r>
    </w:p>
    <w:p w14:paraId="09F4A9AF" w14:textId="77777777" w:rsidR="004428E3" w:rsidRPr="00F4442C" w:rsidRDefault="004428E3" w:rsidP="004428E3">
      <w:pPr>
        <w:pStyle w:val="PL"/>
      </w:pPr>
      <w:r w:rsidRPr="00F4442C">
        <w:t xml:space="preserve">        default:</w:t>
      </w:r>
    </w:p>
    <w:p w14:paraId="0A1E64B6" w14:textId="77777777" w:rsidR="004428E3" w:rsidRPr="00F4442C" w:rsidRDefault="004428E3" w:rsidP="004428E3">
      <w:pPr>
        <w:pStyle w:val="PL"/>
      </w:pPr>
      <w:r w:rsidRPr="00F4442C">
        <w:t xml:space="preserve">          $ref: 'TS29122_CommonData.yaml#/components/responses/default'</w:t>
      </w:r>
    </w:p>
    <w:p w14:paraId="2DF4D561" w14:textId="77777777" w:rsidR="00990A3F" w:rsidRPr="00F4442C" w:rsidRDefault="00990A3F" w:rsidP="008A6D4A">
      <w:pPr>
        <w:pStyle w:val="PL"/>
      </w:pPr>
    </w:p>
    <w:p w14:paraId="43199036" w14:textId="77777777" w:rsidR="00990A3F" w:rsidRPr="00F4442C" w:rsidRDefault="00990A3F" w:rsidP="00990A3F">
      <w:pPr>
        <w:pStyle w:val="PL"/>
      </w:pPr>
      <w:r w:rsidRPr="00F4442C">
        <w:t>components:</w:t>
      </w:r>
    </w:p>
    <w:p w14:paraId="46BE3744" w14:textId="77777777" w:rsidR="00990A3F" w:rsidRPr="00F4442C" w:rsidRDefault="00990A3F" w:rsidP="00990A3F">
      <w:pPr>
        <w:pStyle w:val="PL"/>
      </w:pPr>
      <w:r w:rsidRPr="00F4442C">
        <w:t xml:space="preserve">  securitySchemes:</w:t>
      </w:r>
    </w:p>
    <w:p w14:paraId="0A5B08C5" w14:textId="77777777" w:rsidR="00990A3F" w:rsidRPr="00F4442C" w:rsidRDefault="00990A3F" w:rsidP="00990A3F">
      <w:pPr>
        <w:pStyle w:val="PL"/>
      </w:pPr>
      <w:r w:rsidRPr="00F4442C">
        <w:t xml:space="preserve">    oAuth2ClientCredentials:</w:t>
      </w:r>
    </w:p>
    <w:p w14:paraId="616C119B" w14:textId="77777777" w:rsidR="00990A3F" w:rsidRPr="00F4442C" w:rsidRDefault="00990A3F" w:rsidP="00990A3F">
      <w:pPr>
        <w:pStyle w:val="PL"/>
      </w:pPr>
      <w:r w:rsidRPr="00F4442C">
        <w:t xml:space="preserve">      type: oauth2</w:t>
      </w:r>
    </w:p>
    <w:p w14:paraId="09EC4F50" w14:textId="77777777" w:rsidR="00990A3F" w:rsidRPr="00F4442C" w:rsidRDefault="00990A3F" w:rsidP="00990A3F">
      <w:pPr>
        <w:pStyle w:val="PL"/>
      </w:pPr>
      <w:r w:rsidRPr="00F4442C">
        <w:t xml:space="preserve">      flows:</w:t>
      </w:r>
    </w:p>
    <w:p w14:paraId="49AB6809" w14:textId="77777777" w:rsidR="00990A3F" w:rsidRPr="00F4442C" w:rsidRDefault="00990A3F" w:rsidP="00990A3F">
      <w:pPr>
        <w:pStyle w:val="PL"/>
      </w:pPr>
      <w:r w:rsidRPr="00F4442C">
        <w:t xml:space="preserve">        clientCredentials:</w:t>
      </w:r>
    </w:p>
    <w:p w14:paraId="4FC2EF0B" w14:textId="77777777" w:rsidR="00990A3F" w:rsidRPr="00F4442C" w:rsidRDefault="00990A3F" w:rsidP="00990A3F">
      <w:pPr>
        <w:pStyle w:val="PL"/>
      </w:pPr>
      <w:r w:rsidRPr="00F4442C">
        <w:t xml:space="preserve">          tokenUrl: '{tokenUrl}'</w:t>
      </w:r>
    </w:p>
    <w:p w14:paraId="045967AB" w14:textId="77777777" w:rsidR="00990A3F" w:rsidRPr="00F4442C" w:rsidRDefault="00990A3F" w:rsidP="00990A3F">
      <w:pPr>
        <w:pStyle w:val="PL"/>
      </w:pPr>
      <w:r w:rsidRPr="00F4442C">
        <w:t xml:space="preserve">          scopes: {}</w:t>
      </w:r>
    </w:p>
    <w:p w14:paraId="66176C87" w14:textId="77777777" w:rsidR="0043332F" w:rsidRPr="00F4442C" w:rsidRDefault="0043332F" w:rsidP="0043332F">
      <w:pPr>
        <w:pStyle w:val="PL"/>
      </w:pPr>
    </w:p>
    <w:p w14:paraId="2BAB7539" w14:textId="77777777" w:rsidR="0043332F" w:rsidRPr="00F4442C" w:rsidRDefault="0043332F" w:rsidP="0043332F">
      <w:pPr>
        <w:pStyle w:val="PL"/>
      </w:pPr>
      <w:r w:rsidRPr="00F4442C">
        <w:t xml:space="preserve">  schemas:</w:t>
      </w:r>
    </w:p>
    <w:p w14:paraId="5209710D" w14:textId="10645990" w:rsidR="008A6D4A" w:rsidRPr="00F4442C" w:rsidRDefault="008A6D4A" w:rsidP="008A6D4A">
      <w:pPr>
        <w:pStyle w:val="PL"/>
      </w:pPr>
      <w:r w:rsidRPr="00F4442C">
        <w:t xml:space="preserve">    # API specific definitions</w:t>
      </w:r>
    </w:p>
    <w:p w14:paraId="4F42F0DD" w14:textId="77777777" w:rsidR="008A6D4A" w:rsidRPr="00F4442C" w:rsidRDefault="008A6D4A" w:rsidP="008A6D4A">
      <w:pPr>
        <w:rPr>
          <w:noProof/>
        </w:rPr>
      </w:pPr>
    </w:p>
    <w:p w14:paraId="561F32C3" w14:textId="2F3DD699" w:rsidR="008A6D4A" w:rsidRPr="00F4442C" w:rsidRDefault="00FA3620" w:rsidP="007A4424">
      <w:pPr>
        <w:pStyle w:val="21"/>
      </w:pPr>
      <w:bookmarkStart w:id="966" w:name="_Toc35971453"/>
      <w:r w:rsidRPr="00F4442C">
        <w:br w:type="page"/>
      </w:r>
      <w:bookmarkStart w:id="967" w:name="_Toc151743491"/>
      <w:r w:rsidR="008A6D4A" w:rsidRPr="00F4442C">
        <w:lastRenderedPageBreak/>
        <w:t>A.3</w:t>
      </w:r>
      <w:r w:rsidR="008A6D4A" w:rsidRPr="00F4442C">
        <w:tab/>
        <w:t>&lt;Service 2&gt; API</w:t>
      </w:r>
      <w:bookmarkEnd w:id="963"/>
      <w:bookmarkEnd w:id="966"/>
      <w:bookmarkEnd w:id="967"/>
    </w:p>
    <w:p w14:paraId="05EB52F0" w14:textId="77777777" w:rsidR="008A6D4A" w:rsidRPr="00F4442C" w:rsidRDefault="008A6D4A" w:rsidP="008A6D4A">
      <w:pPr>
        <w:pStyle w:val="Guidance"/>
      </w:pPr>
      <w:r w:rsidRPr="00F4442C">
        <w:t>And so on if there are more than two services supported by the NF.</w:t>
      </w:r>
    </w:p>
    <w:p w14:paraId="39455370" w14:textId="77777777" w:rsidR="00E03F4B" w:rsidRPr="00F4442C" w:rsidRDefault="00E03F4B" w:rsidP="00E03F4B">
      <w:pPr>
        <w:pStyle w:val="1"/>
      </w:pPr>
      <w:bookmarkStart w:id="968" w:name="_Toc151743492"/>
      <w:r w:rsidRPr="00F4442C">
        <w:t>A.6</w:t>
      </w:r>
      <w:r w:rsidRPr="00F4442C">
        <w:tab/>
      </w:r>
      <w:bookmarkStart w:id="969" w:name="_Hlk144024711"/>
      <w:r w:rsidRPr="00F4442C">
        <w:t>NSCE_PolicyManagement API</w:t>
      </w:r>
      <w:bookmarkEnd w:id="968"/>
      <w:bookmarkEnd w:id="969"/>
    </w:p>
    <w:p w14:paraId="339EB30D" w14:textId="77777777" w:rsidR="00E03F4B" w:rsidRPr="00F4442C" w:rsidRDefault="00E03F4B" w:rsidP="00E03F4B">
      <w:pPr>
        <w:pStyle w:val="PL"/>
      </w:pPr>
      <w:r w:rsidRPr="00F4442C">
        <w:t>openapi: 3.0.0</w:t>
      </w:r>
    </w:p>
    <w:p w14:paraId="6A47B883" w14:textId="77777777" w:rsidR="00E03F4B" w:rsidRPr="00F4442C" w:rsidRDefault="00E03F4B" w:rsidP="00E03F4B">
      <w:pPr>
        <w:pStyle w:val="PL"/>
      </w:pPr>
    </w:p>
    <w:p w14:paraId="5C7E5BAB" w14:textId="77777777" w:rsidR="00E03F4B" w:rsidRPr="00F4442C" w:rsidRDefault="00E03F4B" w:rsidP="00E03F4B">
      <w:pPr>
        <w:pStyle w:val="PL"/>
      </w:pPr>
      <w:r w:rsidRPr="00F4442C">
        <w:t>info:</w:t>
      </w:r>
    </w:p>
    <w:p w14:paraId="768FA667" w14:textId="77777777" w:rsidR="00E03F4B" w:rsidRPr="00F4442C" w:rsidRDefault="00E03F4B" w:rsidP="00E03F4B">
      <w:pPr>
        <w:pStyle w:val="PL"/>
      </w:pPr>
      <w:r w:rsidRPr="00F4442C">
        <w:t xml:space="preserve">  title: NSCE Server Policy Management</w:t>
      </w:r>
      <w:r w:rsidRPr="00F4442C">
        <w:rPr>
          <w:lang w:val="en-US"/>
        </w:rPr>
        <w:t xml:space="preserve"> </w:t>
      </w:r>
      <w:r w:rsidRPr="00F4442C">
        <w:t>Service</w:t>
      </w:r>
    </w:p>
    <w:p w14:paraId="7FEFC436" w14:textId="77777777" w:rsidR="00E03F4B" w:rsidRPr="00F4442C" w:rsidRDefault="00E03F4B" w:rsidP="00E03F4B">
      <w:pPr>
        <w:pStyle w:val="PL"/>
      </w:pPr>
      <w:r w:rsidRPr="00F4442C">
        <w:t xml:space="preserve">  version: 1.0.0-alpha.1</w:t>
      </w:r>
    </w:p>
    <w:p w14:paraId="2C474321" w14:textId="77777777" w:rsidR="00E03F4B" w:rsidRPr="00F4442C" w:rsidRDefault="00E03F4B" w:rsidP="00E03F4B">
      <w:pPr>
        <w:pStyle w:val="PL"/>
      </w:pPr>
      <w:r w:rsidRPr="00F4442C">
        <w:t xml:space="preserve">  description: |</w:t>
      </w:r>
    </w:p>
    <w:p w14:paraId="44E7180A" w14:textId="77777777" w:rsidR="00E03F4B" w:rsidRPr="00F4442C" w:rsidRDefault="00E03F4B" w:rsidP="00E03F4B">
      <w:pPr>
        <w:pStyle w:val="PL"/>
      </w:pPr>
      <w:r w:rsidRPr="00F4442C">
        <w:t xml:space="preserve">    NSCE Server Policy Management</w:t>
      </w:r>
      <w:r w:rsidRPr="00F4442C">
        <w:rPr>
          <w:lang w:val="en-US"/>
        </w:rPr>
        <w:t xml:space="preserve"> </w:t>
      </w:r>
      <w:r w:rsidRPr="00F4442C">
        <w:t xml:space="preserve">Service.  </w:t>
      </w:r>
    </w:p>
    <w:p w14:paraId="7092034F" w14:textId="77777777" w:rsidR="00E03F4B" w:rsidRPr="00F4442C" w:rsidRDefault="00E03F4B" w:rsidP="00E03F4B">
      <w:pPr>
        <w:pStyle w:val="PL"/>
      </w:pPr>
      <w:r w:rsidRPr="00F4442C">
        <w:t xml:space="preserve">    © 2023, 3GPP Organizational Partners (ARIB, ATIS, CCSA, ETSI, TSDSI, TTA, TTC).  </w:t>
      </w:r>
    </w:p>
    <w:p w14:paraId="2C95D913" w14:textId="77777777" w:rsidR="00E03F4B" w:rsidRPr="00F4442C" w:rsidRDefault="00E03F4B" w:rsidP="00E03F4B">
      <w:pPr>
        <w:pStyle w:val="PL"/>
      </w:pPr>
      <w:r w:rsidRPr="00F4442C">
        <w:t xml:space="preserve">    All rights reserved.</w:t>
      </w:r>
    </w:p>
    <w:p w14:paraId="0BB56C9F" w14:textId="77777777" w:rsidR="00E03F4B" w:rsidRPr="00F4442C" w:rsidRDefault="00E03F4B" w:rsidP="00E03F4B">
      <w:pPr>
        <w:pStyle w:val="PL"/>
      </w:pPr>
    </w:p>
    <w:p w14:paraId="4A14C483" w14:textId="77777777" w:rsidR="00E03F4B" w:rsidRPr="00F4442C" w:rsidRDefault="00E03F4B" w:rsidP="00E03F4B">
      <w:pPr>
        <w:pStyle w:val="PL"/>
      </w:pPr>
      <w:r w:rsidRPr="00F4442C">
        <w:t>externalDocs:</w:t>
      </w:r>
    </w:p>
    <w:p w14:paraId="19C3AAA3" w14:textId="77777777" w:rsidR="00E03F4B" w:rsidRPr="00F4442C" w:rsidRDefault="00E03F4B" w:rsidP="00E03F4B">
      <w:pPr>
        <w:pStyle w:val="PL"/>
        <w:rPr>
          <w:lang w:eastAsia="zh-CN"/>
        </w:rPr>
      </w:pPr>
      <w:r w:rsidRPr="00F4442C">
        <w:t xml:space="preserve">  description: </w:t>
      </w:r>
      <w:r w:rsidRPr="00F4442C">
        <w:rPr>
          <w:lang w:eastAsia="zh-CN"/>
        </w:rPr>
        <w:t>&gt;</w:t>
      </w:r>
    </w:p>
    <w:p w14:paraId="0275E8EA" w14:textId="77777777" w:rsidR="00E03F4B" w:rsidRPr="00F4442C" w:rsidRDefault="00E03F4B" w:rsidP="00E03F4B">
      <w:pPr>
        <w:pStyle w:val="PL"/>
      </w:pPr>
      <w:r w:rsidRPr="00F4442C">
        <w:t xml:space="preserve">    3GPP TS 29.5xx V0.0.0; Service Enabler Architecture Layer for Verticals (SEAL);</w:t>
      </w:r>
    </w:p>
    <w:p w14:paraId="0075073E" w14:textId="77777777" w:rsidR="00E03F4B" w:rsidRPr="00F4442C" w:rsidRDefault="00E03F4B" w:rsidP="00E03F4B">
      <w:pPr>
        <w:pStyle w:val="PL"/>
      </w:pPr>
      <w:r w:rsidRPr="00F4442C">
        <w:t xml:space="preserve">    Network Slice Capability Exposure (NSCE) Server Service(s); Stage 3.</w:t>
      </w:r>
    </w:p>
    <w:p w14:paraId="24A38BC7" w14:textId="77777777" w:rsidR="00E03F4B" w:rsidRPr="00F4442C" w:rsidRDefault="00E03F4B" w:rsidP="00E03F4B">
      <w:pPr>
        <w:pStyle w:val="PL"/>
      </w:pPr>
      <w:r w:rsidRPr="00F4442C">
        <w:t xml:space="preserve">  url: https://www.3gpp.org/ftp/Specs/archive/29_series/29.5xx/</w:t>
      </w:r>
    </w:p>
    <w:p w14:paraId="313608E3" w14:textId="77777777" w:rsidR="00E03F4B" w:rsidRPr="00F4442C" w:rsidRDefault="00E03F4B" w:rsidP="00E03F4B">
      <w:pPr>
        <w:pStyle w:val="PL"/>
      </w:pPr>
    </w:p>
    <w:p w14:paraId="00FFAA9F" w14:textId="77777777" w:rsidR="00E03F4B" w:rsidRPr="00F4442C" w:rsidRDefault="00E03F4B" w:rsidP="00E03F4B">
      <w:pPr>
        <w:pStyle w:val="PL"/>
      </w:pPr>
      <w:r w:rsidRPr="00F4442C">
        <w:t>servers:</w:t>
      </w:r>
    </w:p>
    <w:p w14:paraId="6B414FCB" w14:textId="77777777" w:rsidR="00E03F4B" w:rsidRPr="00F4442C" w:rsidRDefault="00E03F4B" w:rsidP="00E03F4B">
      <w:pPr>
        <w:pStyle w:val="PL"/>
      </w:pPr>
      <w:r w:rsidRPr="00F4442C">
        <w:t xml:space="preserve">  - url: '{apiRoot}/nsce-pm/v1'</w:t>
      </w:r>
    </w:p>
    <w:p w14:paraId="439EFF84" w14:textId="77777777" w:rsidR="00E03F4B" w:rsidRPr="00F4442C" w:rsidRDefault="00E03F4B" w:rsidP="00E03F4B">
      <w:pPr>
        <w:pStyle w:val="PL"/>
      </w:pPr>
      <w:r w:rsidRPr="00F4442C">
        <w:t xml:space="preserve">    variables:</w:t>
      </w:r>
    </w:p>
    <w:p w14:paraId="45BD53C7" w14:textId="77777777" w:rsidR="00E03F4B" w:rsidRPr="00F4442C" w:rsidRDefault="00E03F4B" w:rsidP="00E03F4B">
      <w:pPr>
        <w:pStyle w:val="PL"/>
      </w:pPr>
      <w:r w:rsidRPr="00F4442C">
        <w:t xml:space="preserve">      apiRoot:</w:t>
      </w:r>
    </w:p>
    <w:p w14:paraId="0B43D78E" w14:textId="77777777" w:rsidR="00E03F4B" w:rsidRPr="00F4442C" w:rsidRDefault="00E03F4B" w:rsidP="00E03F4B">
      <w:pPr>
        <w:pStyle w:val="PL"/>
      </w:pPr>
      <w:r w:rsidRPr="00F4442C">
        <w:t xml:space="preserve">        default: https://example.com</w:t>
      </w:r>
    </w:p>
    <w:p w14:paraId="44B12965" w14:textId="77777777" w:rsidR="00E03F4B" w:rsidRPr="00F4442C" w:rsidRDefault="00E03F4B" w:rsidP="00E03F4B">
      <w:pPr>
        <w:pStyle w:val="PL"/>
      </w:pPr>
      <w:r w:rsidRPr="00F4442C">
        <w:t xml:space="preserve">        description: apiRoot as defined in clause 6.5 of 3GPP TS 29.549</w:t>
      </w:r>
    </w:p>
    <w:p w14:paraId="5B8DD41E" w14:textId="77777777" w:rsidR="00E03F4B" w:rsidRPr="00F4442C" w:rsidRDefault="00E03F4B" w:rsidP="00E03F4B">
      <w:pPr>
        <w:pStyle w:val="PL"/>
      </w:pPr>
    </w:p>
    <w:p w14:paraId="6B0F673A" w14:textId="77777777" w:rsidR="00E03F4B" w:rsidRPr="00F4442C" w:rsidRDefault="00E03F4B" w:rsidP="00E03F4B">
      <w:pPr>
        <w:pStyle w:val="PL"/>
      </w:pPr>
      <w:r w:rsidRPr="00F4442C">
        <w:t>security:</w:t>
      </w:r>
    </w:p>
    <w:p w14:paraId="48F7FE3A" w14:textId="77777777" w:rsidR="00E03F4B" w:rsidRPr="00F4442C" w:rsidRDefault="00E03F4B" w:rsidP="00E03F4B">
      <w:pPr>
        <w:pStyle w:val="PL"/>
      </w:pPr>
      <w:r w:rsidRPr="00F4442C">
        <w:t xml:space="preserve">  - {}</w:t>
      </w:r>
    </w:p>
    <w:p w14:paraId="6CE0CF1C" w14:textId="77777777" w:rsidR="00E03F4B" w:rsidRPr="00F4442C" w:rsidRDefault="00E03F4B" w:rsidP="00E03F4B">
      <w:pPr>
        <w:pStyle w:val="PL"/>
      </w:pPr>
      <w:r w:rsidRPr="00F4442C">
        <w:t xml:space="preserve">  - oAuth2ClientCredentials: []</w:t>
      </w:r>
    </w:p>
    <w:p w14:paraId="07764F6D" w14:textId="77777777" w:rsidR="00E03F4B" w:rsidRPr="00F4442C" w:rsidRDefault="00E03F4B" w:rsidP="00E03F4B">
      <w:pPr>
        <w:pStyle w:val="PL"/>
      </w:pPr>
    </w:p>
    <w:p w14:paraId="60D1AB96" w14:textId="77777777" w:rsidR="00E03F4B" w:rsidRPr="00F4442C" w:rsidRDefault="00E03F4B" w:rsidP="00E03F4B">
      <w:pPr>
        <w:pStyle w:val="PL"/>
      </w:pPr>
      <w:r w:rsidRPr="00F4442C">
        <w:t>paths:</w:t>
      </w:r>
    </w:p>
    <w:p w14:paraId="66B09306" w14:textId="77777777" w:rsidR="00E03F4B" w:rsidRPr="00F4442C" w:rsidRDefault="00E03F4B" w:rsidP="00E03F4B">
      <w:pPr>
        <w:pStyle w:val="PL"/>
      </w:pPr>
      <w:r w:rsidRPr="00F4442C">
        <w:t xml:space="preserve">  /provisionings:</w:t>
      </w:r>
    </w:p>
    <w:p w14:paraId="1F053ED9" w14:textId="77777777" w:rsidR="00E03F4B" w:rsidRPr="00F4442C" w:rsidRDefault="00E03F4B" w:rsidP="00E03F4B">
      <w:pPr>
        <w:pStyle w:val="PL"/>
      </w:pPr>
      <w:r w:rsidRPr="00F4442C">
        <w:t xml:space="preserve">    post:</w:t>
      </w:r>
    </w:p>
    <w:p w14:paraId="2748D35D" w14:textId="77777777" w:rsidR="00E03F4B" w:rsidRPr="00F4442C" w:rsidRDefault="00E03F4B" w:rsidP="00E03F4B">
      <w:pPr>
        <w:pStyle w:val="PL"/>
      </w:pPr>
      <w:r w:rsidRPr="00F4442C">
        <w:t xml:space="preserve">      summary: Request </w:t>
      </w:r>
      <w:r w:rsidRPr="00F4442C">
        <w:rPr>
          <w:lang w:eastAsia="zh-CN"/>
        </w:rPr>
        <w:t xml:space="preserve">the creation of a </w:t>
      </w:r>
      <w:r w:rsidRPr="00F4442C">
        <w:t>Policy Provisioning.</w:t>
      </w:r>
    </w:p>
    <w:p w14:paraId="2FE16A08" w14:textId="77777777" w:rsidR="00E03F4B" w:rsidRPr="00F4442C" w:rsidRDefault="00E03F4B" w:rsidP="00E03F4B">
      <w:pPr>
        <w:pStyle w:val="PL"/>
        <w:rPr>
          <w:rFonts w:cs="Courier New"/>
          <w:szCs w:val="16"/>
        </w:rPr>
      </w:pPr>
      <w:r w:rsidRPr="00F4442C">
        <w:rPr>
          <w:rFonts w:cs="Courier New"/>
          <w:szCs w:val="16"/>
        </w:rPr>
        <w:t xml:space="preserve">      operationId: Create</w:t>
      </w:r>
      <w:r w:rsidRPr="00F4442C">
        <w:t>PolProv</w:t>
      </w:r>
    </w:p>
    <w:p w14:paraId="75AD872D" w14:textId="77777777" w:rsidR="00E03F4B" w:rsidRPr="00F4442C" w:rsidRDefault="00E03F4B" w:rsidP="00E03F4B">
      <w:pPr>
        <w:pStyle w:val="PL"/>
        <w:rPr>
          <w:rFonts w:cs="Courier New"/>
          <w:szCs w:val="16"/>
        </w:rPr>
      </w:pPr>
      <w:r w:rsidRPr="00F4442C">
        <w:rPr>
          <w:rFonts w:cs="Courier New"/>
          <w:szCs w:val="16"/>
        </w:rPr>
        <w:t xml:space="preserve">      tags:</w:t>
      </w:r>
    </w:p>
    <w:p w14:paraId="1D27B41F" w14:textId="77777777" w:rsidR="00E03F4B" w:rsidRPr="00F4442C" w:rsidRDefault="00E03F4B" w:rsidP="00E03F4B">
      <w:pPr>
        <w:pStyle w:val="PL"/>
        <w:rPr>
          <w:rFonts w:cs="Courier New"/>
          <w:szCs w:val="16"/>
        </w:rPr>
      </w:pPr>
      <w:r w:rsidRPr="00F4442C">
        <w:rPr>
          <w:rFonts w:cs="Courier New"/>
          <w:szCs w:val="16"/>
        </w:rPr>
        <w:t xml:space="preserve">        - </w:t>
      </w:r>
      <w:r w:rsidRPr="00F4442C">
        <w:t>Policy Provisionings</w:t>
      </w:r>
      <w:r w:rsidRPr="00F4442C">
        <w:rPr>
          <w:rFonts w:cs="Courier New"/>
          <w:szCs w:val="16"/>
        </w:rPr>
        <w:t xml:space="preserve"> (Collection)</w:t>
      </w:r>
    </w:p>
    <w:p w14:paraId="1735DCF6" w14:textId="77777777" w:rsidR="00E03F4B" w:rsidRPr="00F4442C" w:rsidRDefault="00E03F4B" w:rsidP="00E03F4B">
      <w:pPr>
        <w:pStyle w:val="PL"/>
      </w:pPr>
      <w:r w:rsidRPr="00F4442C">
        <w:t xml:space="preserve">      requestBody:</w:t>
      </w:r>
    </w:p>
    <w:p w14:paraId="086A78BA" w14:textId="77777777" w:rsidR="00E03F4B" w:rsidRPr="00F4442C" w:rsidRDefault="00E03F4B" w:rsidP="00E03F4B">
      <w:pPr>
        <w:pStyle w:val="PL"/>
      </w:pPr>
      <w:r w:rsidRPr="00F4442C">
        <w:t xml:space="preserve">        required: true</w:t>
      </w:r>
    </w:p>
    <w:p w14:paraId="77A62340" w14:textId="77777777" w:rsidR="00E03F4B" w:rsidRPr="00F4442C" w:rsidRDefault="00E03F4B" w:rsidP="00E03F4B">
      <w:pPr>
        <w:pStyle w:val="PL"/>
      </w:pPr>
      <w:r w:rsidRPr="00F4442C">
        <w:t xml:space="preserve">        content:</w:t>
      </w:r>
    </w:p>
    <w:p w14:paraId="3BA34A7B" w14:textId="77777777" w:rsidR="00E03F4B" w:rsidRPr="00F4442C" w:rsidRDefault="00E03F4B" w:rsidP="00E03F4B">
      <w:pPr>
        <w:pStyle w:val="PL"/>
      </w:pPr>
      <w:r w:rsidRPr="00F4442C">
        <w:t xml:space="preserve">          application/json:</w:t>
      </w:r>
    </w:p>
    <w:p w14:paraId="026D30D2" w14:textId="77777777" w:rsidR="00E03F4B" w:rsidRPr="00F4442C" w:rsidRDefault="00E03F4B" w:rsidP="00E03F4B">
      <w:pPr>
        <w:pStyle w:val="PL"/>
      </w:pPr>
      <w:r w:rsidRPr="00F4442C">
        <w:t xml:space="preserve">            schema:</w:t>
      </w:r>
    </w:p>
    <w:p w14:paraId="31F69D7D" w14:textId="77777777" w:rsidR="00E03F4B" w:rsidRPr="00F4442C" w:rsidRDefault="00E03F4B" w:rsidP="00E03F4B">
      <w:pPr>
        <w:pStyle w:val="PL"/>
      </w:pPr>
      <w:r w:rsidRPr="00F4442C">
        <w:t xml:space="preserve">              $ref: '#/components/schemas/PolicyProv'</w:t>
      </w:r>
    </w:p>
    <w:p w14:paraId="5D049CE7" w14:textId="77777777" w:rsidR="00E03F4B" w:rsidRPr="00F4442C" w:rsidRDefault="00E03F4B" w:rsidP="00E03F4B">
      <w:pPr>
        <w:pStyle w:val="PL"/>
      </w:pPr>
      <w:r w:rsidRPr="00F4442C">
        <w:t xml:space="preserve">      responses:</w:t>
      </w:r>
    </w:p>
    <w:p w14:paraId="15042841" w14:textId="77777777" w:rsidR="00E03F4B" w:rsidRPr="00F4442C" w:rsidRDefault="00E03F4B" w:rsidP="00E03F4B">
      <w:pPr>
        <w:pStyle w:val="PL"/>
      </w:pPr>
      <w:r w:rsidRPr="00F4442C">
        <w:t xml:space="preserve">        '201':</w:t>
      </w:r>
    </w:p>
    <w:p w14:paraId="5B891363" w14:textId="77777777" w:rsidR="00E03F4B" w:rsidRPr="00F4442C" w:rsidRDefault="00E03F4B" w:rsidP="00E03F4B">
      <w:pPr>
        <w:pStyle w:val="PL"/>
        <w:rPr>
          <w:lang w:eastAsia="zh-CN"/>
        </w:rPr>
      </w:pPr>
      <w:r w:rsidRPr="00F4442C">
        <w:t xml:space="preserve">          description: </w:t>
      </w:r>
      <w:r w:rsidRPr="00F4442C">
        <w:rPr>
          <w:lang w:eastAsia="zh-CN"/>
        </w:rPr>
        <w:t>&gt;</w:t>
      </w:r>
    </w:p>
    <w:p w14:paraId="34B9ABA3" w14:textId="77777777" w:rsidR="00E03F4B" w:rsidRPr="00F4442C" w:rsidRDefault="00E03F4B" w:rsidP="00E03F4B">
      <w:pPr>
        <w:pStyle w:val="PL"/>
      </w:pPr>
      <w:r w:rsidRPr="00F4442C">
        <w:rPr>
          <w:lang w:eastAsia="es-ES"/>
        </w:rPr>
        <w:t xml:space="preserve">            </w:t>
      </w:r>
      <w:r w:rsidRPr="00F4442C">
        <w:t>Created. The Policy Provisioning is successfully created and a representation of the</w:t>
      </w:r>
    </w:p>
    <w:p w14:paraId="51FA4A8E" w14:textId="77777777" w:rsidR="00E03F4B" w:rsidRPr="00F4442C" w:rsidRDefault="00E03F4B" w:rsidP="00E03F4B">
      <w:pPr>
        <w:pStyle w:val="PL"/>
      </w:pPr>
      <w:r w:rsidRPr="00F4442C">
        <w:t xml:space="preserve">            created Individual Policy Provisioning resource shall be returned.</w:t>
      </w:r>
    </w:p>
    <w:p w14:paraId="0A0B0839" w14:textId="77777777" w:rsidR="00E03F4B" w:rsidRPr="00F4442C" w:rsidRDefault="00E03F4B" w:rsidP="00E03F4B">
      <w:pPr>
        <w:pStyle w:val="PL"/>
      </w:pPr>
      <w:r w:rsidRPr="00F4442C">
        <w:t xml:space="preserve">          content:</w:t>
      </w:r>
    </w:p>
    <w:p w14:paraId="644735FE" w14:textId="77777777" w:rsidR="00E03F4B" w:rsidRPr="00F4442C" w:rsidRDefault="00E03F4B" w:rsidP="00E03F4B">
      <w:pPr>
        <w:pStyle w:val="PL"/>
      </w:pPr>
      <w:r w:rsidRPr="00F4442C">
        <w:t xml:space="preserve">            application/json:</w:t>
      </w:r>
    </w:p>
    <w:p w14:paraId="1AEF2F76" w14:textId="77777777" w:rsidR="00E03F4B" w:rsidRPr="00F4442C" w:rsidRDefault="00E03F4B" w:rsidP="00E03F4B">
      <w:pPr>
        <w:pStyle w:val="PL"/>
      </w:pPr>
      <w:r w:rsidRPr="00F4442C">
        <w:t xml:space="preserve">              schema:</w:t>
      </w:r>
    </w:p>
    <w:p w14:paraId="64FC81B4" w14:textId="77777777" w:rsidR="00E03F4B" w:rsidRPr="00F4442C" w:rsidRDefault="00E03F4B" w:rsidP="00E03F4B">
      <w:pPr>
        <w:pStyle w:val="PL"/>
      </w:pPr>
      <w:r w:rsidRPr="00F4442C">
        <w:t xml:space="preserve">                $ref: '#/components/schemas/PolicyProv'</w:t>
      </w:r>
    </w:p>
    <w:p w14:paraId="4608CD4D" w14:textId="77777777" w:rsidR="00E03F4B" w:rsidRPr="00F4442C" w:rsidRDefault="00E03F4B" w:rsidP="00E03F4B">
      <w:pPr>
        <w:pStyle w:val="PL"/>
      </w:pPr>
      <w:r w:rsidRPr="00F4442C">
        <w:t xml:space="preserve">          headers:</w:t>
      </w:r>
    </w:p>
    <w:p w14:paraId="5AB8E6ED" w14:textId="77777777" w:rsidR="00E03F4B" w:rsidRPr="00F4442C" w:rsidRDefault="00E03F4B" w:rsidP="00E03F4B">
      <w:pPr>
        <w:pStyle w:val="PL"/>
      </w:pPr>
      <w:r w:rsidRPr="00F4442C">
        <w:t xml:space="preserve">            Location:</w:t>
      </w:r>
    </w:p>
    <w:p w14:paraId="027FF7C8" w14:textId="77777777" w:rsidR="00E03F4B" w:rsidRPr="00F4442C" w:rsidRDefault="00E03F4B" w:rsidP="00E03F4B">
      <w:pPr>
        <w:pStyle w:val="PL"/>
        <w:rPr>
          <w:lang w:eastAsia="zh-CN"/>
        </w:rPr>
      </w:pPr>
      <w:r w:rsidRPr="00F4442C">
        <w:t xml:space="preserve">              description: </w:t>
      </w:r>
      <w:r w:rsidRPr="00F4442C">
        <w:rPr>
          <w:lang w:eastAsia="zh-CN"/>
        </w:rPr>
        <w:t>&gt;</w:t>
      </w:r>
    </w:p>
    <w:p w14:paraId="0251536E" w14:textId="77777777" w:rsidR="00E03F4B" w:rsidRPr="00F4442C" w:rsidRDefault="00E03F4B" w:rsidP="00E03F4B">
      <w:pPr>
        <w:pStyle w:val="PL"/>
        <w:rPr>
          <w:lang w:val="en-US"/>
        </w:rPr>
      </w:pPr>
      <w:r w:rsidRPr="00F4442C">
        <w:t xml:space="preserve">                Contains the URI of the created Individual Policy Provisioning resource.</w:t>
      </w:r>
    </w:p>
    <w:p w14:paraId="04FA570B" w14:textId="77777777" w:rsidR="00E03F4B" w:rsidRPr="00F4442C" w:rsidRDefault="00E03F4B" w:rsidP="00E03F4B">
      <w:pPr>
        <w:pStyle w:val="PL"/>
      </w:pPr>
      <w:r w:rsidRPr="00F4442C">
        <w:t xml:space="preserve">              required: true</w:t>
      </w:r>
    </w:p>
    <w:p w14:paraId="12E9EE53" w14:textId="77777777" w:rsidR="00E03F4B" w:rsidRPr="00F4442C" w:rsidRDefault="00E03F4B" w:rsidP="00E03F4B">
      <w:pPr>
        <w:pStyle w:val="PL"/>
      </w:pPr>
      <w:r w:rsidRPr="00F4442C">
        <w:t xml:space="preserve">              schema:</w:t>
      </w:r>
    </w:p>
    <w:p w14:paraId="3368B43E" w14:textId="77777777" w:rsidR="00E03F4B" w:rsidRPr="00F4442C" w:rsidRDefault="00E03F4B" w:rsidP="00E03F4B">
      <w:pPr>
        <w:pStyle w:val="PL"/>
      </w:pPr>
      <w:r w:rsidRPr="00F4442C">
        <w:t xml:space="preserve">                type: string</w:t>
      </w:r>
    </w:p>
    <w:p w14:paraId="52D7833B" w14:textId="77777777" w:rsidR="00E03F4B" w:rsidRPr="00F4442C" w:rsidRDefault="00E03F4B" w:rsidP="00E03F4B">
      <w:pPr>
        <w:pStyle w:val="PL"/>
      </w:pPr>
      <w:r w:rsidRPr="00F4442C">
        <w:t xml:space="preserve">        '400':</w:t>
      </w:r>
    </w:p>
    <w:p w14:paraId="30D24251" w14:textId="77777777" w:rsidR="00E03F4B" w:rsidRPr="00F4442C" w:rsidRDefault="00E03F4B" w:rsidP="00E03F4B">
      <w:pPr>
        <w:pStyle w:val="PL"/>
      </w:pPr>
      <w:r w:rsidRPr="00F4442C">
        <w:t xml:space="preserve">          $ref: 'TS29122_CommonData.yaml#/components/responses/400'</w:t>
      </w:r>
    </w:p>
    <w:p w14:paraId="0D46F159" w14:textId="77777777" w:rsidR="00E03F4B" w:rsidRPr="00F4442C" w:rsidRDefault="00E03F4B" w:rsidP="00E03F4B">
      <w:pPr>
        <w:pStyle w:val="PL"/>
      </w:pPr>
      <w:r w:rsidRPr="00F4442C">
        <w:t xml:space="preserve">        '401':</w:t>
      </w:r>
    </w:p>
    <w:p w14:paraId="75A5A797" w14:textId="77777777" w:rsidR="00E03F4B" w:rsidRPr="00F4442C" w:rsidRDefault="00E03F4B" w:rsidP="00E03F4B">
      <w:pPr>
        <w:pStyle w:val="PL"/>
      </w:pPr>
      <w:r w:rsidRPr="00F4442C">
        <w:t xml:space="preserve">          $ref: 'TS29122_CommonData.yaml#/components/responses/401'</w:t>
      </w:r>
    </w:p>
    <w:p w14:paraId="6F1B37E6" w14:textId="77777777" w:rsidR="00E03F4B" w:rsidRPr="00F4442C" w:rsidRDefault="00E03F4B" w:rsidP="00E03F4B">
      <w:pPr>
        <w:pStyle w:val="PL"/>
      </w:pPr>
      <w:r w:rsidRPr="00F4442C">
        <w:t xml:space="preserve">        '403':</w:t>
      </w:r>
    </w:p>
    <w:p w14:paraId="023C7010" w14:textId="77777777" w:rsidR="00E03F4B" w:rsidRPr="00F4442C" w:rsidRDefault="00E03F4B" w:rsidP="00E03F4B">
      <w:pPr>
        <w:pStyle w:val="PL"/>
      </w:pPr>
      <w:r w:rsidRPr="00F4442C">
        <w:t xml:space="preserve">          $ref: 'TS29122_CommonData.yaml#/components/responses/403'</w:t>
      </w:r>
    </w:p>
    <w:p w14:paraId="63A3D2E1" w14:textId="77777777" w:rsidR="00E03F4B" w:rsidRPr="00F4442C" w:rsidRDefault="00E03F4B" w:rsidP="00E03F4B">
      <w:pPr>
        <w:pStyle w:val="PL"/>
      </w:pPr>
      <w:r w:rsidRPr="00F4442C">
        <w:t xml:space="preserve">        '404':</w:t>
      </w:r>
    </w:p>
    <w:p w14:paraId="1EDDDD01" w14:textId="77777777" w:rsidR="00E03F4B" w:rsidRPr="00F4442C" w:rsidRDefault="00E03F4B" w:rsidP="00E03F4B">
      <w:pPr>
        <w:pStyle w:val="PL"/>
      </w:pPr>
      <w:r w:rsidRPr="00F4442C">
        <w:t xml:space="preserve">          $ref: 'TS29122_CommonData.yaml#/components/responses/404'</w:t>
      </w:r>
    </w:p>
    <w:p w14:paraId="407442FC" w14:textId="77777777" w:rsidR="00E03F4B" w:rsidRPr="00F4442C" w:rsidRDefault="00E03F4B" w:rsidP="00E03F4B">
      <w:pPr>
        <w:pStyle w:val="PL"/>
      </w:pPr>
      <w:r w:rsidRPr="00F4442C">
        <w:t xml:space="preserve">        '411':</w:t>
      </w:r>
    </w:p>
    <w:p w14:paraId="473A8C4C" w14:textId="77777777" w:rsidR="00E03F4B" w:rsidRPr="00F4442C" w:rsidRDefault="00E03F4B" w:rsidP="00E03F4B">
      <w:pPr>
        <w:pStyle w:val="PL"/>
      </w:pPr>
      <w:r w:rsidRPr="00F4442C">
        <w:t xml:space="preserve">          $ref: 'TS29122_CommonData.yaml#/components/responses/411'</w:t>
      </w:r>
    </w:p>
    <w:p w14:paraId="2C2515C7" w14:textId="77777777" w:rsidR="00E03F4B" w:rsidRPr="00F4442C" w:rsidRDefault="00E03F4B" w:rsidP="00E03F4B">
      <w:pPr>
        <w:pStyle w:val="PL"/>
      </w:pPr>
      <w:r w:rsidRPr="00F4442C">
        <w:t xml:space="preserve">        '413':</w:t>
      </w:r>
    </w:p>
    <w:p w14:paraId="25C148CA" w14:textId="77777777" w:rsidR="00E03F4B" w:rsidRPr="00F4442C" w:rsidRDefault="00E03F4B" w:rsidP="00E03F4B">
      <w:pPr>
        <w:pStyle w:val="PL"/>
      </w:pPr>
      <w:r w:rsidRPr="00F4442C">
        <w:t xml:space="preserve">          $ref: 'TS29122_CommonData.yaml#/components/responses/413'</w:t>
      </w:r>
    </w:p>
    <w:p w14:paraId="03122A87" w14:textId="77777777" w:rsidR="00E03F4B" w:rsidRPr="00F4442C" w:rsidRDefault="00E03F4B" w:rsidP="00E03F4B">
      <w:pPr>
        <w:pStyle w:val="PL"/>
      </w:pPr>
      <w:r w:rsidRPr="00F4442C">
        <w:lastRenderedPageBreak/>
        <w:t xml:space="preserve">        '415':</w:t>
      </w:r>
    </w:p>
    <w:p w14:paraId="6AF638E9" w14:textId="77777777" w:rsidR="00E03F4B" w:rsidRPr="00F4442C" w:rsidRDefault="00E03F4B" w:rsidP="00E03F4B">
      <w:pPr>
        <w:pStyle w:val="PL"/>
      </w:pPr>
      <w:r w:rsidRPr="00F4442C">
        <w:t xml:space="preserve">          $ref: 'TS29122_CommonData.yaml#/components/responses/415'</w:t>
      </w:r>
    </w:p>
    <w:p w14:paraId="02F22183" w14:textId="77777777" w:rsidR="00E03F4B" w:rsidRPr="00F4442C" w:rsidRDefault="00E03F4B" w:rsidP="00E03F4B">
      <w:pPr>
        <w:pStyle w:val="PL"/>
      </w:pPr>
      <w:r w:rsidRPr="00F4442C">
        <w:t xml:space="preserve">        '429':</w:t>
      </w:r>
    </w:p>
    <w:p w14:paraId="1DFC4122" w14:textId="77777777" w:rsidR="00E03F4B" w:rsidRPr="00F4442C" w:rsidRDefault="00E03F4B" w:rsidP="00E03F4B">
      <w:pPr>
        <w:pStyle w:val="PL"/>
      </w:pPr>
      <w:r w:rsidRPr="00F4442C">
        <w:t xml:space="preserve">          $ref: 'TS29122_CommonData.yaml#/components/responses/429'</w:t>
      </w:r>
    </w:p>
    <w:p w14:paraId="715B8513" w14:textId="77777777" w:rsidR="00E03F4B" w:rsidRPr="00F4442C" w:rsidRDefault="00E03F4B" w:rsidP="00E03F4B">
      <w:pPr>
        <w:pStyle w:val="PL"/>
      </w:pPr>
      <w:r w:rsidRPr="00F4442C">
        <w:t xml:space="preserve">        '500':</w:t>
      </w:r>
    </w:p>
    <w:p w14:paraId="5F0D24EF" w14:textId="77777777" w:rsidR="00E03F4B" w:rsidRPr="00F4442C" w:rsidRDefault="00E03F4B" w:rsidP="00E03F4B">
      <w:pPr>
        <w:pStyle w:val="PL"/>
      </w:pPr>
      <w:r w:rsidRPr="00F4442C">
        <w:t xml:space="preserve">          $ref: 'TS29122_CommonData.yaml#/components/responses/500'</w:t>
      </w:r>
    </w:p>
    <w:p w14:paraId="164EC88F" w14:textId="77777777" w:rsidR="00E03F4B" w:rsidRPr="00F4442C" w:rsidRDefault="00E03F4B" w:rsidP="00E03F4B">
      <w:pPr>
        <w:pStyle w:val="PL"/>
      </w:pPr>
      <w:r w:rsidRPr="00F4442C">
        <w:t xml:space="preserve">        '503':</w:t>
      </w:r>
    </w:p>
    <w:p w14:paraId="6770C05B" w14:textId="77777777" w:rsidR="00E03F4B" w:rsidRPr="00F4442C" w:rsidRDefault="00E03F4B" w:rsidP="00E03F4B">
      <w:pPr>
        <w:pStyle w:val="PL"/>
      </w:pPr>
      <w:r w:rsidRPr="00F4442C">
        <w:t xml:space="preserve">          $ref: 'TS29122_CommonData.yaml#/components/responses/503'</w:t>
      </w:r>
    </w:p>
    <w:p w14:paraId="6B905BEA" w14:textId="77777777" w:rsidR="00E03F4B" w:rsidRPr="00F4442C" w:rsidRDefault="00E03F4B" w:rsidP="00E03F4B">
      <w:pPr>
        <w:pStyle w:val="PL"/>
      </w:pPr>
      <w:r w:rsidRPr="00F4442C">
        <w:t xml:space="preserve">        default:</w:t>
      </w:r>
    </w:p>
    <w:p w14:paraId="1C231FB0" w14:textId="77777777" w:rsidR="00E03F4B" w:rsidRPr="00F4442C" w:rsidRDefault="00E03F4B" w:rsidP="00E03F4B">
      <w:pPr>
        <w:pStyle w:val="PL"/>
      </w:pPr>
      <w:r w:rsidRPr="00F4442C">
        <w:t xml:space="preserve">          $ref: 'TS29122_CommonData.yaml#/components/responses/default'</w:t>
      </w:r>
    </w:p>
    <w:p w14:paraId="0A836A33" w14:textId="77777777" w:rsidR="00E03F4B" w:rsidRPr="00F4442C" w:rsidRDefault="00E03F4B" w:rsidP="00E03F4B">
      <w:pPr>
        <w:pStyle w:val="PL"/>
      </w:pPr>
    </w:p>
    <w:p w14:paraId="6E8DD009" w14:textId="77777777" w:rsidR="00E03F4B" w:rsidRPr="00F4442C" w:rsidRDefault="00E03F4B" w:rsidP="00E03F4B">
      <w:pPr>
        <w:pStyle w:val="PL"/>
        <w:rPr>
          <w:lang w:eastAsia="es-ES"/>
        </w:rPr>
      </w:pPr>
      <w:r w:rsidRPr="00F4442C">
        <w:rPr>
          <w:lang w:eastAsia="es-ES"/>
        </w:rPr>
        <w:t xml:space="preserve">  /</w:t>
      </w:r>
      <w:r w:rsidRPr="00F4442C">
        <w:t>provisionings</w:t>
      </w:r>
      <w:r w:rsidRPr="00F4442C">
        <w:rPr>
          <w:lang w:eastAsia="es-ES"/>
        </w:rPr>
        <w:t>/{provId}:</w:t>
      </w:r>
    </w:p>
    <w:p w14:paraId="5172DB3C" w14:textId="77777777" w:rsidR="00E03F4B" w:rsidRPr="00F4442C" w:rsidRDefault="00E03F4B" w:rsidP="00E03F4B">
      <w:pPr>
        <w:pStyle w:val="PL"/>
        <w:rPr>
          <w:lang w:eastAsia="es-ES"/>
        </w:rPr>
      </w:pPr>
      <w:r w:rsidRPr="00F4442C">
        <w:rPr>
          <w:lang w:eastAsia="es-ES"/>
        </w:rPr>
        <w:t xml:space="preserve">    parameters:</w:t>
      </w:r>
    </w:p>
    <w:p w14:paraId="3E517147" w14:textId="77777777" w:rsidR="00E03F4B" w:rsidRPr="00F4442C" w:rsidRDefault="00E03F4B" w:rsidP="00E03F4B">
      <w:pPr>
        <w:pStyle w:val="PL"/>
        <w:rPr>
          <w:lang w:eastAsia="es-ES"/>
        </w:rPr>
      </w:pPr>
      <w:r w:rsidRPr="00F4442C">
        <w:rPr>
          <w:lang w:eastAsia="es-ES"/>
        </w:rPr>
        <w:t xml:space="preserve">      - name: provId</w:t>
      </w:r>
    </w:p>
    <w:p w14:paraId="55737A85" w14:textId="77777777" w:rsidR="00E03F4B" w:rsidRPr="00F4442C" w:rsidRDefault="00E03F4B" w:rsidP="00E03F4B">
      <w:pPr>
        <w:pStyle w:val="PL"/>
        <w:rPr>
          <w:lang w:eastAsia="es-ES"/>
        </w:rPr>
      </w:pPr>
      <w:r w:rsidRPr="00F4442C">
        <w:rPr>
          <w:lang w:eastAsia="es-ES"/>
        </w:rPr>
        <w:t xml:space="preserve">        in: path</w:t>
      </w:r>
    </w:p>
    <w:p w14:paraId="4A303654" w14:textId="77777777" w:rsidR="00E03F4B" w:rsidRPr="00F4442C" w:rsidRDefault="00E03F4B" w:rsidP="00E03F4B">
      <w:pPr>
        <w:pStyle w:val="PL"/>
        <w:rPr>
          <w:lang w:eastAsia="es-ES"/>
        </w:rPr>
      </w:pPr>
      <w:r w:rsidRPr="00F4442C">
        <w:rPr>
          <w:lang w:eastAsia="es-ES"/>
        </w:rPr>
        <w:t xml:space="preserve">        description: &gt;</w:t>
      </w:r>
    </w:p>
    <w:p w14:paraId="36A11194" w14:textId="77777777" w:rsidR="00E03F4B" w:rsidRPr="00F4442C" w:rsidRDefault="00E03F4B" w:rsidP="00E03F4B">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t>Policy Provisioning resource.</w:t>
      </w:r>
    </w:p>
    <w:p w14:paraId="5C2C252B" w14:textId="77777777" w:rsidR="00E03F4B" w:rsidRPr="00F4442C" w:rsidRDefault="00E03F4B" w:rsidP="00E03F4B">
      <w:pPr>
        <w:pStyle w:val="PL"/>
        <w:rPr>
          <w:lang w:eastAsia="es-ES"/>
        </w:rPr>
      </w:pPr>
      <w:r w:rsidRPr="00F4442C">
        <w:rPr>
          <w:lang w:eastAsia="es-ES"/>
        </w:rPr>
        <w:t xml:space="preserve">        required: true</w:t>
      </w:r>
    </w:p>
    <w:p w14:paraId="249ACAA0" w14:textId="77777777" w:rsidR="00E03F4B" w:rsidRPr="00F4442C" w:rsidRDefault="00E03F4B" w:rsidP="00E03F4B">
      <w:pPr>
        <w:pStyle w:val="PL"/>
        <w:rPr>
          <w:lang w:eastAsia="es-ES"/>
        </w:rPr>
      </w:pPr>
      <w:r w:rsidRPr="00F4442C">
        <w:rPr>
          <w:lang w:eastAsia="es-ES"/>
        </w:rPr>
        <w:t xml:space="preserve">        schema:</w:t>
      </w:r>
    </w:p>
    <w:p w14:paraId="615C1418" w14:textId="77777777" w:rsidR="00E03F4B" w:rsidRPr="00F4442C" w:rsidRDefault="00E03F4B" w:rsidP="00E03F4B">
      <w:pPr>
        <w:pStyle w:val="PL"/>
        <w:rPr>
          <w:lang w:eastAsia="es-ES"/>
        </w:rPr>
      </w:pPr>
      <w:r w:rsidRPr="00F4442C">
        <w:rPr>
          <w:lang w:eastAsia="es-ES"/>
        </w:rPr>
        <w:t xml:space="preserve">          type: string</w:t>
      </w:r>
    </w:p>
    <w:p w14:paraId="247BD0DC" w14:textId="77777777" w:rsidR="00E03F4B" w:rsidRPr="00F4442C" w:rsidRDefault="00E03F4B" w:rsidP="00E03F4B">
      <w:pPr>
        <w:pStyle w:val="PL"/>
        <w:rPr>
          <w:lang w:eastAsia="es-ES"/>
        </w:rPr>
      </w:pPr>
    </w:p>
    <w:p w14:paraId="3D08503A" w14:textId="77777777" w:rsidR="00E03F4B" w:rsidRPr="00F4442C" w:rsidRDefault="00E03F4B" w:rsidP="00E03F4B">
      <w:pPr>
        <w:pStyle w:val="PL"/>
        <w:rPr>
          <w:lang w:eastAsia="es-ES"/>
        </w:rPr>
      </w:pPr>
      <w:r w:rsidRPr="00F4442C">
        <w:rPr>
          <w:lang w:eastAsia="es-ES"/>
        </w:rPr>
        <w:t xml:space="preserve">    get:</w:t>
      </w:r>
    </w:p>
    <w:p w14:paraId="02FAA5C7" w14:textId="77777777" w:rsidR="00E03F4B" w:rsidRPr="00F4442C" w:rsidRDefault="00E03F4B" w:rsidP="00E03F4B">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64B67B90" w14:textId="77777777" w:rsidR="00E03F4B" w:rsidRPr="00F4442C" w:rsidRDefault="00E03F4B" w:rsidP="00E03F4B">
      <w:pPr>
        <w:pStyle w:val="PL"/>
        <w:rPr>
          <w:rFonts w:cs="Courier New"/>
          <w:szCs w:val="16"/>
        </w:rPr>
      </w:pPr>
      <w:r w:rsidRPr="00F4442C">
        <w:rPr>
          <w:rFonts w:cs="Courier New"/>
          <w:szCs w:val="16"/>
        </w:rPr>
        <w:t xml:space="preserve">      operationId: GetInd</w:t>
      </w:r>
      <w:r w:rsidRPr="00F4442C">
        <w:t>PolProv</w:t>
      </w:r>
    </w:p>
    <w:p w14:paraId="47AF2CF7" w14:textId="77777777" w:rsidR="00E03F4B" w:rsidRPr="00F4442C" w:rsidRDefault="00E03F4B" w:rsidP="00E03F4B">
      <w:pPr>
        <w:pStyle w:val="PL"/>
        <w:rPr>
          <w:rFonts w:cs="Courier New"/>
          <w:szCs w:val="16"/>
        </w:rPr>
      </w:pPr>
      <w:r w:rsidRPr="00F4442C">
        <w:rPr>
          <w:rFonts w:cs="Courier New"/>
          <w:szCs w:val="16"/>
        </w:rPr>
        <w:t xml:space="preserve">      tags:</w:t>
      </w:r>
    </w:p>
    <w:p w14:paraId="265CCE8F"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516CFAB9" w14:textId="77777777" w:rsidR="00E03F4B" w:rsidRPr="00F4442C" w:rsidRDefault="00E03F4B" w:rsidP="00E03F4B">
      <w:pPr>
        <w:pStyle w:val="PL"/>
        <w:rPr>
          <w:lang w:eastAsia="es-ES"/>
        </w:rPr>
      </w:pPr>
      <w:r w:rsidRPr="00F4442C">
        <w:rPr>
          <w:lang w:eastAsia="es-ES"/>
        </w:rPr>
        <w:t xml:space="preserve">      responses:</w:t>
      </w:r>
    </w:p>
    <w:p w14:paraId="5CDB5C94" w14:textId="77777777" w:rsidR="00E03F4B" w:rsidRPr="00F4442C" w:rsidRDefault="00E03F4B" w:rsidP="00E03F4B">
      <w:pPr>
        <w:pStyle w:val="PL"/>
        <w:rPr>
          <w:lang w:eastAsia="es-ES"/>
        </w:rPr>
      </w:pPr>
      <w:r w:rsidRPr="00F4442C">
        <w:rPr>
          <w:lang w:eastAsia="es-ES"/>
        </w:rPr>
        <w:t xml:space="preserve">        '200':</w:t>
      </w:r>
    </w:p>
    <w:p w14:paraId="667B7DA5" w14:textId="77777777" w:rsidR="00E03F4B" w:rsidRPr="00F4442C" w:rsidRDefault="00E03F4B" w:rsidP="00E03F4B">
      <w:pPr>
        <w:pStyle w:val="PL"/>
        <w:rPr>
          <w:lang w:eastAsia="es-ES"/>
        </w:rPr>
      </w:pPr>
      <w:r w:rsidRPr="00F4442C">
        <w:rPr>
          <w:lang w:eastAsia="es-ES"/>
        </w:rPr>
        <w:t xml:space="preserve">          description: &gt;</w:t>
      </w:r>
    </w:p>
    <w:p w14:paraId="2A9001A7" w14:textId="77777777" w:rsidR="00E03F4B" w:rsidRPr="00F4442C" w:rsidRDefault="00E03F4B" w:rsidP="00E03F4B">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Policy Provisioning resource shall be returned.</w:t>
      </w:r>
    </w:p>
    <w:p w14:paraId="719C2DEB" w14:textId="77777777" w:rsidR="00E03F4B" w:rsidRPr="00F4442C" w:rsidRDefault="00E03F4B" w:rsidP="00E03F4B">
      <w:pPr>
        <w:pStyle w:val="PL"/>
        <w:rPr>
          <w:lang w:eastAsia="es-ES"/>
        </w:rPr>
      </w:pPr>
      <w:r w:rsidRPr="00F4442C">
        <w:rPr>
          <w:lang w:eastAsia="es-ES"/>
        </w:rPr>
        <w:t xml:space="preserve">          content:</w:t>
      </w:r>
    </w:p>
    <w:p w14:paraId="0F9A90CD" w14:textId="77777777" w:rsidR="00E03F4B" w:rsidRPr="00F4442C" w:rsidRDefault="00E03F4B" w:rsidP="00E03F4B">
      <w:pPr>
        <w:pStyle w:val="PL"/>
        <w:rPr>
          <w:lang w:eastAsia="es-ES"/>
        </w:rPr>
      </w:pPr>
      <w:r w:rsidRPr="00F4442C">
        <w:rPr>
          <w:lang w:eastAsia="es-ES"/>
        </w:rPr>
        <w:t xml:space="preserve">            application/json:</w:t>
      </w:r>
    </w:p>
    <w:p w14:paraId="37B1C8D6" w14:textId="77777777" w:rsidR="00E03F4B" w:rsidRPr="00F4442C" w:rsidRDefault="00E03F4B" w:rsidP="00E03F4B">
      <w:pPr>
        <w:pStyle w:val="PL"/>
        <w:rPr>
          <w:lang w:eastAsia="es-ES"/>
        </w:rPr>
      </w:pPr>
      <w:r w:rsidRPr="00F4442C">
        <w:rPr>
          <w:lang w:eastAsia="es-ES"/>
        </w:rPr>
        <w:t xml:space="preserve">              schema:</w:t>
      </w:r>
    </w:p>
    <w:p w14:paraId="3A7294B5"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58BFAADC" w14:textId="77777777" w:rsidR="00E03F4B" w:rsidRPr="00F4442C" w:rsidRDefault="00E03F4B" w:rsidP="00E03F4B">
      <w:pPr>
        <w:pStyle w:val="PL"/>
      </w:pPr>
      <w:r w:rsidRPr="00F4442C">
        <w:t xml:space="preserve">        '307':</w:t>
      </w:r>
    </w:p>
    <w:p w14:paraId="4C0AA239"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4EFE388D" w14:textId="77777777" w:rsidR="00E03F4B" w:rsidRPr="00F4442C" w:rsidRDefault="00E03F4B" w:rsidP="00E03F4B">
      <w:pPr>
        <w:pStyle w:val="PL"/>
      </w:pPr>
      <w:r w:rsidRPr="00F4442C">
        <w:t xml:space="preserve">        '308':</w:t>
      </w:r>
    </w:p>
    <w:p w14:paraId="09CC5CE2"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0013ED8C" w14:textId="77777777" w:rsidR="00E03F4B" w:rsidRPr="00F4442C" w:rsidRDefault="00E03F4B" w:rsidP="00E03F4B">
      <w:pPr>
        <w:pStyle w:val="PL"/>
        <w:rPr>
          <w:lang w:eastAsia="es-ES"/>
        </w:rPr>
      </w:pPr>
      <w:r w:rsidRPr="00F4442C">
        <w:rPr>
          <w:lang w:eastAsia="es-ES"/>
        </w:rPr>
        <w:t xml:space="preserve">        '400':</w:t>
      </w:r>
    </w:p>
    <w:p w14:paraId="178CC41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E4C657B" w14:textId="77777777" w:rsidR="00E03F4B" w:rsidRPr="00F4442C" w:rsidRDefault="00E03F4B" w:rsidP="00E03F4B">
      <w:pPr>
        <w:pStyle w:val="PL"/>
        <w:rPr>
          <w:lang w:eastAsia="es-ES"/>
        </w:rPr>
      </w:pPr>
      <w:r w:rsidRPr="00F4442C">
        <w:rPr>
          <w:lang w:eastAsia="es-ES"/>
        </w:rPr>
        <w:t xml:space="preserve">        '401':</w:t>
      </w:r>
    </w:p>
    <w:p w14:paraId="23DDD1C2"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FC4B7FF" w14:textId="77777777" w:rsidR="00E03F4B" w:rsidRPr="00F4442C" w:rsidRDefault="00E03F4B" w:rsidP="00E03F4B">
      <w:pPr>
        <w:pStyle w:val="PL"/>
        <w:rPr>
          <w:lang w:eastAsia="es-ES"/>
        </w:rPr>
      </w:pPr>
      <w:r w:rsidRPr="00F4442C">
        <w:rPr>
          <w:lang w:eastAsia="es-ES"/>
        </w:rPr>
        <w:t xml:space="preserve">        '403':</w:t>
      </w:r>
    </w:p>
    <w:p w14:paraId="08D35B9A"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2F6DCBA2" w14:textId="77777777" w:rsidR="00E03F4B" w:rsidRPr="00F4442C" w:rsidRDefault="00E03F4B" w:rsidP="00E03F4B">
      <w:pPr>
        <w:pStyle w:val="PL"/>
        <w:rPr>
          <w:lang w:eastAsia="es-ES"/>
        </w:rPr>
      </w:pPr>
      <w:r w:rsidRPr="00F4442C">
        <w:rPr>
          <w:lang w:eastAsia="es-ES"/>
        </w:rPr>
        <w:t xml:space="preserve">        '404':</w:t>
      </w:r>
    </w:p>
    <w:p w14:paraId="2229D188"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3958136A" w14:textId="77777777" w:rsidR="00E03F4B" w:rsidRPr="00F4442C" w:rsidRDefault="00E03F4B" w:rsidP="00E03F4B">
      <w:pPr>
        <w:pStyle w:val="PL"/>
        <w:rPr>
          <w:lang w:eastAsia="es-ES"/>
        </w:rPr>
      </w:pPr>
      <w:r w:rsidRPr="00F4442C">
        <w:rPr>
          <w:lang w:eastAsia="es-ES"/>
        </w:rPr>
        <w:t xml:space="preserve">        '406':</w:t>
      </w:r>
    </w:p>
    <w:p w14:paraId="02EDAE84"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734CABBB" w14:textId="77777777" w:rsidR="00E03F4B" w:rsidRPr="00F4442C" w:rsidRDefault="00E03F4B" w:rsidP="00E03F4B">
      <w:pPr>
        <w:pStyle w:val="PL"/>
        <w:rPr>
          <w:lang w:eastAsia="es-ES"/>
        </w:rPr>
      </w:pPr>
      <w:r w:rsidRPr="00F4442C">
        <w:rPr>
          <w:lang w:eastAsia="es-ES"/>
        </w:rPr>
        <w:t xml:space="preserve">        '429':</w:t>
      </w:r>
    </w:p>
    <w:p w14:paraId="5F65247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4634B9A1" w14:textId="77777777" w:rsidR="00E03F4B" w:rsidRPr="00F4442C" w:rsidRDefault="00E03F4B" w:rsidP="00E03F4B">
      <w:pPr>
        <w:pStyle w:val="PL"/>
        <w:rPr>
          <w:lang w:eastAsia="es-ES"/>
        </w:rPr>
      </w:pPr>
      <w:r w:rsidRPr="00F4442C">
        <w:rPr>
          <w:lang w:eastAsia="es-ES"/>
        </w:rPr>
        <w:t xml:space="preserve">        '500':</w:t>
      </w:r>
    </w:p>
    <w:p w14:paraId="6FC22B81"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070BE1C9" w14:textId="77777777" w:rsidR="00E03F4B" w:rsidRPr="00F4442C" w:rsidRDefault="00E03F4B" w:rsidP="00E03F4B">
      <w:pPr>
        <w:pStyle w:val="PL"/>
        <w:rPr>
          <w:lang w:eastAsia="es-ES"/>
        </w:rPr>
      </w:pPr>
      <w:r w:rsidRPr="00F4442C">
        <w:rPr>
          <w:lang w:eastAsia="es-ES"/>
        </w:rPr>
        <w:t xml:space="preserve">        '503':</w:t>
      </w:r>
    </w:p>
    <w:p w14:paraId="6DE1A17A"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03FCADC6" w14:textId="77777777" w:rsidR="00E03F4B" w:rsidRPr="00F4442C" w:rsidRDefault="00E03F4B" w:rsidP="00E03F4B">
      <w:pPr>
        <w:pStyle w:val="PL"/>
        <w:rPr>
          <w:lang w:eastAsia="es-ES"/>
        </w:rPr>
      </w:pPr>
      <w:r w:rsidRPr="00F4442C">
        <w:rPr>
          <w:lang w:eastAsia="es-ES"/>
        </w:rPr>
        <w:t xml:space="preserve">        default:</w:t>
      </w:r>
    </w:p>
    <w:p w14:paraId="0FA34080"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04EE317D" w14:textId="77777777" w:rsidR="00E03F4B" w:rsidRPr="00F4442C" w:rsidRDefault="00E03F4B" w:rsidP="00E03F4B">
      <w:pPr>
        <w:pStyle w:val="PL"/>
        <w:rPr>
          <w:lang w:eastAsia="es-ES"/>
        </w:rPr>
      </w:pPr>
    </w:p>
    <w:p w14:paraId="40ED4AB9" w14:textId="77777777" w:rsidR="00E03F4B" w:rsidRPr="00F4442C" w:rsidRDefault="00E03F4B" w:rsidP="00E03F4B">
      <w:pPr>
        <w:pStyle w:val="PL"/>
        <w:rPr>
          <w:lang w:eastAsia="es-ES"/>
        </w:rPr>
      </w:pPr>
      <w:r w:rsidRPr="00F4442C">
        <w:rPr>
          <w:lang w:eastAsia="es-ES"/>
        </w:rPr>
        <w:t xml:space="preserve">    put:</w:t>
      </w:r>
    </w:p>
    <w:p w14:paraId="6A586B87"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5D220F74" w14:textId="77777777" w:rsidR="00E03F4B" w:rsidRPr="00F4442C" w:rsidRDefault="00E03F4B" w:rsidP="00E03F4B">
      <w:pPr>
        <w:pStyle w:val="PL"/>
        <w:rPr>
          <w:rFonts w:cs="Courier New"/>
          <w:szCs w:val="16"/>
        </w:rPr>
      </w:pPr>
      <w:r w:rsidRPr="00F4442C">
        <w:rPr>
          <w:rFonts w:cs="Courier New"/>
          <w:szCs w:val="16"/>
        </w:rPr>
        <w:t xml:space="preserve">      operationId: UpdateInd</w:t>
      </w:r>
      <w:r w:rsidRPr="00F4442C">
        <w:t>DPolProv</w:t>
      </w:r>
    </w:p>
    <w:p w14:paraId="7EB7C72E" w14:textId="77777777" w:rsidR="00E03F4B" w:rsidRPr="00F4442C" w:rsidRDefault="00E03F4B" w:rsidP="00E03F4B">
      <w:pPr>
        <w:pStyle w:val="PL"/>
        <w:rPr>
          <w:rFonts w:cs="Courier New"/>
          <w:szCs w:val="16"/>
        </w:rPr>
      </w:pPr>
      <w:r w:rsidRPr="00F4442C">
        <w:rPr>
          <w:rFonts w:cs="Courier New"/>
          <w:szCs w:val="16"/>
        </w:rPr>
        <w:t xml:space="preserve">      tags:</w:t>
      </w:r>
    </w:p>
    <w:p w14:paraId="6B611B15"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0758D9B6" w14:textId="77777777" w:rsidR="00E03F4B" w:rsidRPr="00F4442C" w:rsidRDefault="00E03F4B" w:rsidP="00E03F4B">
      <w:pPr>
        <w:pStyle w:val="PL"/>
      </w:pPr>
      <w:r w:rsidRPr="00F4442C">
        <w:t xml:space="preserve">      requestBody:</w:t>
      </w:r>
    </w:p>
    <w:p w14:paraId="76A4CFF0" w14:textId="77777777" w:rsidR="00E03F4B" w:rsidRPr="00F4442C" w:rsidRDefault="00E03F4B" w:rsidP="00E03F4B">
      <w:pPr>
        <w:pStyle w:val="PL"/>
      </w:pPr>
      <w:r w:rsidRPr="00F4442C">
        <w:t xml:space="preserve">        required: true</w:t>
      </w:r>
    </w:p>
    <w:p w14:paraId="2BCA2C90" w14:textId="77777777" w:rsidR="00E03F4B" w:rsidRPr="00F4442C" w:rsidRDefault="00E03F4B" w:rsidP="00E03F4B">
      <w:pPr>
        <w:pStyle w:val="PL"/>
      </w:pPr>
      <w:r w:rsidRPr="00F4442C">
        <w:t xml:space="preserve">        content:</w:t>
      </w:r>
    </w:p>
    <w:p w14:paraId="061C6C41" w14:textId="77777777" w:rsidR="00E03F4B" w:rsidRPr="00F4442C" w:rsidRDefault="00E03F4B" w:rsidP="00E03F4B">
      <w:pPr>
        <w:pStyle w:val="PL"/>
      </w:pPr>
      <w:r w:rsidRPr="00F4442C">
        <w:t xml:space="preserve">          application/json:</w:t>
      </w:r>
    </w:p>
    <w:p w14:paraId="0B71A839" w14:textId="77777777" w:rsidR="00E03F4B" w:rsidRPr="00F4442C" w:rsidRDefault="00E03F4B" w:rsidP="00E03F4B">
      <w:pPr>
        <w:pStyle w:val="PL"/>
      </w:pPr>
      <w:r w:rsidRPr="00F4442C">
        <w:t xml:space="preserve">            schema:</w:t>
      </w:r>
    </w:p>
    <w:p w14:paraId="224F4570"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56278C0A" w14:textId="77777777" w:rsidR="00E03F4B" w:rsidRPr="00F4442C" w:rsidRDefault="00E03F4B" w:rsidP="00E03F4B">
      <w:pPr>
        <w:pStyle w:val="PL"/>
        <w:rPr>
          <w:lang w:eastAsia="es-ES"/>
        </w:rPr>
      </w:pPr>
      <w:r w:rsidRPr="00F4442C">
        <w:rPr>
          <w:lang w:eastAsia="es-ES"/>
        </w:rPr>
        <w:t xml:space="preserve">      responses:</w:t>
      </w:r>
    </w:p>
    <w:p w14:paraId="463437DF" w14:textId="77777777" w:rsidR="00E03F4B" w:rsidRPr="00F4442C" w:rsidRDefault="00E03F4B" w:rsidP="00E03F4B">
      <w:pPr>
        <w:pStyle w:val="PL"/>
      </w:pPr>
      <w:r w:rsidRPr="00F4442C">
        <w:t xml:space="preserve">        '200':</w:t>
      </w:r>
    </w:p>
    <w:p w14:paraId="5C50307D" w14:textId="77777777" w:rsidR="00E03F4B" w:rsidRPr="00F4442C" w:rsidRDefault="00E03F4B" w:rsidP="00E03F4B">
      <w:pPr>
        <w:pStyle w:val="PL"/>
        <w:rPr>
          <w:lang w:eastAsia="zh-CN"/>
        </w:rPr>
      </w:pPr>
      <w:r w:rsidRPr="00F4442C">
        <w:t xml:space="preserve">          description: </w:t>
      </w:r>
      <w:r w:rsidRPr="00F4442C">
        <w:rPr>
          <w:lang w:eastAsia="zh-CN"/>
        </w:rPr>
        <w:t>&gt;</w:t>
      </w:r>
    </w:p>
    <w:p w14:paraId="0B611A62"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updated and a</w:t>
      </w:r>
    </w:p>
    <w:p w14:paraId="273DD574" w14:textId="77777777" w:rsidR="00E03F4B" w:rsidRPr="00F4442C" w:rsidRDefault="00E03F4B" w:rsidP="00E03F4B">
      <w:pPr>
        <w:pStyle w:val="PL"/>
      </w:pPr>
      <w:r w:rsidRPr="00F4442C">
        <w:t xml:space="preserve">            representation of the updated resource shall be returned in the response body.</w:t>
      </w:r>
    </w:p>
    <w:p w14:paraId="0A32914B" w14:textId="77777777" w:rsidR="00E03F4B" w:rsidRPr="00F4442C" w:rsidRDefault="00E03F4B" w:rsidP="00E03F4B">
      <w:pPr>
        <w:pStyle w:val="PL"/>
      </w:pPr>
      <w:r w:rsidRPr="00F4442C">
        <w:t xml:space="preserve">          content:</w:t>
      </w:r>
    </w:p>
    <w:p w14:paraId="50FCAF08" w14:textId="77777777" w:rsidR="00E03F4B" w:rsidRPr="00F4442C" w:rsidRDefault="00E03F4B" w:rsidP="00E03F4B">
      <w:pPr>
        <w:pStyle w:val="PL"/>
      </w:pPr>
      <w:r w:rsidRPr="00F4442C">
        <w:t xml:space="preserve">            application/json:</w:t>
      </w:r>
    </w:p>
    <w:p w14:paraId="08D39602" w14:textId="77777777" w:rsidR="00E03F4B" w:rsidRPr="00F4442C" w:rsidRDefault="00E03F4B" w:rsidP="00E03F4B">
      <w:pPr>
        <w:pStyle w:val="PL"/>
      </w:pPr>
      <w:r w:rsidRPr="00F4442C">
        <w:t xml:space="preserve">              schema:</w:t>
      </w:r>
    </w:p>
    <w:p w14:paraId="382E84DF"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6BAC370D" w14:textId="77777777" w:rsidR="00E03F4B" w:rsidRPr="00F4442C" w:rsidRDefault="00E03F4B" w:rsidP="00E03F4B">
      <w:pPr>
        <w:pStyle w:val="PL"/>
        <w:rPr>
          <w:lang w:eastAsia="es-ES"/>
        </w:rPr>
      </w:pPr>
      <w:r w:rsidRPr="00F4442C">
        <w:rPr>
          <w:lang w:eastAsia="es-ES"/>
        </w:rPr>
        <w:t xml:space="preserve">        '204':</w:t>
      </w:r>
    </w:p>
    <w:p w14:paraId="48C8D7F9" w14:textId="77777777" w:rsidR="00E03F4B" w:rsidRPr="00F4442C" w:rsidRDefault="00E03F4B" w:rsidP="00E03F4B">
      <w:pPr>
        <w:pStyle w:val="PL"/>
        <w:rPr>
          <w:lang w:eastAsia="zh-CN"/>
        </w:rPr>
      </w:pPr>
      <w:r w:rsidRPr="00F4442C">
        <w:rPr>
          <w:lang w:eastAsia="es-ES"/>
        </w:rPr>
        <w:lastRenderedPageBreak/>
        <w:t xml:space="preserve">          description: </w:t>
      </w:r>
      <w:r w:rsidRPr="00F4442C">
        <w:rPr>
          <w:lang w:eastAsia="zh-CN"/>
        </w:rPr>
        <w:t>&gt;</w:t>
      </w:r>
    </w:p>
    <w:p w14:paraId="5C1234CF"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updated and no</w:t>
      </w:r>
    </w:p>
    <w:p w14:paraId="4180E2BC" w14:textId="77777777" w:rsidR="00E03F4B" w:rsidRPr="00F4442C" w:rsidRDefault="00E03F4B" w:rsidP="00E03F4B">
      <w:pPr>
        <w:pStyle w:val="PL"/>
      </w:pPr>
      <w:r w:rsidRPr="00F4442C">
        <w:t xml:space="preserve">            content is returned in the response body.</w:t>
      </w:r>
    </w:p>
    <w:p w14:paraId="0887119B" w14:textId="77777777" w:rsidR="00E03F4B" w:rsidRPr="00F4442C" w:rsidRDefault="00E03F4B" w:rsidP="00E03F4B">
      <w:pPr>
        <w:pStyle w:val="PL"/>
      </w:pPr>
      <w:r w:rsidRPr="00F4442C">
        <w:t xml:space="preserve">        '307':</w:t>
      </w:r>
    </w:p>
    <w:p w14:paraId="40BB097A"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62676090" w14:textId="77777777" w:rsidR="00E03F4B" w:rsidRPr="00F4442C" w:rsidRDefault="00E03F4B" w:rsidP="00E03F4B">
      <w:pPr>
        <w:pStyle w:val="PL"/>
      </w:pPr>
      <w:r w:rsidRPr="00F4442C">
        <w:t xml:space="preserve">        '308':</w:t>
      </w:r>
    </w:p>
    <w:p w14:paraId="32F06CF3"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4C906AB0" w14:textId="77777777" w:rsidR="00E03F4B" w:rsidRPr="00F4442C" w:rsidRDefault="00E03F4B" w:rsidP="00E03F4B">
      <w:pPr>
        <w:pStyle w:val="PL"/>
        <w:rPr>
          <w:lang w:eastAsia="es-ES"/>
        </w:rPr>
      </w:pPr>
      <w:r w:rsidRPr="00F4442C">
        <w:rPr>
          <w:lang w:eastAsia="es-ES"/>
        </w:rPr>
        <w:t xml:space="preserve">        '400':</w:t>
      </w:r>
    </w:p>
    <w:p w14:paraId="5B59B58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1B96FDB4" w14:textId="77777777" w:rsidR="00E03F4B" w:rsidRPr="00F4442C" w:rsidRDefault="00E03F4B" w:rsidP="00E03F4B">
      <w:pPr>
        <w:pStyle w:val="PL"/>
        <w:rPr>
          <w:lang w:eastAsia="es-ES"/>
        </w:rPr>
      </w:pPr>
      <w:r w:rsidRPr="00F4442C">
        <w:rPr>
          <w:lang w:eastAsia="es-ES"/>
        </w:rPr>
        <w:t xml:space="preserve">        '401':</w:t>
      </w:r>
    </w:p>
    <w:p w14:paraId="0A8F9233"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40E85DA8" w14:textId="77777777" w:rsidR="00E03F4B" w:rsidRPr="00F4442C" w:rsidRDefault="00E03F4B" w:rsidP="00E03F4B">
      <w:pPr>
        <w:pStyle w:val="PL"/>
        <w:rPr>
          <w:lang w:eastAsia="es-ES"/>
        </w:rPr>
      </w:pPr>
      <w:r w:rsidRPr="00F4442C">
        <w:rPr>
          <w:lang w:eastAsia="es-ES"/>
        </w:rPr>
        <w:t xml:space="preserve">        '403':</w:t>
      </w:r>
    </w:p>
    <w:p w14:paraId="2D5DD98A"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46F3F01" w14:textId="77777777" w:rsidR="00E03F4B" w:rsidRPr="00F4442C" w:rsidRDefault="00E03F4B" w:rsidP="00E03F4B">
      <w:pPr>
        <w:pStyle w:val="PL"/>
        <w:rPr>
          <w:lang w:eastAsia="es-ES"/>
        </w:rPr>
      </w:pPr>
      <w:r w:rsidRPr="00F4442C">
        <w:rPr>
          <w:lang w:eastAsia="es-ES"/>
        </w:rPr>
        <w:t xml:space="preserve">        '404':</w:t>
      </w:r>
    </w:p>
    <w:p w14:paraId="3AD0C1D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75A9ED1C" w14:textId="77777777" w:rsidR="00E03F4B" w:rsidRPr="00F4442C" w:rsidRDefault="00E03F4B" w:rsidP="00E03F4B">
      <w:pPr>
        <w:pStyle w:val="PL"/>
        <w:rPr>
          <w:lang w:eastAsia="es-ES"/>
        </w:rPr>
      </w:pPr>
      <w:r w:rsidRPr="00F4442C">
        <w:rPr>
          <w:lang w:eastAsia="es-ES"/>
        </w:rPr>
        <w:t xml:space="preserve">        '406':</w:t>
      </w:r>
    </w:p>
    <w:p w14:paraId="12FA435C"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25F6E163" w14:textId="77777777" w:rsidR="00E03F4B" w:rsidRPr="00F4442C" w:rsidRDefault="00E03F4B" w:rsidP="00E03F4B">
      <w:pPr>
        <w:pStyle w:val="PL"/>
        <w:rPr>
          <w:lang w:eastAsia="es-ES"/>
        </w:rPr>
      </w:pPr>
      <w:r w:rsidRPr="00F4442C">
        <w:rPr>
          <w:lang w:eastAsia="es-ES"/>
        </w:rPr>
        <w:t xml:space="preserve">        '429':</w:t>
      </w:r>
    </w:p>
    <w:p w14:paraId="0B3158F4"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7F2E2EC7" w14:textId="77777777" w:rsidR="00E03F4B" w:rsidRPr="00F4442C" w:rsidRDefault="00E03F4B" w:rsidP="00E03F4B">
      <w:pPr>
        <w:pStyle w:val="PL"/>
        <w:rPr>
          <w:lang w:eastAsia="es-ES"/>
        </w:rPr>
      </w:pPr>
      <w:r w:rsidRPr="00F4442C">
        <w:rPr>
          <w:lang w:eastAsia="es-ES"/>
        </w:rPr>
        <w:t xml:space="preserve">        '500':</w:t>
      </w:r>
    </w:p>
    <w:p w14:paraId="29C5739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16F045E5" w14:textId="77777777" w:rsidR="00E03F4B" w:rsidRPr="00F4442C" w:rsidRDefault="00E03F4B" w:rsidP="00E03F4B">
      <w:pPr>
        <w:pStyle w:val="PL"/>
        <w:rPr>
          <w:lang w:eastAsia="es-ES"/>
        </w:rPr>
      </w:pPr>
      <w:r w:rsidRPr="00F4442C">
        <w:rPr>
          <w:lang w:eastAsia="es-ES"/>
        </w:rPr>
        <w:t xml:space="preserve">        '503':</w:t>
      </w:r>
    </w:p>
    <w:p w14:paraId="1AB61419"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562DB582" w14:textId="77777777" w:rsidR="00E03F4B" w:rsidRPr="00F4442C" w:rsidRDefault="00E03F4B" w:rsidP="00E03F4B">
      <w:pPr>
        <w:pStyle w:val="PL"/>
        <w:rPr>
          <w:lang w:eastAsia="es-ES"/>
        </w:rPr>
      </w:pPr>
      <w:r w:rsidRPr="00F4442C">
        <w:rPr>
          <w:lang w:eastAsia="es-ES"/>
        </w:rPr>
        <w:t xml:space="preserve">        default:</w:t>
      </w:r>
    </w:p>
    <w:p w14:paraId="32991F6F"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3757ABAF" w14:textId="77777777" w:rsidR="00E03F4B" w:rsidRPr="00F4442C" w:rsidRDefault="00E03F4B" w:rsidP="00E03F4B">
      <w:pPr>
        <w:pStyle w:val="PL"/>
        <w:rPr>
          <w:lang w:eastAsia="es-ES"/>
        </w:rPr>
      </w:pPr>
    </w:p>
    <w:p w14:paraId="3962218E" w14:textId="77777777" w:rsidR="00E03F4B" w:rsidRPr="00F4442C" w:rsidRDefault="00E03F4B" w:rsidP="00E03F4B">
      <w:pPr>
        <w:pStyle w:val="PL"/>
        <w:rPr>
          <w:lang w:eastAsia="es-ES"/>
        </w:rPr>
      </w:pPr>
      <w:r w:rsidRPr="00F4442C">
        <w:rPr>
          <w:lang w:eastAsia="es-ES"/>
        </w:rPr>
        <w:t xml:space="preserve">    patch:</w:t>
      </w:r>
    </w:p>
    <w:p w14:paraId="04AE1B48"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265952B4" w14:textId="77777777" w:rsidR="00E03F4B" w:rsidRPr="00F4442C" w:rsidRDefault="00E03F4B" w:rsidP="00E03F4B">
      <w:pPr>
        <w:pStyle w:val="PL"/>
        <w:rPr>
          <w:rFonts w:cs="Courier New"/>
          <w:szCs w:val="16"/>
        </w:rPr>
      </w:pPr>
      <w:r w:rsidRPr="00F4442C">
        <w:rPr>
          <w:rFonts w:cs="Courier New"/>
          <w:szCs w:val="16"/>
        </w:rPr>
        <w:t xml:space="preserve">      operationId: ModifyInd</w:t>
      </w:r>
      <w:r w:rsidRPr="00F4442C">
        <w:t>PolProv</w:t>
      </w:r>
    </w:p>
    <w:p w14:paraId="4BC68A0C" w14:textId="77777777" w:rsidR="00E03F4B" w:rsidRPr="00F4442C" w:rsidRDefault="00E03F4B" w:rsidP="00E03F4B">
      <w:pPr>
        <w:pStyle w:val="PL"/>
        <w:rPr>
          <w:rFonts w:cs="Courier New"/>
          <w:szCs w:val="16"/>
        </w:rPr>
      </w:pPr>
      <w:r w:rsidRPr="00F4442C">
        <w:rPr>
          <w:rFonts w:cs="Courier New"/>
          <w:szCs w:val="16"/>
        </w:rPr>
        <w:t xml:space="preserve">      tags:</w:t>
      </w:r>
    </w:p>
    <w:p w14:paraId="1AAAD337"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2675AB31" w14:textId="77777777" w:rsidR="00E03F4B" w:rsidRPr="00F4442C" w:rsidRDefault="00E03F4B" w:rsidP="00E03F4B">
      <w:pPr>
        <w:pStyle w:val="PL"/>
      </w:pPr>
      <w:r w:rsidRPr="00F4442C">
        <w:t xml:space="preserve">      requestBody:</w:t>
      </w:r>
    </w:p>
    <w:p w14:paraId="0B3531D9" w14:textId="77777777" w:rsidR="00E03F4B" w:rsidRPr="00F4442C" w:rsidRDefault="00E03F4B" w:rsidP="00E03F4B">
      <w:pPr>
        <w:pStyle w:val="PL"/>
      </w:pPr>
      <w:r w:rsidRPr="00F4442C">
        <w:t xml:space="preserve">        required: true</w:t>
      </w:r>
    </w:p>
    <w:p w14:paraId="12C60A68" w14:textId="77777777" w:rsidR="00E03F4B" w:rsidRPr="00F4442C" w:rsidRDefault="00E03F4B" w:rsidP="00E03F4B">
      <w:pPr>
        <w:pStyle w:val="PL"/>
      </w:pPr>
      <w:r w:rsidRPr="00F4442C">
        <w:t xml:space="preserve">        content:</w:t>
      </w:r>
    </w:p>
    <w:p w14:paraId="5289F093" w14:textId="77777777" w:rsidR="00E03F4B" w:rsidRPr="00F4442C" w:rsidRDefault="00E03F4B" w:rsidP="00E03F4B">
      <w:pPr>
        <w:pStyle w:val="PL"/>
        <w:rPr>
          <w:lang w:val="en-US"/>
        </w:rPr>
      </w:pPr>
      <w:r w:rsidRPr="00F4442C">
        <w:rPr>
          <w:lang w:val="en-US"/>
        </w:rPr>
        <w:t xml:space="preserve">          application/merge-patch+json:</w:t>
      </w:r>
    </w:p>
    <w:p w14:paraId="10DF2B78" w14:textId="77777777" w:rsidR="00E03F4B" w:rsidRPr="00F4442C" w:rsidRDefault="00E03F4B" w:rsidP="00E03F4B">
      <w:pPr>
        <w:pStyle w:val="PL"/>
      </w:pPr>
      <w:r w:rsidRPr="00F4442C">
        <w:t xml:space="preserve">            schema:</w:t>
      </w:r>
    </w:p>
    <w:p w14:paraId="5C935BEE" w14:textId="77777777" w:rsidR="00E03F4B" w:rsidRPr="00F4442C" w:rsidRDefault="00E03F4B" w:rsidP="00E03F4B">
      <w:pPr>
        <w:pStyle w:val="PL"/>
        <w:rPr>
          <w:lang w:eastAsia="es-ES"/>
        </w:rPr>
      </w:pPr>
      <w:r w:rsidRPr="00F4442C">
        <w:rPr>
          <w:lang w:eastAsia="es-ES"/>
        </w:rPr>
        <w:t xml:space="preserve">              $ref: '#/components/schemas/</w:t>
      </w:r>
      <w:r w:rsidRPr="00F4442C">
        <w:t>PolicyProvPatch</w:t>
      </w:r>
      <w:r w:rsidRPr="00F4442C">
        <w:rPr>
          <w:lang w:eastAsia="es-ES"/>
        </w:rPr>
        <w:t>'</w:t>
      </w:r>
    </w:p>
    <w:p w14:paraId="1C3AA24A" w14:textId="77777777" w:rsidR="00E03F4B" w:rsidRPr="00F4442C" w:rsidRDefault="00E03F4B" w:rsidP="00E03F4B">
      <w:pPr>
        <w:pStyle w:val="PL"/>
        <w:rPr>
          <w:lang w:eastAsia="es-ES"/>
        </w:rPr>
      </w:pPr>
      <w:r w:rsidRPr="00F4442C">
        <w:rPr>
          <w:lang w:eastAsia="es-ES"/>
        </w:rPr>
        <w:t xml:space="preserve">      responses:</w:t>
      </w:r>
    </w:p>
    <w:p w14:paraId="1070A8C8" w14:textId="77777777" w:rsidR="00E03F4B" w:rsidRPr="00F4442C" w:rsidRDefault="00E03F4B" w:rsidP="00E03F4B">
      <w:pPr>
        <w:pStyle w:val="PL"/>
      </w:pPr>
      <w:r w:rsidRPr="00F4442C">
        <w:t xml:space="preserve">        '200':</w:t>
      </w:r>
    </w:p>
    <w:p w14:paraId="4D07C777" w14:textId="77777777" w:rsidR="00E03F4B" w:rsidRPr="00F4442C" w:rsidRDefault="00E03F4B" w:rsidP="00E03F4B">
      <w:pPr>
        <w:pStyle w:val="PL"/>
        <w:rPr>
          <w:lang w:eastAsia="zh-CN"/>
        </w:rPr>
      </w:pPr>
      <w:r w:rsidRPr="00F4442C">
        <w:t xml:space="preserve">          description: </w:t>
      </w:r>
      <w:r w:rsidRPr="00F4442C">
        <w:rPr>
          <w:lang w:eastAsia="zh-CN"/>
        </w:rPr>
        <w:t>&gt;</w:t>
      </w:r>
    </w:p>
    <w:p w14:paraId="3E7BECA8"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modified and a</w:t>
      </w:r>
    </w:p>
    <w:p w14:paraId="3332CD5D" w14:textId="77777777" w:rsidR="00E03F4B" w:rsidRPr="00F4442C" w:rsidRDefault="00E03F4B" w:rsidP="00E03F4B">
      <w:pPr>
        <w:pStyle w:val="PL"/>
      </w:pPr>
      <w:r w:rsidRPr="00F4442C">
        <w:t xml:space="preserve">            representation of the updated resource shall be returned in the response body.</w:t>
      </w:r>
    </w:p>
    <w:p w14:paraId="3EFD2494" w14:textId="77777777" w:rsidR="00E03F4B" w:rsidRPr="00F4442C" w:rsidRDefault="00E03F4B" w:rsidP="00E03F4B">
      <w:pPr>
        <w:pStyle w:val="PL"/>
      </w:pPr>
      <w:r w:rsidRPr="00F4442C">
        <w:t xml:space="preserve">          content:</w:t>
      </w:r>
    </w:p>
    <w:p w14:paraId="107119A9" w14:textId="77777777" w:rsidR="00E03F4B" w:rsidRPr="00F4442C" w:rsidRDefault="00E03F4B" w:rsidP="00E03F4B">
      <w:pPr>
        <w:pStyle w:val="PL"/>
      </w:pPr>
      <w:r w:rsidRPr="00F4442C">
        <w:t xml:space="preserve">            application/json:</w:t>
      </w:r>
    </w:p>
    <w:p w14:paraId="5DF21E57" w14:textId="77777777" w:rsidR="00E03F4B" w:rsidRPr="00F4442C" w:rsidRDefault="00E03F4B" w:rsidP="00E03F4B">
      <w:pPr>
        <w:pStyle w:val="PL"/>
      </w:pPr>
      <w:r w:rsidRPr="00F4442C">
        <w:t xml:space="preserve">              schema:</w:t>
      </w:r>
    </w:p>
    <w:p w14:paraId="2C82E76B"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34F4B85B" w14:textId="77777777" w:rsidR="00E03F4B" w:rsidRPr="00F4442C" w:rsidRDefault="00E03F4B" w:rsidP="00E03F4B">
      <w:pPr>
        <w:pStyle w:val="PL"/>
        <w:rPr>
          <w:lang w:eastAsia="es-ES"/>
        </w:rPr>
      </w:pPr>
      <w:r w:rsidRPr="00F4442C">
        <w:rPr>
          <w:lang w:eastAsia="es-ES"/>
        </w:rPr>
        <w:t xml:space="preserve">        '204':</w:t>
      </w:r>
    </w:p>
    <w:p w14:paraId="2B5155A6"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6A4F8BEE"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modified and no</w:t>
      </w:r>
    </w:p>
    <w:p w14:paraId="08B8265F" w14:textId="77777777" w:rsidR="00E03F4B" w:rsidRPr="00F4442C" w:rsidRDefault="00E03F4B" w:rsidP="00E03F4B">
      <w:pPr>
        <w:pStyle w:val="PL"/>
      </w:pPr>
      <w:r w:rsidRPr="00F4442C">
        <w:t xml:space="preserve">            content is returned in the response body.</w:t>
      </w:r>
    </w:p>
    <w:p w14:paraId="1BA4B61F" w14:textId="77777777" w:rsidR="00E03F4B" w:rsidRPr="00F4442C" w:rsidRDefault="00E03F4B" w:rsidP="00E03F4B">
      <w:pPr>
        <w:pStyle w:val="PL"/>
      </w:pPr>
      <w:r w:rsidRPr="00F4442C">
        <w:t xml:space="preserve">        '307':</w:t>
      </w:r>
    </w:p>
    <w:p w14:paraId="18EB922A"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20531300" w14:textId="77777777" w:rsidR="00E03F4B" w:rsidRPr="00F4442C" w:rsidRDefault="00E03F4B" w:rsidP="00E03F4B">
      <w:pPr>
        <w:pStyle w:val="PL"/>
      </w:pPr>
      <w:r w:rsidRPr="00F4442C">
        <w:t xml:space="preserve">        '308':</w:t>
      </w:r>
    </w:p>
    <w:p w14:paraId="2E0CB441"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386BDF81" w14:textId="77777777" w:rsidR="00E03F4B" w:rsidRPr="00F4442C" w:rsidRDefault="00E03F4B" w:rsidP="00E03F4B">
      <w:pPr>
        <w:pStyle w:val="PL"/>
        <w:rPr>
          <w:lang w:eastAsia="es-ES"/>
        </w:rPr>
      </w:pPr>
      <w:r w:rsidRPr="00F4442C">
        <w:rPr>
          <w:lang w:eastAsia="es-ES"/>
        </w:rPr>
        <w:t xml:space="preserve">        '400':</w:t>
      </w:r>
    </w:p>
    <w:p w14:paraId="1D6A330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E3555BD" w14:textId="77777777" w:rsidR="00E03F4B" w:rsidRPr="00F4442C" w:rsidRDefault="00E03F4B" w:rsidP="00E03F4B">
      <w:pPr>
        <w:pStyle w:val="PL"/>
        <w:rPr>
          <w:lang w:eastAsia="es-ES"/>
        </w:rPr>
      </w:pPr>
      <w:r w:rsidRPr="00F4442C">
        <w:rPr>
          <w:lang w:eastAsia="es-ES"/>
        </w:rPr>
        <w:t xml:space="preserve">        '401':</w:t>
      </w:r>
    </w:p>
    <w:p w14:paraId="2F26E93C"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2CE77C5" w14:textId="77777777" w:rsidR="00E03F4B" w:rsidRPr="00F4442C" w:rsidRDefault="00E03F4B" w:rsidP="00E03F4B">
      <w:pPr>
        <w:pStyle w:val="PL"/>
        <w:rPr>
          <w:lang w:eastAsia="es-ES"/>
        </w:rPr>
      </w:pPr>
      <w:r w:rsidRPr="00F4442C">
        <w:rPr>
          <w:lang w:eastAsia="es-ES"/>
        </w:rPr>
        <w:t xml:space="preserve">        '403':</w:t>
      </w:r>
    </w:p>
    <w:p w14:paraId="45D5734B"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28B4DCF7" w14:textId="77777777" w:rsidR="00E03F4B" w:rsidRPr="00F4442C" w:rsidRDefault="00E03F4B" w:rsidP="00E03F4B">
      <w:pPr>
        <w:pStyle w:val="PL"/>
        <w:rPr>
          <w:lang w:eastAsia="es-ES"/>
        </w:rPr>
      </w:pPr>
      <w:r w:rsidRPr="00F4442C">
        <w:rPr>
          <w:lang w:eastAsia="es-ES"/>
        </w:rPr>
        <w:t xml:space="preserve">        '404':</w:t>
      </w:r>
    </w:p>
    <w:p w14:paraId="3D8DBC9B"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01896E17" w14:textId="77777777" w:rsidR="00E03F4B" w:rsidRPr="00F4442C" w:rsidRDefault="00E03F4B" w:rsidP="00E03F4B">
      <w:pPr>
        <w:pStyle w:val="PL"/>
        <w:rPr>
          <w:lang w:eastAsia="es-ES"/>
        </w:rPr>
      </w:pPr>
      <w:r w:rsidRPr="00F4442C">
        <w:rPr>
          <w:lang w:eastAsia="es-ES"/>
        </w:rPr>
        <w:t xml:space="preserve">        '406':</w:t>
      </w:r>
    </w:p>
    <w:p w14:paraId="10510B6D"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10300861" w14:textId="77777777" w:rsidR="00E03F4B" w:rsidRPr="00F4442C" w:rsidRDefault="00E03F4B" w:rsidP="00E03F4B">
      <w:pPr>
        <w:pStyle w:val="PL"/>
        <w:rPr>
          <w:lang w:eastAsia="es-ES"/>
        </w:rPr>
      </w:pPr>
      <w:r w:rsidRPr="00F4442C">
        <w:rPr>
          <w:lang w:eastAsia="es-ES"/>
        </w:rPr>
        <w:t xml:space="preserve">        '429':</w:t>
      </w:r>
    </w:p>
    <w:p w14:paraId="1DBE1D90"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2180CE81" w14:textId="77777777" w:rsidR="00E03F4B" w:rsidRPr="00F4442C" w:rsidRDefault="00E03F4B" w:rsidP="00E03F4B">
      <w:pPr>
        <w:pStyle w:val="PL"/>
        <w:rPr>
          <w:lang w:eastAsia="es-ES"/>
        </w:rPr>
      </w:pPr>
      <w:r w:rsidRPr="00F4442C">
        <w:rPr>
          <w:lang w:eastAsia="es-ES"/>
        </w:rPr>
        <w:t xml:space="preserve">        '500':</w:t>
      </w:r>
    </w:p>
    <w:p w14:paraId="657EFAFF"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536FFFCF" w14:textId="77777777" w:rsidR="00E03F4B" w:rsidRPr="00F4442C" w:rsidRDefault="00E03F4B" w:rsidP="00E03F4B">
      <w:pPr>
        <w:pStyle w:val="PL"/>
        <w:rPr>
          <w:lang w:eastAsia="es-ES"/>
        </w:rPr>
      </w:pPr>
      <w:r w:rsidRPr="00F4442C">
        <w:rPr>
          <w:lang w:eastAsia="es-ES"/>
        </w:rPr>
        <w:t xml:space="preserve">        '503':</w:t>
      </w:r>
    </w:p>
    <w:p w14:paraId="0AB59167"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7297D0CA" w14:textId="77777777" w:rsidR="00E03F4B" w:rsidRPr="00F4442C" w:rsidRDefault="00E03F4B" w:rsidP="00E03F4B">
      <w:pPr>
        <w:pStyle w:val="PL"/>
        <w:rPr>
          <w:lang w:eastAsia="es-ES"/>
        </w:rPr>
      </w:pPr>
      <w:r w:rsidRPr="00F4442C">
        <w:rPr>
          <w:lang w:eastAsia="es-ES"/>
        </w:rPr>
        <w:t xml:space="preserve">        default:</w:t>
      </w:r>
    </w:p>
    <w:p w14:paraId="4531D450"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3AACF84" w14:textId="77777777" w:rsidR="00E03F4B" w:rsidRPr="00F4442C" w:rsidRDefault="00E03F4B" w:rsidP="00E03F4B">
      <w:pPr>
        <w:pStyle w:val="PL"/>
        <w:rPr>
          <w:lang w:eastAsia="es-ES"/>
        </w:rPr>
      </w:pPr>
    </w:p>
    <w:p w14:paraId="6AE7B53F" w14:textId="77777777" w:rsidR="00E03F4B" w:rsidRPr="00F4442C" w:rsidRDefault="00E03F4B" w:rsidP="00E03F4B">
      <w:pPr>
        <w:pStyle w:val="PL"/>
        <w:rPr>
          <w:lang w:eastAsia="es-ES"/>
        </w:rPr>
      </w:pPr>
      <w:r w:rsidRPr="00F4442C">
        <w:rPr>
          <w:lang w:eastAsia="es-ES"/>
        </w:rPr>
        <w:t xml:space="preserve">    delete:</w:t>
      </w:r>
    </w:p>
    <w:p w14:paraId="562117DD"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4E9D5B5E" w14:textId="77777777" w:rsidR="00E03F4B" w:rsidRPr="00F4442C" w:rsidRDefault="00E03F4B" w:rsidP="00E03F4B">
      <w:pPr>
        <w:pStyle w:val="PL"/>
        <w:rPr>
          <w:rFonts w:cs="Courier New"/>
          <w:szCs w:val="16"/>
        </w:rPr>
      </w:pPr>
      <w:r w:rsidRPr="00F4442C">
        <w:rPr>
          <w:rFonts w:cs="Courier New"/>
          <w:szCs w:val="16"/>
        </w:rPr>
        <w:t xml:space="preserve">      operationId: DeleteInd</w:t>
      </w:r>
      <w:r w:rsidRPr="00F4442C">
        <w:t>PolProv</w:t>
      </w:r>
    </w:p>
    <w:p w14:paraId="05C6F613" w14:textId="77777777" w:rsidR="00E03F4B" w:rsidRPr="00F4442C" w:rsidRDefault="00E03F4B" w:rsidP="00E03F4B">
      <w:pPr>
        <w:pStyle w:val="PL"/>
        <w:rPr>
          <w:rFonts w:cs="Courier New"/>
          <w:szCs w:val="16"/>
        </w:rPr>
      </w:pPr>
      <w:r w:rsidRPr="00F4442C">
        <w:rPr>
          <w:rFonts w:cs="Courier New"/>
          <w:szCs w:val="16"/>
        </w:rPr>
        <w:t xml:space="preserve">      tags:</w:t>
      </w:r>
    </w:p>
    <w:p w14:paraId="3CDAF0F9"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365B5188" w14:textId="77777777" w:rsidR="00E03F4B" w:rsidRPr="00F4442C" w:rsidRDefault="00E03F4B" w:rsidP="00E03F4B">
      <w:pPr>
        <w:pStyle w:val="PL"/>
        <w:rPr>
          <w:lang w:eastAsia="es-ES"/>
        </w:rPr>
      </w:pPr>
      <w:r w:rsidRPr="00F4442C">
        <w:rPr>
          <w:lang w:eastAsia="es-ES"/>
        </w:rPr>
        <w:lastRenderedPageBreak/>
        <w:t xml:space="preserve">      responses:</w:t>
      </w:r>
    </w:p>
    <w:p w14:paraId="68539669" w14:textId="77777777" w:rsidR="00E03F4B" w:rsidRPr="00F4442C" w:rsidRDefault="00E03F4B" w:rsidP="00E03F4B">
      <w:pPr>
        <w:pStyle w:val="PL"/>
        <w:rPr>
          <w:lang w:eastAsia="es-ES"/>
        </w:rPr>
      </w:pPr>
      <w:r w:rsidRPr="00F4442C">
        <w:rPr>
          <w:lang w:eastAsia="es-ES"/>
        </w:rPr>
        <w:t xml:space="preserve">        '204':</w:t>
      </w:r>
    </w:p>
    <w:p w14:paraId="69BE2956"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3F44B75C"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deleted.</w:t>
      </w:r>
    </w:p>
    <w:p w14:paraId="4A3B2C92" w14:textId="77777777" w:rsidR="00E03F4B" w:rsidRPr="00F4442C" w:rsidRDefault="00E03F4B" w:rsidP="00E03F4B">
      <w:pPr>
        <w:pStyle w:val="PL"/>
      </w:pPr>
      <w:r w:rsidRPr="00F4442C">
        <w:t xml:space="preserve">        '307':</w:t>
      </w:r>
    </w:p>
    <w:p w14:paraId="5B29C94F"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6D1CC798" w14:textId="77777777" w:rsidR="00E03F4B" w:rsidRPr="00F4442C" w:rsidRDefault="00E03F4B" w:rsidP="00E03F4B">
      <w:pPr>
        <w:pStyle w:val="PL"/>
      </w:pPr>
      <w:r w:rsidRPr="00F4442C">
        <w:t xml:space="preserve">        '308':</w:t>
      </w:r>
    </w:p>
    <w:p w14:paraId="042201A4"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27A5A7F4" w14:textId="77777777" w:rsidR="00E03F4B" w:rsidRPr="00F4442C" w:rsidRDefault="00E03F4B" w:rsidP="00E03F4B">
      <w:pPr>
        <w:pStyle w:val="PL"/>
        <w:rPr>
          <w:lang w:eastAsia="es-ES"/>
        </w:rPr>
      </w:pPr>
      <w:r w:rsidRPr="00F4442C">
        <w:rPr>
          <w:lang w:eastAsia="es-ES"/>
        </w:rPr>
        <w:t xml:space="preserve">        '400':</w:t>
      </w:r>
    </w:p>
    <w:p w14:paraId="1928F809"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3C0342E" w14:textId="77777777" w:rsidR="00E03F4B" w:rsidRPr="00F4442C" w:rsidRDefault="00E03F4B" w:rsidP="00E03F4B">
      <w:pPr>
        <w:pStyle w:val="PL"/>
        <w:rPr>
          <w:lang w:eastAsia="es-ES"/>
        </w:rPr>
      </w:pPr>
      <w:r w:rsidRPr="00F4442C">
        <w:rPr>
          <w:lang w:eastAsia="es-ES"/>
        </w:rPr>
        <w:t xml:space="preserve">        '401':</w:t>
      </w:r>
    </w:p>
    <w:p w14:paraId="0F9EAA6C"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54FC9F50" w14:textId="77777777" w:rsidR="00E03F4B" w:rsidRPr="00F4442C" w:rsidRDefault="00E03F4B" w:rsidP="00E03F4B">
      <w:pPr>
        <w:pStyle w:val="PL"/>
        <w:rPr>
          <w:lang w:eastAsia="es-ES"/>
        </w:rPr>
      </w:pPr>
      <w:r w:rsidRPr="00F4442C">
        <w:rPr>
          <w:lang w:eastAsia="es-ES"/>
        </w:rPr>
        <w:t xml:space="preserve">        '403':</w:t>
      </w:r>
    </w:p>
    <w:p w14:paraId="7A78B519"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3C875A6" w14:textId="77777777" w:rsidR="00E03F4B" w:rsidRPr="00F4442C" w:rsidRDefault="00E03F4B" w:rsidP="00E03F4B">
      <w:pPr>
        <w:pStyle w:val="PL"/>
        <w:rPr>
          <w:lang w:eastAsia="es-ES"/>
        </w:rPr>
      </w:pPr>
      <w:r w:rsidRPr="00F4442C">
        <w:rPr>
          <w:lang w:eastAsia="es-ES"/>
        </w:rPr>
        <w:t xml:space="preserve">        '404':</w:t>
      </w:r>
    </w:p>
    <w:p w14:paraId="3C5614A2"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4D624E96" w14:textId="77777777" w:rsidR="00E03F4B" w:rsidRPr="00F4442C" w:rsidRDefault="00E03F4B" w:rsidP="00E03F4B">
      <w:pPr>
        <w:pStyle w:val="PL"/>
        <w:rPr>
          <w:lang w:eastAsia="es-ES"/>
        </w:rPr>
      </w:pPr>
      <w:r w:rsidRPr="00F4442C">
        <w:rPr>
          <w:lang w:eastAsia="es-ES"/>
        </w:rPr>
        <w:t xml:space="preserve">        '406':</w:t>
      </w:r>
    </w:p>
    <w:p w14:paraId="4F6DB220"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3E57431A" w14:textId="77777777" w:rsidR="00E03F4B" w:rsidRPr="00F4442C" w:rsidRDefault="00E03F4B" w:rsidP="00E03F4B">
      <w:pPr>
        <w:pStyle w:val="PL"/>
        <w:rPr>
          <w:lang w:eastAsia="es-ES"/>
        </w:rPr>
      </w:pPr>
      <w:r w:rsidRPr="00F4442C">
        <w:rPr>
          <w:lang w:eastAsia="es-ES"/>
        </w:rPr>
        <w:t xml:space="preserve">        '429':</w:t>
      </w:r>
    </w:p>
    <w:p w14:paraId="34B60F3E"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47738C59" w14:textId="77777777" w:rsidR="00E03F4B" w:rsidRPr="00F4442C" w:rsidRDefault="00E03F4B" w:rsidP="00E03F4B">
      <w:pPr>
        <w:pStyle w:val="PL"/>
        <w:rPr>
          <w:lang w:eastAsia="es-ES"/>
        </w:rPr>
      </w:pPr>
      <w:r w:rsidRPr="00F4442C">
        <w:rPr>
          <w:lang w:eastAsia="es-ES"/>
        </w:rPr>
        <w:t xml:space="preserve">        '500':</w:t>
      </w:r>
    </w:p>
    <w:p w14:paraId="36DC0F7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334A3FF8" w14:textId="77777777" w:rsidR="00E03F4B" w:rsidRPr="00F4442C" w:rsidRDefault="00E03F4B" w:rsidP="00E03F4B">
      <w:pPr>
        <w:pStyle w:val="PL"/>
        <w:rPr>
          <w:lang w:eastAsia="es-ES"/>
        </w:rPr>
      </w:pPr>
      <w:r w:rsidRPr="00F4442C">
        <w:rPr>
          <w:lang w:eastAsia="es-ES"/>
        </w:rPr>
        <w:t xml:space="preserve">        '503':</w:t>
      </w:r>
    </w:p>
    <w:p w14:paraId="4284CA9C"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7B5DA161" w14:textId="77777777" w:rsidR="00E03F4B" w:rsidRPr="00F4442C" w:rsidRDefault="00E03F4B" w:rsidP="00E03F4B">
      <w:pPr>
        <w:pStyle w:val="PL"/>
        <w:rPr>
          <w:lang w:eastAsia="es-ES"/>
        </w:rPr>
      </w:pPr>
      <w:r w:rsidRPr="00F4442C">
        <w:rPr>
          <w:lang w:eastAsia="es-ES"/>
        </w:rPr>
        <w:t xml:space="preserve">        default:</w:t>
      </w:r>
    </w:p>
    <w:p w14:paraId="5204F6DB"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37F09B3" w14:textId="77777777" w:rsidR="00E03F4B" w:rsidRPr="00F4442C" w:rsidRDefault="00E03F4B" w:rsidP="00E03F4B">
      <w:pPr>
        <w:pStyle w:val="PL"/>
      </w:pPr>
    </w:p>
    <w:p w14:paraId="5BA3DF35" w14:textId="77777777" w:rsidR="00E03F4B" w:rsidRPr="00F4442C" w:rsidRDefault="00E03F4B" w:rsidP="00E03F4B">
      <w:pPr>
        <w:pStyle w:val="PL"/>
      </w:pPr>
      <w:r w:rsidRPr="00F4442C">
        <w:t xml:space="preserve">  /subscriptions:</w:t>
      </w:r>
    </w:p>
    <w:p w14:paraId="38B6E386" w14:textId="77777777" w:rsidR="00E03F4B" w:rsidRPr="00F4442C" w:rsidRDefault="00E03F4B" w:rsidP="00E03F4B">
      <w:pPr>
        <w:pStyle w:val="PL"/>
      </w:pPr>
      <w:r w:rsidRPr="00F4442C">
        <w:t xml:space="preserve">    post:</w:t>
      </w:r>
    </w:p>
    <w:p w14:paraId="5B435B67" w14:textId="77777777" w:rsidR="00E03F4B" w:rsidRPr="00F4442C" w:rsidRDefault="00E03F4B" w:rsidP="00E03F4B">
      <w:pPr>
        <w:pStyle w:val="PL"/>
      </w:pPr>
      <w:r w:rsidRPr="00F4442C">
        <w:t xml:space="preserve">      summary: Request </w:t>
      </w:r>
      <w:r w:rsidRPr="00F4442C">
        <w:rPr>
          <w:lang w:eastAsia="zh-CN"/>
        </w:rPr>
        <w:t xml:space="preserve">the creation of a </w:t>
      </w:r>
      <w:r w:rsidRPr="00F4442C">
        <w:rPr>
          <w:rFonts w:eastAsia="等线"/>
        </w:rPr>
        <w:t>Policy Usage</w:t>
      </w:r>
      <w:r w:rsidRPr="00F4442C">
        <w:rPr>
          <w:lang w:val="en-US"/>
        </w:rPr>
        <w:t xml:space="preserve"> Subscription</w:t>
      </w:r>
      <w:r w:rsidRPr="00F4442C">
        <w:t>.</w:t>
      </w:r>
    </w:p>
    <w:p w14:paraId="42166273" w14:textId="77777777" w:rsidR="00E03F4B" w:rsidRPr="00F4442C" w:rsidRDefault="00E03F4B" w:rsidP="00E03F4B">
      <w:pPr>
        <w:pStyle w:val="PL"/>
        <w:rPr>
          <w:rFonts w:cs="Courier New"/>
          <w:szCs w:val="16"/>
        </w:rPr>
      </w:pPr>
      <w:r w:rsidRPr="00F4442C">
        <w:rPr>
          <w:rFonts w:cs="Courier New"/>
          <w:szCs w:val="16"/>
        </w:rPr>
        <w:t xml:space="preserve">      operationId: Create</w:t>
      </w:r>
      <w:r w:rsidRPr="00F4442C">
        <w:t>PolUsageSubsc</w:t>
      </w:r>
    </w:p>
    <w:p w14:paraId="6FCB9C0F" w14:textId="77777777" w:rsidR="00E03F4B" w:rsidRPr="00F4442C" w:rsidRDefault="00E03F4B" w:rsidP="00E03F4B">
      <w:pPr>
        <w:pStyle w:val="PL"/>
        <w:rPr>
          <w:rFonts w:cs="Courier New"/>
          <w:szCs w:val="16"/>
        </w:rPr>
      </w:pPr>
      <w:r w:rsidRPr="00F4442C">
        <w:rPr>
          <w:rFonts w:cs="Courier New"/>
          <w:szCs w:val="16"/>
        </w:rPr>
        <w:t xml:space="preserve">      tags:</w:t>
      </w:r>
    </w:p>
    <w:p w14:paraId="712ED3D2" w14:textId="77777777" w:rsidR="00E03F4B" w:rsidRPr="00F4442C" w:rsidRDefault="00E03F4B" w:rsidP="00E03F4B">
      <w:pPr>
        <w:pStyle w:val="PL"/>
        <w:rPr>
          <w:rFonts w:cs="Courier New"/>
          <w:szCs w:val="16"/>
        </w:rPr>
      </w:pPr>
      <w:r w:rsidRPr="00F4442C">
        <w:rPr>
          <w:rFonts w:cs="Courier New"/>
          <w:szCs w:val="16"/>
        </w:rPr>
        <w:t xml:space="preserve">        - </w:t>
      </w:r>
      <w:r w:rsidRPr="00F4442C">
        <w:rPr>
          <w:rFonts w:eastAsia="等线"/>
        </w:rPr>
        <w:t>Policy Usage</w:t>
      </w:r>
      <w:r w:rsidRPr="00F4442C">
        <w:rPr>
          <w:lang w:val="en-US"/>
        </w:rPr>
        <w:t xml:space="preserve"> Subscription</w:t>
      </w:r>
      <w:r w:rsidRPr="00F4442C">
        <w:t>s</w:t>
      </w:r>
      <w:r w:rsidRPr="00F4442C">
        <w:rPr>
          <w:rFonts w:cs="Courier New"/>
          <w:szCs w:val="16"/>
        </w:rPr>
        <w:t xml:space="preserve"> (Collection)</w:t>
      </w:r>
    </w:p>
    <w:p w14:paraId="2C81208B" w14:textId="77777777" w:rsidR="00E03F4B" w:rsidRPr="00F4442C" w:rsidRDefault="00E03F4B" w:rsidP="00E03F4B">
      <w:pPr>
        <w:pStyle w:val="PL"/>
      </w:pPr>
      <w:r w:rsidRPr="00F4442C">
        <w:t xml:space="preserve">      requestBody:</w:t>
      </w:r>
    </w:p>
    <w:p w14:paraId="70CA34B5" w14:textId="77777777" w:rsidR="00E03F4B" w:rsidRPr="00F4442C" w:rsidRDefault="00E03F4B" w:rsidP="00E03F4B">
      <w:pPr>
        <w:pStyle w:val="PL"/>
      </w:pPr>
      <w:r w:rsidRPr="00F4442C">
        <w:t xml:space="preserve">        required: true</w:t>
      </w:r>
    </w:p>
    <w:p w14:paraId="1854F725" w14:textId="77777777" w:rsidR="00E03F4B" w:rsidRPr="00F4442C" w:rsidRDefault="00E03F4B" w:rsidP="00E03F4B">
      <w:pPr>
        <w:pStyle w:val="PL"/>
      </w:pPr>
      <w:r w:rsidRPr="00F4442C">
        <w:t xml:space="preserve">        content:</w:t>
      </w:r>
    </w:p>
    <w:p w14:paraId="0E9A15CB" w14:textId="77777777" w:rsidR="00E03F4B" w:rsidRPr="00F4442C" w:rsidRDefault="00E03F4B" w:rsidP="00E03F4B">
      <w:pPr>
        <w:pStyle w:val="PL"/>
      </w:pPr>
      <w:r w:rsidRPr="00F4442C">
        <w:t xml:space="preserve">          application/json:</w:t>
      </w:r>
    </w:p>
    <w:p w14:paraId="4842CDEF" w14:textId="77777777" w:rsidR="00E03F4B" w:rsidRPr="00F4442C" w:rsidRDefault="00E03F4B" w:rsidP="00E03F4B">
      <w:pPr>
        <w:pStyle w:val="PL"/>
      </w:pPr>
      <w:r w:rsidRPr="00F4442C">
        <w:t xml:space="preserve">            schema:</w:t>
      </w:r>
    </w:p>
    <w:p w14:paraId="45E324B6" w14:textId="77777777" w:rsidR="00E03F4B" w:rsidRPr="00F4442C" w:rsidRDefault="00E03F4B" w:rsidP="00E03F4B">
      <w:pPr>
        <w:pStyle w:val="PL"/>
      </w:pPr>
      <w:r w:rsidRPr="00F4442C">
        <w:t xml:space="preserve">              $ref: '#/components/schemas/PolUsageSubsc'</w:t>
      </w:r>
    </w:p>
    <w:p w14:paraId="3604409F" w14:textId="77777777" w:rsidR="00E03F4B" w:rsidRPr="00F4442C" w:rsidRDefault="00E03F4B" w:rsidP="00E03F4B">
      <w:pPr>
        <w:pStyle w:val="PL"/>
      </w:pPr>
      <w:r w:rsidRPr="00F4442C">
        <w:t xml:space="preserve">      responses:</w:t>
      </w:r>
    </w:p>
    <w:p w14:paraId="5C2FD9D1" w14:textId="77777777" w:rsidR="00E03F4B" w:rsidRPr="00F4442C" w:rsidRDefault="00E03F4B" w:rsidP="00E03F4B">
      <w:pPr>
        <w:pStyle w:val="PL"/>
      </w:pPr>
      <w:r w:rsidRPr="00F4442C">
        <w:t xml:space="preserve">        '201':</w:t>
      </w:r>
    </w:p>
    <w:p w14:paraId="32C420C3" w14:textId="77777777" w:rsidR="00E03F4B" w:rsidRPr="00F4442C" w:rsidRDefault="00E03F4B" w:rsidP="00E03F4B">
      <w:pPr>
        <w:pStyle w:val="PL"/>
        <w:rPr>
          <w:lang w:eastAsia="zh-CN"/>
        </w:rPr>
      </w:pPr>
      <w:r w:rsidRPr="00F4442C">
        <w:t xml:space="preserve">          description: </w:t>
      </w:r>
      <w:r w:rsidRPr="00F4442C">
        <w:rPr>
          <w:lang w:eastAsia="zh-CN"/>
        </w:rPr>
        <w:t>&gt;</w:t>
      </w:r>
    </w:p>
    <w:p w14:paraId="292999A8" w14:textId="77777777" w:rsidR="00E03F4B" w:rsidRPr="00F4442C" w:rsidRDefault="00E03F4B" w:rsidP="00E03F4B">
      <w:pPr>
        <w:pStyle w:val="PL"/>
      </w:pPr>
      <w:r w:rsidRPr="00F4442C">
        <w:rPr>
          <w:lang w:eastAsia="es-ES"/>
        </w:rPr>
        <w:t xml:space="preserve">            </w:t>
      </w:r>
      <w:r w:rsidRPr="00F4442C">
        <w:t xml:space="preserve">Created. The </w:t>
      </w:r>
      <w:r w:rsidRPr="00F4442C">
        <w:rPr>
          <w:rFonts w:eastAsia="等线"/>
        </w:rPr>
        <w:t>Policy Usage</w:t>
      </w:r>
      <w:r w:rsidRPr="00F4442C">
        <w:rPr>
          <w:lang w:val="en-US"/>
        </w:rPr>
        <w:t xml:space="preserve"> Subscription</w:t>
      </w:r>
      <w:r w:rsidRPr="00F4442C">
        <w:t xml:space="preserve"> is successfully created and a representation</w:t>
      </w:r>
    </w:p>
    <w:p w14:paraId="3BF87A14" w14:textId="77777777" w:rsidR="00E03F4B" w:rsidRPr="00F4442C" w:rsidRDefault="00E03F4B" w:rsidP="00E03F4B">
      <w:pPr>
        <w:pStyle w:val="PL"/>
        <w:rPr>
          <w:lang w:val="en-US"/>
        </w:rPr>
      </w:pPr>
      <w:r w:rsidRPr="00F4442C">
        <w:t xml:space="preserve">            of the created Individual </w:t>
      </w:r>
      <w:r w:rsidRPr="00F4442C">
        <w:rPr>
          <w:rFonts w:eastAsia="等线"/>
        </w:rPr>
        <w:t>Policy Usage</w:t>
      </w:r>
      <w:r w:rsidRPr="00F4442C">
        <w:rPr>
          <w:lang w:val="en-US"/>
        </w:rPr>
        <w:t xml:space="preserve"> Subscription</w:t>
      </w:r>
      <w:r w:rsidRPr="00F4442C">
        <w:t xml:space="preserve"> resource shall be returned.</w:t>
      </w:r>
    </w:p>
    <w:p w14:paraId="46702602" w14:textId="77777777" w:rsidR="00E03F4B" w:rsidRPr="00F4442C" w:rsidRDefault="00E03F4B" w:rsidP="00E03F4B">
      <w:pPr>
        <w:pStyle w:val="PL"/>
      </w:pPr>
      <w:r w:rsidRPr="00F4442C">
        <w:t xml:space="preserve">          content:</w:t>
      </w:r>
    </w:p>
    <w:p w14:paraId="576F0546" w14:textId="77777777" w:rsidR="00E03F4B" w:rsidRPr="00F4442C" w:rsidRDefault="00E03F4B" w:rsidP="00E03F4B">
      <w:pPr>
        <w:pStyle w:val="PL"/>
      </w:pPr>
      <w:r w:rsidRPr="00F4442C">
        <w:t xml:space="preserve">            application/json:</w:t>
      </w:r>
    </w:p>
    <w:p w14:paraId="592A3382" w14:textId="77777777" w:rsidR="00E03F4B" w:rsidRPr="00F4442C" w:rsidRDefault="00E03F4B" w:rsidP="00E03F4B">
      <w:pPr>
        <w:pStyle w:val="PL"/>
      </w:pPr>
      <w:r w:rsidRPr="00F4442C">
        <w:t xml:space="preserve">              schema:</w:t>
      </w:r>
    </w:p>
    <w:p w14:paraId="4306DD57" w14:textId="77777777" w:rsidR="00E03F4B" w:rsidRPr="00F4442C" w:rsidRDefault="00E03F4B" w:rsidP="00E03F4B">
      <w:pPr>
        <w:pStyle w:val="PL"/>
      </w:pPr>
      <w:r w:rsidRPr="00F4442C">
        <w:t xml:space="preserve">                $ref: '#/components/schemas/PolUsageSubsc'</w:t>
      </w:r>
    </w:p>
    <w:p w14:paraId="796627A5" w14:textId="77777777" w:rsidR="00E03F4B" w:rsidRPr="00F4442C" w:rsidRDefault="00E03F4B" w:rsidP="00E03F4B">
      <w:pPr>
        <w:pStyle w:val="PL"/>
      </w:pPr>
      <w:r w:rsidRPr="00F4442C">
        <w:t xml:space="preserve">          headers:</w:t>
      </w:r>
    </w:p>
    <w:p w14:paraId="5F0BEB5C" w14:textId="77777777" w:rsidR="00E03F4B" w:rsidRPr="00F4442C" w:rsidRDefault="00E03F4B" w:rsidP="00E03F4B">
      <w:pPr>
        <w:pStyle w:val="PL"/>
      </w:pPr>
      <w:r w:rsidRPr="00F4442C">
        <w:t xml:space="preserve">            Location:</w:t>
      </w:r>
    </w:p>
    <w:p w14:paraId="67512387" w14:textId="77777777" w:rsidR="00E03F4B" w:rsidRPr="00F4442C" w:rsidRDefault="00E03F4B" w:rsidP="00E03F4B">
      <w:pPr>
        <w:pStyle w:val="PL"/>
        <w:rPr>
          <w:lang w:eastAsia="zh-CN"/>
        </w:rPr>
      </w:pPr>
      <w:r w:rsidRPr="00F4442C">
        <w:t xml:space="preserve">              description: </w:t>
      </w:r>
      <w:r w:rsidRPr="00F4442C">
        <w:rPr>
          <w:lang w:eastAsia="zh-CN"/>
        </w:rPr>
        <w:t>&gt;</w:t>
      </w:r>
    </w:p>
    <w:p w14:paraId="2ECCDC98" w14:textId="77777777" w:rsidR="00E03F4B" w:rsidRPr="00F4442C" w:rsidRDefault="00E03F4B" w:rsidP="00E03F4B">
      <w:pPr>
        <w:pStyle w:val="PL"/>
        <w:rPr>
          <w:lang w:val="en-US"/>
        </w:rPr>
      </w:pPr>
      <w:r w:rsidRPr="00F4442C">
        <w:t xml:space="preserve">                Contains the URI of the created Individual </w:t>
      </w:r>
      <w:r w:rsidRPr="00F4442C">
        <w:rPr>
          <w:rFonts w:eastAsia="等线"/>
        </w:rPr>
        <w:t>Policy Usage</w:t>
      </w:r>
      <w:r w:rsidRPr="00F4442C">
        <w:rPr>
          <w:lang w:val="en-US"/>
        </w:rPr>
        <w:t xml:space="preserve"> Subscription</w:t>
      </w:r>
      <w:r w:rsidRPr="00F4442C">
        <w:t xml:space="preserve"> resource.</w:t>
      </w:r>
    </w:p>
    <w:p w14:paraId="043771F0" w14:textId="77777777" w:rsidR="00E03F4B" w:rsidRPr="00F4442C" w:rsidRDefault="00E03F4B" w:rsidP="00E03F4B">
      <w:pPr>
        <w:pStyle w:val="PL"/>
      </w:pPr>
      <w:r w:rsidRPr="00F4442C">
        <w:t xml:space="preserve">              required: true</w:t>
      </w:r>
    </w:p>
    <w:p w14:paraId="5E1AB8EF" w14:textId="77777777" w:rsidR="00E03F4B" w:rsidRPr="00F4442C" w:rsidRDefault="00E03F4B" w:rsidP="00E03F4B">
      <w:pPr>
        <w:pStyle w:val="PL"/>
      </w:pPr>
      <w:r w:rsidRPr="00F4442C">
        <w:t xml:space="preserve">              schema:</w:t>
      </w:r>
    </w:p>
    <w:p w14:paraId="4235A43B" w14:textId="77777777" w:rsidR="00E03F4B" w:rsidRPr="00F4442C" w:rsidRDefault="00E03F4B" w:rsidP="00E03F4B">
      <w:pPr>
        <w:pStyle w:val="PL"/>
      </w:pPr>
      <w:r w:rsidRPr="00F4442C">
        <w:t xml:space="preserve">                type: string</w:t>
      </w:r>
    </w:p>
    <w:p w14:paraId="1EEA4B7E" w14:textId="77777777" w:rsidR="00E03F4B" w:rsidRPr="00F4442C" w:rsidRDefault="00E03F4B" w:rsidP="00E03F4B">
      <w:pPr>
        <w:pStyle w:val="PL"/>
      </w:pPr>
      <w:r w:rsidRPr="00F4442C">
        <w:t xml:space="preserve">        '400':</w:t>
      </w:r>
    </w:p>
    <w:p w14:paraId="1D5EF55F" w14:textId="77777777" w:rsidR="00E03F4B" w:rsidRPr="00F4442C" w:rsidRDefault="00E03F4B" w:rsidP="00E03F4B">
      <w:pPr>
        <w:pStyle w:val="PL"/>
      </w:pPr>
      <w:r w:rsidRPr="00F4442C">
        <w:t xml:space="preserve">          $ref: 'TS29122_CommonData.yaml#/components/responses/400'</w:t>
      </w:r>
    </w:p>
    <w:p w14:paraId="5EF7F3C2" w14:textId="77777777" w:rsidR="00E03F4B" w:rsidRPr="00F4442C" w:rsidRDefault="00E03F4B" w:rsidP="00E03F4B">
      <w:pPr>
        <w:pStyle w:val="PL"/>
      </w:pPr>
      <w:r w:rsidRPr="00F4442C">
        <w:t xml:space="preserve">        '401':</w:t>
      </w:r>
    </w:p>
    <w:p w14:paraId="694F46CB" w14:textId="77777777" w:rsidR="00E03F4B" w:rsidRPr="00F4442C" w:rsidRDefault="00E03F4B" w:rsidP="00E03F4B">
      <w:pPr>
        <w:pStyle w:val="PL"/>
      </w:pPr>
      <w:r w:rsidRPr="00F4442C">
        <w:t xml:space="preserve">          $ref: 'TS29122_CommonData.yaml#/components/responses/401'</w:t>
      </w:r>
    </w:p>
    <w:p w14:paraId="215BDA7A" w14:textId="77777777" w:rsidR="00E03F4B" w:rsidRPr="00F4442C" w:rsidRDefault="00E03F4B" w:rsidP="00E03F4B">
      <w:pPr>
        <w:pStyle w:val="PL"/>
      </w:pPr>
      <w:r w:rsidRPr="00F4442C">
        <w:t xml:space="preserve">        '403':</w:t>
      </w:r>
    </w:p>
    <w:p w14:paraId="5BD9300B" w14:textId="77777777" w:rsidR="00E03F4B" w:rsidRPr="00F4442C" w:rsidRDefault="00E03F4B" w:rsidP="00E03F4B">
      <w:pPr>
        <w:pStyle w:val="PL"/>
      </w:pPr>
      <w:r w:rsidRPr="00F4442C">
        <w:t xml:space="preserve">          $ref: 'TS29122_CommonData.yaml#/components/responses/403'</w:t>
      </w:r>
    </w:p>
    <w:p w14:paraId="3614F8E7" w14:textId="77777777" w:rsidR="00E03F4B" w:rsidRPr="00F4442C" w:rsidRDefault="00E03F4B" w:rsidP="00E03F4B">
      <w:pPr>
        <w:pStyle w:val="PL"/>
      </w:pPr>
      <w:r w:rsidRPr="00F4442C">
        <w:t xml:space="preserve">        '404':</w:t>
      </w:r>
    </w:p>
    <w:p w14:paraId="5D9D86C4" w14:textId="77777777" w:rsidR="00E03F4B" w:rsidRPr="00F4442C" w:rsidRDefault="00E03F4B" w:rsidP="00E03F4B">
      <w:pPr>
        <w:pStyle w:val="PL"/>
      </w:pPr>
      <w:r w:rsidRPr="00F4442C">
        <w:t xml:space="preserve">          $ref: 'TS29122_CommonData.yaml#/components/responses/404'</w:t>
      </w:r>
    </w:p>
    <w:p w14:paraId="7F47E6AA" w14:textId="77777777" w:rsidR="00E03F4B" w:rsidRPr="00F4442C" w:rsidRDefault="00E03F4B" w:rsidP="00E03F4B">
      <w:pPr>
        <w:pStyle w:val="PL"/>
      </w:pPr>
      <w:r w:rsidRPr="00F4442C">
        <w:t xml:space="preserve">        '411':</w:t>
      </w:r>
    </w:p>
    <w:p w14:paraId="04690352" w14:textId="77777777" w:rsidR="00E03F4B" w:rsidRPr="00F4442C" w:rsidRDefault="00E03F4B" w:rsidP="00E03F4B">
      <w:pPr>
        <w:pStyle w:val="PL"/>
      </w:pPr>
      <w:r w:rsidRPr="00F4442C">
        <w:t xml:space="preserve">          $ref: 'TS29122_CommonData.yaml#/components/responses/411'</w:t>
      </w:r>
    </w:p>
    <w:p w14:paraId="4BB10222" w14:textId="77777777" w:rsidR="00E03F4B" w:rsidRPr="00F4442C" w:rsidRDefault="00E03F4B" w:rsidP="00E03F4B">
      <w:pPr>
        <w:pStyle w:val="PL"/>
      </w:pPr>
      <w:r w:rsidRPr="00F4442C">
        <w:t xml:space="preserve">        '413':</w:t>
      </w:r>
    </w:p>
    <w:p w14:paraId="60ABA5AC" w14:textId="77777777" w:rsidR="00E03F4B" w:rsidRPr="00F4442C" w:rsidRDefault="00E03F4B" w:rsidP="00E03F4B">
      <w:pPr>
        <w:pStyle w:val="PL"/>
      </w:pPr>
      <w:r w:rsidRPr="00F4442C">
        <w:t xml:space="preserve">          $ref: 'TS29122_CommonData.yaml#/components/responses/413'</w:t>
      </w:r>
    </w:p>
    <w:p w14:paraId="33FF90BA" w14:textId="77777777" w:rsidR="00E03F4B" w:rsidRPr="00F4442C" w:rsidRDefault="00E03F4B" w:rsidP="00E03F4B">
      <w:pPr>
        <w:pStyle w:val="PL"/>
      </w:pPr>
      <w:r w:rsidRPr="00F4442C">
        <w:t xml:space="preserve">        '415':</w:t>
      </w:r>
    </w:p>
    <w:p w14:paraId="6E5FEFDB" w14:textId="77777777" w:rsidR="00E03F4B" w:rsidRPr="00F4442C" w:rsidRDefault="00E03F4B" w:rsidP="00E03F4B">
      <w:pPr>
        <w:pStyle w:val="PL"/>
      </w:pPr>
      <w:r w:rsidRPr="00F4442C">
        <w:t xml:space="preserve">          $ref: 'TS29122_CommonData.yaml#/components/responses/415'</w:t>
      </w:r>
    </w:p>
    <w:p w14:paraId="71819EEA" w14:textId="77777777" w:rsidR="00E03F4B" w:rsidRPr="00F4442C" w:rsidRDefault="00E03F4B" w:rsidP="00E03F4B">
      <w:pPr>
        <w:pStyle w:val="PL"/>
      </w:pPr>
      <w:r w:rsidRPr="00F4442C">
        <w:t xml:space="preserve">        '429':</w:t>
      </w:r>
    </w:p>
    <w:p w14:paraId="14BA68AD" w14:textId="77777777" w:rsidR="00E03F4B" w:rsidRPr="00F4442C" w:rsidRDefault="00E03F4B" w:rsidP="00E03F4B">
      <w:pPr>
        <w:pStyle w:val="PL"/>
      </w:pPr>
      <w:r w:rsidRPr="00F4442C">
        <w:t xml:space="preserve">          $ref: 'TS29122_CommonData.yaml#/components/responses/429'</w:t>
      </w:r>
    </w:p>
    <w:p w14:paraId="4E4E7D74" w14:textId="77777777" w:rsidR="00E03F4B" w:rsidRPr="00F4442C" w:rsidRDefault="00E03F4B" w:rsidP="00E03F4B">
      <w:pPr>
        <w:pStyle w:val="PL"/>
      </w:pPr>
      <w:r w:rsidRPr="00F4442C">
        <w:t xml:space="preserve">        '500':</w:t>
      </w:r>
    </w:p>
    <w:p w14:paraId="342FA55B" w14:textId="77777777" w:rsidR="00E03F4B" w:rsidRPr="00F4442C" w:rsidRDefault="00E03F4B" w:rsidP="00E03F4B">
      <w:pPr>
        <w:pStyle w:val="PL"/>
      </w:pPr>
      <w:r w:rsidRPr="00F4442C">
        <w:t xml:space="preserve">          $ref: 'TS29122_CommonData.yaml#/components/responses/500'</w:t>
      </w:r>
    </w:p>
    <w:p w14:paraId="22E76236" w14:textId="77777777" w:rsidR="00E03F4B" w:rsidRPr="00F4442C" w:rsidRDefault="00E03F4B" w:rsidP="00E03F4B">
      <w:pPr>
        <w:pStyle w:val="PL"/>
      </w:pPr>
      <w:r w:rsidRPr="00F4442C">
        <w:t xml:space="preserve">        '503':</w:t>
      </w:r>
    </w:p>
    <w:p w14:paraId="21AF7667" w14:textId="77777777" w:rsidR="00E03F4B" w:rsidRPr="00F4442C" w:rsidRDefault="00E03F4B" w:rsidP="00E03F4B">
      <w:pPr>
        <w:pStyle w:val="PL"/>
      </w:pPr>
      <w:r w:rsidRPr="00F4442C">
        <w:t xml:space="preserve">          $ref: 'TS29122_CommonData.yaml#/components/responses/503'</w:t>
      </w:r>
    </w:p>
    <w:p w14:paraId="635E1D84" w14:textId="77777777" w:rsidR="00E03F4B" w:rsidRPr="00F4442C" w:rsidRDefault="00E03F4B" w:rsidP="00E03F4B">
      <w:pPr>
        <w:pStyle w:val="PL"/>
      </w:pPr>
      <w:r w:rsidRPr="00F4442C">
        <w:t xml:space="preserve">        default:</w:t>
      </w:r>
    </w:p>
    <w:p w14:paraId="2C9F3176" w14:textId="77777777" w:rsidR="00E03F4B" w:rsidRPr="00F4442C" w:rsidRDefault="00E03F4B" w:rsidP="00E03F4B">
      <w:pPr>
        <w:pStyle w:val="PL"/>
      </w:pPr>
      <w:r w:rsidRPr="00F4442C">
        <w:t xml:space="preserve">          $ref: 'TS29122_CommonData.yaml#/components/responses/default'</w:t>
      </w:r>
    </w:p>
    <w:p w14:paraId="723953E8" w14:textId="77777777" w:rsidR="00E03F4B" w:rsidRPr="00F4442C" w:rsidRDefault="00E03F4B" w:rsidP="00E03F4B">
      <w:pPr>
        <w:pStyle w:val="PL"/>
      </w:pPr>
      <w:r w:rsidRPr="00F4442C">
        <w:t xml:space="preserve">      callbacks:</w:t>
      </w:r>
    </w:p>
    <w:p w14:paraId="1C54D588" w14:textId="77777777" w:rsidR="00E03F4B" w:rsidRPr="00F4442C" w:rsidRDefault="00E03F4B" w:rsidP="00E03F4B">
      <w:pPr>
        <w:pStyle w:val="PL"/>
      </w:pPr>
      <w:r w:rsidRPr="00F4442C">
        <w:lastRenderedPageBreak/>
        <w:t xml:space="preserve">        PolUsageNotif:</w:t>
      </w:r>
    </w:p>
    <w:p w14:paraId="7D908BC2" w14:textId="77777777" w:rsidR="00E03F4B" w:rsidRPr="00F4442C" w:rsidRDefault="00E03F4B" w:rsidP="00E03F4B">
      <w:pPr>
        <w:pStyle w:val="PL"/>
      </w:pPr>
      <w:r w:rsidRPr="00F4442C">
        <w:t xml:space="preserve">          '{$request.body#/notifUri}':</w:t>
      </w:r>
    </w:p>
    <w:p w14:paraId="2D4E8B03" w14:textId="77777777" w:rsidR="00E03F4B" w:rsidRPr="00F4442C" w:rsidRDefault="00E03F4B" w:rsidP="00E03F4B">
      <w:pPr>
        <w:pStyle w:val="PL"/>
      </w:pPr>
      <w:r w:rsidRPr="00F4442C">
        <w:t xml:space="preserve">            post:</w:t>
      </w:r>
    </w:p>
    <w:p w14:paraId="3937BD8B" w14:textId="77777777" w:rsidR="00E03F4B" w:rsidRPr="00F4442C" w:rsidRDefault="00E03F4B" w:rsidP="00E03F4B">
      <w:pPr>
        <w:pStyle w:val="PL"/>
      </w:pPr>
      <w:r w:rsidRPr="00F4442C">
        <w:t xml:space="preserve">              requestBody:</w:t>
      </w:r>
    </w:p>
    <w:p w14:paraId="2A6F53F7" w14:textId="77777777" w:rsidR="00E03F4B" w:rsidRPr="00F4442C" w:rsidRDefault="00E03F4B" w:rsidP="00E03F4B">
      <w:pPr>
        <w:pStyle w:val="PL"/>
      </w:pPr>
      <w:r w:rsidRPr="00F4442C">
        <w:t xml:space="preserve">                required: true</w:t>
      </w:r>
    </w:p>
    <w:p w14:paraId="0BF4F5BD" w14:textId="77777777" w:rsidR="00E03F4B" w:rsidRPr="00F4442C" w:rsidRDefault="00E03F4B" w:rsidP="00E03F4B">
      <w:pPr>
        <w:pStyle w:val="PL"/>
      </w:pPr>
      <w:r w:rsidRPr="00F4442C">
        <w:t xml:space="preserve">                content:</w:t>
      </w:r>
    </w:p>
    <w:p w14:paraId="4F840051" w14:textId="77777777" w:rsidR="00E03F4B" w:rsidRPr="00F4442C" w:rsidRDefault="00E03F4B" w:rsidP="00E03F4B">
      <w:pPr>
        <w:pStyle w:val="PL"/>
      </w:pPr>
      <w:r w:rsidRPr="00F4442C">
        <w:t xml:space="preserve">                  application/json:</w:t>
      </w:r>
    </w:p>
    <w:p w14:paraId="160D0729" w14:textId="77777777" w:rsidR="00E03F4B" w:rsidRPr="00F4442C" w:rsidRDefault="00E03F4B" w:rsidP="00E03F4B">
      <w:pPr>
        <w:pStyle w:val="PL"/>
      </w:pPr>
      <w:r w:rsidRPr="00F4442C">
        <w:t xml:space="preserve">                    schema:</w:t>
      </w:r>
    </w:p>
    <w:p w14:paraId="0CD85A4F" w14:textId="77777777" w:rsidR="00E03F4B" w:rsidRPr="00F4442C" w:rsidRDefault="00E03F4B" w:rsidP="00E03F4B">
      <w:pPr>
        <w:pStyle w:val="PL"/>
      </w:pPr>
      <w:r w:rsidRPr="00F4442C">
        <w:t xml:space="preserve">                      $ref: '#/components/schemas/PolUsageNotif'</w:t>
      </w:r>
    </w:p>
    <w:p w14:paraId="630D34D5" w14:textId="77777777" w:rsidR="00E03F4B" w:rsidRPr="00F4442C" w:rsidRDefault="00E03F4B" w:rsidP="00E03F4B">
      <w:pPr>
        <w:pStyle w:val="PL"/>
      </w:pPr>
      <w:r w:rsidRPr="00F4442C">
        <w:t xml:space="preserve">              responses:</w:t>
      </w:r>
    </w:p>
    <w:p w14:paraId="0CB0A8B2" w14:textId="77777777" w:rsidR="00E03F4B" w:rsidRPr="00F4442C" w:rsidRDefault="00E03F4B" w:rsidP="00E03F4B">
      <w:pPr>
        <w:pStyle w:val="PL"/>
      </w:pPr>
      <w:r w:rsidRPr="00F4442C">
        <w:t xml:space="preserve">                '204':</w:t>
      </w:r>
    </w:p>
    <w:p w14:paraId="70447BEB" w14:textId="77777777" w:rsidR="00E03F4B" w:rsidRPr="00F4442C" w:rsidRDefault="00E03F4B" w:rsidP="00E03F4B">
      <w:pPr>
        <w:pStyle w:val="PL"/>
        <w:rPr>
          <w:lang w:eastAsia="zh-CN"/>
        </w:rPr>
      </w:pPr>
      <w:r w:rsidRPr="00F4442C">
        <w:t xml:space="preserve">                  description: </w:t>
      </w:r>
      <w:r w:rsidRPr="00F4442C">
        <w:rPr>
          <w:lang w:eastAsia="zh-CN"/>
        </w:rPr>
        <w:t>&gt;</w:t>
      </w:r>
    </w:p>
    <w:p w14:paraId="0E52DC9C" w14:textId="77777777" w:rsidR="00E03F4B" w:rsidRPr="00F4442C" w:rsidRDefault="00E03F4B" w:rsidP="00E03F4B">
      <w:pPr>
        <w:pStyle w:val="PL"/>
      </w:pPr>
      <w:r w:rsidRPr="00F4442C">
        <w:t xml:space="preserve">                    No Content. The </w:t>
      </w:r>
      <w:r w:rsidRPr="00F4442C">
        <w:rPr>
          <w:rFonts w:eastAsia="等线"/>
        </w:rPr>
        <w:t>Policy Usage</w:t>
      </w:r>
      <w:r w:rsidRPr="00F4442C">
        <w:t xml:space="preserve"> Notification is successfully received and</w:t>
      </w:r>
    </w:p>
    <w:p w14:paraId="1BE6186D" w14:textId="77777777" w:rsidR="00E03F4B" w:rsidRPr="00F4442C" w:rsidRDefault="00E03F4B" w:rsidP="00E03F4B">
      <w:pPr>
        <w:pStyle w:val="PL"/>
      </w:pPr>
      <w:r w:rsidRPr="00F4442C">
        <w:t xml:space="preserve">                    Acknowledged.</w:t>
      </w:r>
    </w:p>
    <w:p w14:paraId="6543D993" w14:textId="77777777" w:rsidR="00E03F4B" w:rsidRPr="00F4442C" w:rsidRDefault="00E03F4B" w:rsidP="00E03F4B">
      <w:pPr>
        <w:pStyle w:val="PL"/>
      </w:pPr>
      <w:r w:rsidRPr="00F4442C">
        <w:t xml:space="preserve">                '307':</w:t>
      </w:r>
    </w:p>
    <w:p w14:paraId="76FEBD48"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25B06E0A" w14:textId="77777777" w:rsidR="00E03F4B" w:rsidRPr="00F4442C" w:rsidRDefault="00E03F4B" w:rsidP="00E03F4B">
      <w:pPr>
        <w:pStyle w:val="PL"/>
      </w:pPr>
      <w:r w:rsidRPr="00F4442C">
        <w:t xml:space="preserve">                '308':</w:t>
      </w:r>
    </w:p>
    <w:p w14:paraId="7C7A4B4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7AA6ADDE" w14:textId="77777777" w:rsidR="00E03F4B" w:rsidRPr="00F4442C" w:rsidRDefault="00E03F4B" w:rsidP="00E03F4B">
      <w:pPr>
        <w:pStyle w:val="PL"/>
      </w:pPr>
      <w:r w:rsidRPr="00F4442C">
        <w:t xml:space="preserve">                '400':</w:t>
      </w:r>
    </w:p>
    <w:p w14:paraId="67691E26" w14:textId="77777777" w:rsidR="00E03F4B" w:rsidRPr="00F4442C" w:rsidRDefault="00E03F4B" w:rsidP="00E03F4B">
      <w:pPr>
        <w:pStyle w:val="PL"/>
      </w:pPr>
      <w:r w:rsidRPr="00F4442C">
        <w:t xml:space="preserve">                  $ref: 'TS29122_CommonData.yaml#/components/responses/400'</w:t>
      </w:r>
    </w:p>
    <w:p w14:paraId="46B6856D" w14:textId="77777777" w:rsidR="00E03F4B" w:rsidRPr="00F4442C" w:rsidRDefault="00E03F4B" w:rsidP="00E03F4B">
      <w:pPr>
        <w:pStyle w:val="PL"/>
      </w:pPr>
      <w:r w:rsidRPr="00F4442C">
        <w:t xml:space="preserve">                '401':</w:t>
      </w:r>
    </w:p>
    <w:p w14:paraId="63297678" w14:textId="77777777" w:rsidR="00E03F4B" w:rsidRPr="00F4442C" w:rsidRDefault="00E03F4B" w:rsidP="00E03F4B">
      <w:pPr>
        <w:pStyle w:val="PL"/>
      </w:pPr>
      <w:r w:rsidRPr="00F4442C">
        <w:t xml:space="preserve">                  $ref: 'TS29122_CommonData.yaml#/components/responses/401'</w:t>
      </w:r>
    </w:p>
    <w:p w14:paraId="48B2CB8F" w14:textId="77777777" w:rsidR="00E03F4B" w:rsidRPr="00F4442C" w:rsidRDefault="00E03F4B" w:rsidP="00E03F4B">
      <w:pPr>
        <w:pStyle w:val="PL"/>
      </w:pPr>
      <w:r w:rsidRPr="00F4442C">
        <w:t xml:space="preserve">                '403':</w:t>
      </w:r>
    </w:p>
    <w:p w14:paraId="0E38115B" w14:textId="77777777" w:rsidR="00E03F4B" w:rsidRPr="00F4442C" w:rsidRDefault="00E03F4B" w:rsidP="00E03F4B">
      <w:pPr>
        <w:pStyle w:val="PL"/>
      </w:pPr>
      <w:r w:rsidRPr="00F4442C">
        <w:t xml:space="preserve">                  $ref: 'TS29122_CommonData.yaml#/components/responses/403'</w:t>
      </w:r>
    </w:p>
    <w:p w14:paraId="17FE92D3" w14:textId="77777777" w:rsidR="00E03F4B" w:rsidRPr="00F4442C" w:rsidRDefault="00E03F4B" w:rsidP="00E03F4B">
      <w:pPr>
        <w:pStyle w:val="PL"/>
      </w:pPr>
      <w:r w:rsidRPr="00F4442C">
        <w:t xml:space="preserve">                '404':</w:t>
      </w:r>
    </w:p>
    <w:p w14:paraId="1C535610" w14:textId="77777777" w:rsidR="00E03F4B" w:rsidRPr="00F4442C" w:rsidRDefault="00E03F4B" w:rsidP="00E03F4B">
      <w:pPr>
        <w:pStyle w:val="PL"/>
      </w:pPr>
      <w:r w:rsidRPr="00F4442C">
        <w:t xml:space="preserve">                  $ref: 'TS29122_CommonData.yaml#/components/responses/404'</w:t>
      </w:r>
    </w:p>
    <w:p w14:paraId="44195A23" w14:textId="77777777" w:rsidR="00E03F4B" w:rsidRPr="00F4442C" w:rsidRDefault="00E03F4B" w:rsidP="00E03F4B">
      <w:pPr>
        <w:pStyle w:val="PL"/>
      </w:pPr>
      <w:r w:rsidRPr="00F4442C">
        <w:t xml:space="preserve">                '411':</w:t>
      </w:r>
    </w:p>
    <w:p w14:paraId="1BA3BEA5" w14:textId="77777777" w:rsidR="00E03F4B" w:rsidRPr="00F4442C" w:rsidRDefault="00E03F4B" w:rsidP="00E03F4B">
      <w:pPr>
        <w:pStyle w:val="PL"/>
      </w:pPr>
      <w:r w:rsidRPr="00F4442C">
        <w:t xml:space="preserve">                  $ref: 'TS29122_CommonData.yaml#/components/responses/411'</w:t>
      </w:r>
    </w:p>
    <w:p w14:paraId="73D56FD1" w14:textId="77777777" w:rsidR="00E03F4B" w:rsidRPr="00F4442C" w:rsidRDefault="00E03F4B" w:rsidP="00E03F4B">
      <w:pPr>
        <w:pStyle w:val="PL"/>
      </w:pPr>
      <w:r w:rsidRPr="00F4442C">
        <w:t xml:space="preserve">                '413':</w:t>
      </w:r>
    </w:p>
    <w:p w14:paraId="5E2FA7C0" w14:textId="77777777" w:rsidR="00E03F4B" w:rsidRPr="00F4442C" w:rsidRDefault="00E03F4B" w:rsidP="00E03F4B">
      <w:pPr>
        <w:pStyle w:val="PL"/>
      </w:pPr>
      <w:r w:rsidRPr="00F4442C">
        <w:t xml:space="preserve">                  $ref: 'TS29122_CommonData.yaml#/components/responses/413'</w:t>
      </w:r>
    </w:p>
    <w:p w14:paraId="65435048" w14:textId="77777777" w:rsidR="00E03F4B" w:rsidRPr="00F4442C" w:rsidRDefault="00E03F4B" w:rsidP="00E03F4B">
      <w:pPr>
        <w:pStyle w:val="PL"/>
      </w:pPr>
      <w:r w:rsidRPr="00F4442C">
        <w:t xml:space="preserve">                '415':</w:t>
      </w:r>
    </w:p>
    <w:p w14:paraId="626BCAB2" w14:textId="77777777" w:rsidR="00E03F4B" w:rsidRPr="00F4442C" w:rsidRDefault="00E03F4B" w:rsidP="00E03F4B">
      <w:pPr>
        <w:pStyle w:val="PL"/>
      </w:pPr>
      <w:r w:rsidRPr="00F4442C">
        <w:t xml:space="preserve">                  $ref: 'TS29122_CommonData.yaml#/components/responses/415'</w:t>
      </w:r>
    </w:p>
    <w:p w14:paraId="5C4C081F" w14:textId="77777777" w:rsidR="00E03F4B" w:rsidRPr="00F4442C" w:rsidRDefault="00E03F4B" w:rsidP="00E03F4B">
      <w:pPr>
        <w:pStyle w:val="PL"/>
      </w:pPr>
      <w:r w:rsidRPr="00F4442C">
        <w:t xml:space="preserve">                '429':</w:t>
      </w:r>
    </w:p>
    <w:p w14:paraId="6BE077F5" w14:textId="77777777" w:rsidR="00E03F4B" w:rsidRPr="00F4442C" w:rsidRDefault="00E03F4B" w:rsidP="00E03F4B">
      <w:pPr>
        <w:pStyle w:val="PL"/>
      </w:pPr>
      <w:r w:rsidRPr="00F4442C">
        <w:t xml:space="preserve">                  $ref: 'TS29122_CommonData.yaml#/components/responses/429'</w:t>
      </w:r>
    </w:p>
    <w:p w14:paraId="1D66E505" w14:textId="77777777" w:rsidR="00E03F4B" w:rsidRPr="00F4442C" w:rsidRDefault="00E03F4B" w:rsidP="00E03F4B">
      <w:pPr>
        <w:pStyle w:val="PL"/>
      </w:pPr>
      <w:r w:rsidRPr="00F4442C">
        <w:t xml:space="preserve">                '500':</w:t>
      </w:r>
    </w:p>
    <w:p w14:paraId="0F6CC3C4" w14:textId="77777777" w:rsidR="00E03F4B" w:rsidRPr="00F4442C" w:rsidRDefault="00E03F4B" w:rsidP="00E03F4B">
      <w:pPr>
        <w:pStyle w:val="PL"/>
      </w:pPr>
      <w:r w:rsidRPr="00F4442C">
        <w:t xml:space="preserve">                  $ref: 'TS29122_CommonData.yaml#/components/responses/500'</w:t>
      </w:r>
    </w:p>
    <w:p w14:paraId="5A9EEC9A" w14:textId="77777777" w:rsidR="00E03F4B" w:rsidRPr="00F4442C" w:rsidRDefault="00E03F4B" w:rsidP="00E03F4B">
      <w:pPr>
        <w:pStyle w:val="PL"/>
      </w:pPr>
      <w:r w:rsidRPr="00F4442C">
        <w:t xml:space="preserve">                '503':</w:t>
      </w:r>
    </w:p>
    <w:p w14:paraId="1DE7A4D7" w14:textId="77777777" w:rsidR="00E03F4B" w:rsidRPr="00F4442C" w:rsidRDefault="00E03F4B" w:rsidP="00E03F4B">
      <w:pPr>
        <w:pStyle w:val="PL"/>
      </w:pPr>
      <w:r w:rsidRPr="00F4442C">
        <w:t xml:space="preserve">                  $ref: 'TS29122_CommonData.yaml#/components/responses/503'</w:t>
      </w:r>
    </w:p>
    <w:p w14:paraId="5AAB9E3A" w14:textId="77777777" w:rsidR="00E03F4B" w:rsidRPr="00F4442C" w:rsidRDefault="00E03F4B" w:rsidP="00E03F4B">
      <w:pPr>
        <w:pStyle w:val="PL"/>
      </w:pPr>
      <w:r w:rsidRPr="00F4442C">
        <w:t xml:space="preserve">                default:</w:t>
      </w:r>
    </w:p>
    <w:p w14:paraId="04E1F3E9" w14:textId="77777777" w:rsidR="00E03F4B" w:rsidRPr="00F4442C" w:rsidRDefault="00E03F4B" w:rsidP="00E03F4B">
      <w:pPr>
        <w:pStyle w:val="PL"/>
      </w:pPr>
      <w:r w:rsidRPr="00F4442C">
        <w:t xml:space="preserve">                  $ref: 'TS29122_CommonData.yaml#/components/responses/default'</w:t>
      </w:r>
    </w:p>
    <w:p w14:paraId="6B56E724" w14:textId="77777777" w:rsidR="00E03F4B" w:rsidRPr="00F4442C" w:rsidRDefault="00E03F4B" w:rsidP="00E03F4B">
      <w:pPr>
        <w:pStyle w:val="PL"/>
      </w:pPr>
    </w:p>
    <w:p w14:paraId="7FEE4470" w14:textId="77777777" w:rsidR="00E03F4B" w:rsidRPr="00F4442C" w:rsidRDefault="00E03F4B" w:rsidP="00E03F4B">
      <w:pPr>
        <w:pStyle w:val="PL"/>
        <w:rPr>
          <w:lang w:eastAsia="es-ES"/>
        </w:rPr>
      </w:pPr>
      <w:r w:rsidRPr="00F4442C">
        <w:rPr>
          <w:lang w:eastAsia="es-ES"/>
        </w:rPr>
        <w:t xml:space="preserve">  /subscriptions/{subscriptionId}:</w:t>
      </w:r>
    </w:p>
    <w:p w14:paraId="72C48055" w14:textId="77777777" w:rsidR="00E03F4B" w:rsidRPr="00F4442C" w:rsidRDefault="00E03F4B" w:rsidP="00E03F4B">
      <w:pPr>
        <w:pStyle w:val="PL"/>
        <w:rPr>
          <w:lang w:eastAsia="es-ES"/>
        </w:rPr>
      </w:pPr>
      <w:r w:rsidRPr="00F4442C">
        <w:rPr>
          <w:lang w:eastAsia="es-ES"/>
        </w:rPr>
        <w:t xml:space="preserve">    parameters:</w:t>
      </w:r>
    </w:p>
    <w:p w14:paraId="777C429F" w14:textId="77777777" w:rsidR="00E03F4B" w:rsidRPr="00F4442C" w:rsidRDefault="00E03F4B" w:rsidP="00E03F4B">
      <w:pPr>
        <w:pStyle w:val="PL"/>
        <w:rPr>
          <w:lang w:eastAsia="es-ES"/>
        </w:rPr>
      </w:pPr>
      <w:r w:rsidRPr="00F4442C">
        <w:rPr>
          <w:lang w:eastAsia="es-ES"/>
        </w:rPr>
        <w:t xml:space="preserve">      - name: subscriptionId</w:t>
      </w:r>
    </w:p>
    <w:p w14:paraId="7514D6CD" w14:textId="77777777" w:rsidR="00E03F4B" w:rsidRPr="00F4442C" w:rsidRDefault="00E03F4B" w:rsidP="00E03F4B">
      <w:pPr>
        <w:pStyle w:val="PL"/>
        <w:rPr>
          <w:lang w:eastAsia="es-ES"/>
        </w:rPr>
      </w:pPr>
      <w:r w:rsidRPr="00F4442C">
        <w:rPr>
          <w:lang w:eastAsia="es-ES"/>
        </w:rPr>
        <w:t xml:space="preserve">        in: path</w:t>
      </w:r>
    </w:p>
    <w:p w14:paraId="3B817F38" w14:textId="77777777" w:rsidR="00E03F4B" w:rsidRPr="00F4442C" w:rsidRDefault="00E03F4B" w:rsidP="00E03F4B">
      <w:pPr>
        <w:pStyle w:val="PL"/>
        <w:rPr>
          <w:lang w:eastAsia="es-ES"/>
        </w:rPr>
      </w:pPr>
      <w:r w:rsidRPr="00F4442C">
        <w:rPr>
          <w:lang w:eastAsia="es-ES"/>
        </w:rPr>
        <w:t xml:space="preserve">        description: &gt;</w:t>
      </w:r>
    </w:p>
    <w:p w14:paraId="71FA4DD9" w14:textId="77777777" w:rsidR="00E03F4B" w:rsidRPr="00F4442C" w:rsidRDefault="00E03F4B" w:rsidP="00E03F4B">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rPr>
          <w:rFonts w:eastAsia="等线"/>
        </w:rPr>
        <w:t>Policy Usage</w:t>
      </w:r>
      <w:r w:rsidRPr="00F4442C">
        <w:rPr>
          <w:lang w:val="en-US"/>
        </w:rPr>
        <w:t xml:space="preserve"> Subscription resource.</w:t>
      </w:r>
    </w:p>
    <w:p w14:paraId="2A897B1D" w14:textId="77777777" w:rsidR="00E03F4B" w:rsidRPr="00F4442C" w:rsidRDefault="00E03F4B" w:rsidP="00E03F4B">
      <w:pPr>
        <w:pStyle w:val="PL"/>
        <w:rPr>
          <w:lang w:val="en-US"/>
        </w:rPr>
      </w:pPr>
      <w:r w:rsidRPr="00F4442C">
        <w:t xml:space="preserve">          resource</w:t>
      </w:r>
      <w:r w:rsidRPr="00F4442C">
        <w:rPr>
          <w:lang w:eastAsia="es-ES"/>
        </w:rPr>
        <w:t>.</w:t>
      </w:r>
    </w:p>
    <w:p w14:paraId="7744D5FB" w14:textId="77777777" w:rsidR="00E03F4B" w:rsidRPr="00F4442C" w:rsidRDefault="00E03F4B" w:rsidP="00E03F4B">
      <w:pPr>
        <w:pStyle w:val="PL"/>
        <w:rPr>
          <w:lang w:eastAsia="es-ES"/>
        </w:rPr>
      </w:pPr>
      <w:r w:rsidRPr="00F4442C">
        <w:rPr>
          <w:lang w:eastAsia="es-ES"/>
        </w:rPr>
        <w:t xml:space="preserve">        required: true</w:t>
      </w:r>
    </w:p>
    <w:p w14:paraId="26D20535" w14:textId="77777777" w:rsidR="00E03F4B" w:rsidRPr="00F4442C" w:rsidRDefault="00E03F4B" w:rsidP="00E03F4B">
      <w:pPr>
        <w:pStyle w:val="PL"/>
        <w:rPr>
          <w:lang w:eastAsia="es-ES"/>
        </w:rPr>
      </w:pPr>
      <w:r w:rsidRPr="00F4442C">
        <w:rPr>
          <w:lang w:eastAsia="es-ES"/>
        </w:rPr>
        <w:t xml:space="preserve">        schema:</w:t>
      </w:r>
    </w:p>
    <w:p w14:paraId="621E8204" w14:textId="77777777" w:rsidR="00E03F4B" w:rsidRPr="00F4442C" w:rsidRDefault="00E03F4B" w:rsidP="00E03F4B">
      <w:pPr>
        <w:pStyle w:val="PL"/>
        <w:rPr>
          <w:lang w:eastAsia="es-ES"/>
        </w:rPr>
      </w:pPr>
      <w:r w:rsidRPr="00F4442C">
        <w:rPr>
          <w:lang w:eastAsia="es-ES"/>
        </w:rPr>
        <w:t xml:space="preserve">          type: string</w:t>
      </w:r>
    </w:p>
    <w:p w14:paraId="476EC365" w14:textId="77777777" w:rsidR="00E03F4B" w:rsidRPr="00F4442C" w:rsidRDefault="00E03F4B" w:rsidP="00E03F4B">
      <w:pPr>
        <w:pStyle w:val="PL"/>
        <w:rPr>
          <w:lang w:eastAsia="es-ES"/>
        </w:rPr>
      </w:pPr>
    </w:p>
    <w:p w14:paraId="7F4AE1C3" w14:textId="77777777" w:rsidR="00E03F4B" w:rsidRPr="00F4442C" w:rsidRDefault="00E03F4B" w:rsidP="00E03F4B">
      <w:pPr>
        <w:pStyle w:val="PL"/>
        <w:rPr>
          <w:lang w:eastAsia="es-ES"/>
        </w:rPr>
      </w:pPr>
      <w:r w:rsidRPr="00F4442C">
        <w:rPr>
          <w:lang w:eastAsia="es-ES"/>
        </w:rPr>
        <w:t xml:space="preserve">    get:</w:t>
      </w:r>
    </w:p>
    <w:p w14:paraId="76C40181" w14:textId="77777777" w:rsidR="00E03F4B" w:rsidRPr="00F4442C" w:rsidRDefault="00E03F4B" w:rsidP="00E03F4B">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587AA1E1" w14:textId="77777777" w:rsidR="00E03F4B" w:rsidRPr="00F4442C" w:rsidRDefault="00E03F4B" w:rsidP="00E03F4B">
      <w:pPr>
        <w:pStyle w:val="PL"/>
        <w:rPr>
          <w:rFonts w:cs="Courier New"/>
          <w:szCs w:val="16"/>
        </w:rPr>
      </w:pPr>
      <w:r w:rsidRPr="00F4442C">
        <w:rPr>
          <w:rFonts w:cs="Courier New"/>
          <w:szCs w:val="16"/>
        </w:rPr>
        <w:t xml:space="preserve">      operationId: GetInd</w:t>
      </w:r>
      <w:r w:rsidRPr="00F4442C">
        <w:t>PolUsageSubsc</w:t>
      </w:r>
    </w:p>
    <w:p w14:paraId="73A123DB" w14:textId="77777777" w:rsidR="00E03F4B" w:rsidRPr="00F4442C" w:rsidRDefault="00E03F4B" w:rsidP="00E03F4B">
      <w:pPr>
        <w:pStyle w:val="PL"/>
        <w:rPr>
          <w:rFonts w:cs="Courier New"/>
          <w:szCs w:val="16"/>
        </w:rPr>
      </w:pPr>
      <w:r w:rsidRPr="00F4442C">
        <w:rPr>
          <w:rFonts w:cs="Courier New"/>
          <w:szCs w:val="16"/>
        </w:rPr>
        <w:t xml:space="preserve">      tags:</w:t>
      </w:r>
    </w:p>
    <w:p w14:paraId="07E970B6"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2195BC2D" w14:textId="77777777" w:rsidR="00E03F4B" w:rsidRPr="00F4442C" w:rsidRDefault="00E03F4B" w:rsidP="00E03F4B">
      <w:pPr>
        <w:pStyle w:val="PL"/>
        <w:rPr>
          <w:lang w:eastAsia="es-ES"/>
        </w:rPr>
      </w:pPr>
      <w:r w:rsidRPr="00F4442C">
        <w:rPr>
          <w:lang w:eastAsia="es-ES"/>
        </w:rPr>
        <w:t xml:space="preserve">      responses:</w:t>
      </w:r>
    </w:p>
    <w:p w14:paraId="0860DDD2" w14:textId="77777777" w:rsidR="00E03F4B" w:rsidRPr="00F4442C" w:rsidRDefault="00E03F4B" w:rsidP="00E03F4B">
      <w:pPr>
        <w:pStyle w:val="PL"/>
        <w:rPr>
          <w:lang w:eastAsia="es-ES"/>
        </w:rPr>
      </w:pPr>
      <w:r w:rsidRPr="00F4442C">
        <w:rPr>
          <w:lang w:eastAsia="es-ES"/>
        </w:rPr>
        <w:t xml:space="preserve">        '200':</w:t>
      </w:r>
    </w:p>
    <w:p w14:paraId="072A821B" w14:textId="77777777" w:rsidR="00E03F4B" w:rsidRPr="00F4442C" w:rsidRDefault="00E03F4B" w:rsidP="00E03F4B">
      <w:pPr>
        <w:pStyle w:val="PL"/>
        <w:rPr>
          <w:lang w:eastAsia="es-ES"/>
        </w:rPr>
      </w:pPr>
      <w:r w:rsidRPr="00F4442C">
        <w:rPr>
          <w:lang w:eastAsia="es-ES"/>
        </w:rPr>
        <w:t xml:space="preserve">          description: &gt;</w:t>
      </w:r>
    </w:p>
    <w:p w14:paraId="04CDFDDC" w14:textId="77777777" w:rsidR="00E03F4B" w:rsidRPr="00F4442C" w:rsidRDefault="00E03F4B" w:rsidP="00E03F4B">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等线"/>
        </w:rPr>
        <w:t>Policy Usage</w:t>
      </w:r>
      <w:r w:rsidRPr="00F4442C">
        <w:rPr>
          <w:lang w:val="en-US"/>
        </w:rPr>
        <w:t xml:space="preserve"> Subscription</w:t>
      </w:r>
      <w:r w:rsidRPr="00F4442C">
        <w:t xml:space="preserve"> resource shall be returned.</w:t>
      </w:r>
    </w:p>
    <w:p w14:paraId="6D908F4D" w14:textId="77777777" w:rsidR="00E03F4B" w:rsidRPr="00F4442C" w:rsidRDefault="00E03F4B" w:rsidP="00E03F4B">
      <w:pPr>
        <w:pStyle w:val="PL"/>
        <w:rPr>
          <w:lang w:eastAsia="es-ES"/>
        </w:rPr>
      </w:pPr>
      <w:r w:rsidRPr="00F4442C">
        <w:rPr>
          <w:lang w:eastAsia="es-ES"/>
        </w:rPr>
        <w:t xml:space="preserve">          content:</w:t>
      </w:r>
    </w:p>
    <w:p w14:paraId="5DD66785" w14:textId="77777777" w:rsidR="00E03F4B" w:rsidRPr="00F4442C" w:rsidRDefault="00E03F4B" w:rsidP="00E03F4B">
      <w:pPr>
        <w:pStyle w:val="PL"/>
        <w:rPr>
          <w:lang w:eastAsia="es-ES"/>
        </w:rPr>
      </w:pPr>
      <w:r w:rsidRPr="00F4442C">
        <w:rPr>
          <w:lang w:eastAsia="es-ES"/>
        </w:rPr>
        <w:t xml:space="preserve">            application/json:</w:t>
      </w:r>
    </w:p>
    <w:p w14:paraId="054E3E8C" w14:textId="77777777" w:rsidR="00E03F4B" w:rsidRPr="00F4442C" w:rsidRDefault="00E03F4B" w:rsidP="00E03F4B">
      <w:pPr>
        <w:pStyle w:val="PL"/>
        <w:rPr>
          <w:lang w:eastAsia="es-ES"/>
        </w:rPr>
      </w:pPr>
      <w:r w:rsidRPr="00F4442C">
        <w:rPr>
          <w:lang w:eastAsia="es-ES"/>
        </w:rPr>
        <w:t xml:space="preserve">              schema:</w:t>
      </w:r>
    </w:p>
    <w:p w14:paraId="25C2438C"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28A61EAA" w14:textId="77777777" w:rsidR="00E03F4B" w:rsidRPr="00F4442C" w:rsidRDefault="00E03F4B" w:rsidP="00E03F4B">
      <w:pPr>
        <w:pStyle w:val="PL"/>
      </w:pPr>
      <w:r w:rsidRPr="00F4442C">
        <w:t xml:space="preserve">        '307':</w:t>
      </w:r>
    </w:p>
    <w:p w14:paraId="07F31A35"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14410A72" w14:textId="77777777" w:rsidR="00E03F4B" w:rsidRPr="00F4442C" w:rsidRDefault="00E03F4B" w:rsidP="00E03F4B">
      <w:pPr>
        <w:pStyle w:val="PL"/>
      </w:pPr>
      <w:r w:rsidRPr="00F4442C">
        <w:t xml:space="preserve">        '308':</w:t>
      </w:r>
    </w:p>
    <w:p w14:paraId="1E3A6AD1"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42209EA1" w14:textId="77777777" w:rsidR="00E03F4B" w:rsidRPr="00F4442C" w:rsidRDefault="00E03F4B" w:rsidP="00E03F4B">
      <w:pPr>
        <w:pStyle w:val="PL"/>
        <w:rPr>
          <w:lang w:eastAsia="es-ES"/>
        </w:rPr>
      </w:pPr>
      <w:r w:rsidRPr="00F4442C">
        <w:rPr>
          <w:lang w:eastAsia="es-ES"/>
        </w:rPr>
        <w:t xml:space="preserve">        '400':</w:t>
      </w:r>
    </w:p>
    <w:p w14:paraId="787263FF"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77321D9" w14:textId="77777777" w:rsidR="00E03F4B" w:rsidRPr="00F4442C" w:rsidRDefault="00E03F4B" w:rsidP="00E03F4B">
      <w:pPr>
        <w:pStyle w:val="PL"/>
        <w:rPr>
          <w:lang w:eastAsia="es-ES"/>
        </w:rPr>
      </w:pPr>
      <w:r w:rsidRPr="00F4442C">
        <w:rPr>
          <w:lang w:eastAsia="es-ES"/>
        </w:rPr>
        <w:t xml:space="preserve">        '401':</w:t>
      </w:r>
    </w:p>
    <w:p w14:paraId="76E6778B"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284F70D" w14:textId="77777777" w:rsidR="00E03F4B" w:rsidRPr="00F4442C" w:rsidRDefault="00E03F4B" w:rsidP="00E03F4B">
      <w:pPr>
        <w:pStyle w:val="PL"/>
        <w:rPr>
          <w:lang w:eastAsia="es-ES"/>
        </w:rPr>
      </w:pPr>
      <w:r w:rsidRPr="00F4442C">
        <w:rPr>
          <w:lang w:eastAsia="es-ES"/>
        </w:rPr>
        <w:t xml:space="preserve">        '403':</w:t>
      </w:r>
    </w:p>
    <w:p w14:paraId="42066266"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9F9B123" w14:textId="77777777" w:rsidR="00E03F4B" w:rsidRPr="00F4442C" w:rsidRDefault="00E03F4B" w:rsidP="00E03F4B">
      <w:pPr>
        <w:pStyle w:val="PL"/>
        <w:rPr>
          <w:lang w:eastAsia="es-ES"/>
        </w:rPr>
      </w:pPr>
      <w:r w:rsidRPr="00F4442C">
        <w:rPr>
          <w:lang w:eastAsia="es-ES"/>
        </w:rPr>
        <w:t xml:space="preserve">        '404':</w:t>
      </w:r>
    </w:p>
    <w:p w14:paraId="4B0D3A2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557D7523" w14:textId="77777777" w:rsidR="00E03F4B" w:rsidRPr="00F4442C" w:rsidRDefault="00E03F4B" w:rsidP="00E03F4B">
      <w:pPr>
        <w:pStyle w:val="PL"/>
        <w:rPr>
          <w:lang w:eastAsia="es-ES"/>
        </w:rPr>
      </w:pPr>
      <w:r w:rsidRPr="00F4442C">
        <w:rPr>
          <w:lang w:eastAsia="es-ES"/>
        </w:rPr>
        <w:t xml:space="preserve">        '406':</w:t>
      </w:r>
    </w:p>
    <w:p w14:paraId="4903A0AC" w14:textId="77777777" w:rsidR="00E03F4B" w:rsidRPr="00F4442C" w:rsidRDefault="00E03F4B" w:rsidP="00E03F4B">
      <w:pPr>
        <w:pStyle w:val="PL"/>
        <w:rPr>
          <w:lang w:eastAsia="es-ES"/>
        </w:rPr>
      </w:pPr>
      <w:r w:rsidRPr="00F4442C">
        <w:rPr>
          <w:lang w:eastAsia="es-ES"/>
        </w:rPr>
        <w:lastRenderedPageBreak/>
        <w:t xml:space="preserve">          $ref: 'TS29122_CommonData.yaml#/components/responses/406'</w:t>
      </w:r>
    </w:p>
    <w:p w14:paraId="2B37C1F9" w14:textId="77777777" w:rsidR="00E03F4B" w:rsidRPr="00F4442C" w:rsidRDefault="00E03F4B" w:rsidP="00E03F4B">
      <w:pPr>
        <w:pStyle w:val="PL"/>
        <w:rPr>
          <w:lang w:eastAsia="es-ES"/>
        </w:rPr>
      </w:pPr>
      <w:r w:rsidRPr="00F4442C">
        <w:rPr>
          <w:lang w:eastAsia="es-ES"/>
        </w:rPr>
        <w:t xml:space="preserve">        '429':</w:t>
      </w:r>
    </w:p>
    <w:p w14:paraId="15193EFB"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491EEA4" w14:textId="77777777" w:rsidR="00E03F4B" w:rsidRPr="00F4442C" w:rsidRDefault="00E03F4B" w:rsidP="00E03F4B">
      <w:pPr>
        <w:pStyle w:val="PL"/>
        <w:rPr>
          <w:lang w:eastAsia="es-ES"/>
        </w:rPr>
      </w:pPr>
      <w:r w:rsidRPr="00F4442C">
        <w:rPr>
          <w:lang w:eastAsia="es-ES"/>
        </w:rPr>
        <w:t xml:space="preserve">        '500':</w:t>
      </w:r>
    </w:p>
    <w:p w14:paraId="6D7CB9AE"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64EC3993" w14:textId="77777777" w:rsidR="00E03F4B" w:rsidRPr="00F4442C" w:rsidRDefault="00E03F4B" w:rsidP="00E03F4B">
      <w:pPr>
        <w:pStyle w:val="PL"/>
        <w:rPr>
          <w:lang w:eastAsia="es-ES"/>
        </w:rPr>
      </w:pPr>
      <w:r w:rsidRPr="00F4442C">
        <w:rPr>
          <w:lang w:eastAsia="es-ES"/>
        </w:rPr>
        <w:t xml:space="preserve">        '503':</w:t>
      </w:r>
    </w:p>
    <w:p w14:paraId="5569B5DC"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5372A39E" w14:textId="77777777" w:rsidR="00E03F4B" w:rsidRPr="00F4442C" w:rsidRDefault="00E03F4B" w:rsidP="00E03F4B">
      <w:pPr>
        <w:pStyle w:val="PL"/>
        <w:rPr>
          <w:lang w:eastAsia="es-ES"/>
        </w:rPr>
      </w:pPr>
      <w:r w:rsidRPr="00F4442C">
        <w:rPr>
          <w:lang w:eastAsia="es-ES"/>
        </w:rPr>
        <w:t xml:space="preserve">        default:</w:t>
      </w:r>
    </w:p>
    <w:p w14:paraId="6FFBD769"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B83D061" w14:textId="77777777" w:rsidR="00E03F4B" w:rsidRPr="00F4442C" w:rsidRDefault="00E03F4B" w:rsidP="00E03F4B">
      <w:pPr>
        <w:pStyle w:val="PL"/>
        <w:rPr>
          <w:lang w:eastAsia="es-ES"/>
        </w:rPr>
      </w:pPr>
    </w:p>
    <w:p w14:paraId="7ADDEF2E" w14:textId="77777777" w:rsidR="00E03F4B" w:rsidRPr="00F4442C" w:rsidRDefault="00E03F4B" w:rsidP="00E03F4B">
      <w:pPr>
        <w:pStyle w:val="PL"/>
        <w:rPr>
          <w:lang w:eastAsia="es-ES"/>
        </w:rPr>
      </w:pPr>
      <w:r w:rsidRPr="00F4442C">
        <w:rPr>
          <w:lang w:eastAsia="es-ES"/>
        </w:rPr>
        <w:t xml:space="preserve">    put:</w:t>
      </w:r>
    </w:p>
    <w:p w14:paraId="2F2D9EAA"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042CA96B" w14:textId="77777777" w:rsidR="00E03F4B" w:rsidRPr="00F4442C" w:rsidRDefault="00E03F4B" w:rsidP="00E03F4B">
      <w:pPr>
        <w:pStyle w:val="PL"/>
        <w:rPr>
          <w:rFonts w:cs="Courier New"/>
          <w:szCs w:val="16"/>
        </w:rPr>
      </w:pPr>
      <w:r w:rsidRPr="00F4442C">
        <w:rPr>
          <w:rFonts w:cs="Courier New"/>
          <w:szCs w:val="16"/>
        </w:rPr>
        <w:t xml:space="preserve">      operationId: UpdateInd</w:t>
      </w:r>
      <w:r w:rsidRPr="00F4442C">
        <w:t>PolUsageSubsc</w:t>
      </w:r>
    </w:p>
    <w:p w14:paraId="406C1030" w14:textId="77777777" w:rsidR="00E03F4B" w:rsidRPr="00F4442C" w:rsidRDefault="00E03F4B" w:rsidP="00E03F4B">
      <w:pPr>
        <w:pStyle w:val="PL"/>
        <w:rPr>
          <w:rFonts w:cs="Courier New"/>
          <w:szCs w:val="16"/>
        </w:rPr>
      </w:pPr>
      <w:r w:rsidRPr="00F4442C">
        <w:rPr>
          <w:rFonts w:cs="Courier New"/>
          <w:szCs w:val="16"/>
        </w:rPr>
        <w:t xml:space="preserve">      tags:</w:t>
      </w:r>
    </w:p>
    <w:p w14:paraId="0CB5E29F"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38C3B7CB" w14:textId="77777777" w:rsidR="00E03F4B" w:rsidRPr="00F4442C" w:rsidRDefault="00E03F4B" w:rsidP="00E03F4B">
      <w:pPr>
        <w:pStyle w:val="PL"/>
      </w:pPr>
      <w:r w:rsidRPr="00F4442C">
        <w:t xml:space="preserve">      requestBody:</w:t>
      </w:r>
    </w:p>
    <w:p w14:paraId="476EABE8" w14:textId="77777777" w:rsidR="00E03F4B" w:rsidRPr="00F4442C" w:rsidRDefault="00E03F4B" w:rsidP="00E03F4B">
      <w:pPr>
        <w:pStyle w:val="PL"/>
      </w:pPr>
      <w:r w:rsidRPr="00F4442C">
        <w:t xml:space="preserve">        required: true</w:t>
      </w:r>
    </w:p>
    <w:p w14:paraId="7BC5AFDB" w14:textId="77777777" w:rsidR="00E03F4B" w:rsidRPr="00F4442C" w:rsidRDefault="00E03F4B" w:rsidP="00E03F4B">
      <w:pPr>
        <w:pStyle w:val="PL"/>
      </w:pPr>
      <w:r w:rsidRPr="00F4442C">
        <w:t xml:space="preserve">        content:</w:t>
      </w:r>
    </w:p>
    <w:p w14:paraId="69F856D2" w14:textId="77777777" w:rsidR="00E03F4B" w:rsidRPr="00F4442C" w:rsidRDefault="00E03F4B" w:rsidP="00E03F4B">
      <w:pPr>
        <w:pStyle w:val="PL"/>
      </w:pPr>
      <w:r w:rsidRPr="00F4442C">
        <w:t xml:space="preserve">          application/json:</w:t>
      </w:r>
    </w:p>
    <w:p w14:paraId="7727B6A3" w14:textId="77777777" w:rsidR="00E03F4B" w:rsidRPr="00F4442C" w:rsidRDefault="00E03F4B" w:rsidP="00E03F4B">
      <w:pPr>
        <w:pStyle w:val="PL"/>
      </w:pPr>
      <w:r w:rsidRPr="00F4442C">
        <w:t xml:space="preserve">            schema:</w:t>
      </w:r>
    </w:p>
    <w:p w14:paraId="49969130"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304CAF96" w14:textId="77777777" w:rsidR="00E03F4B" w:rsidRPr="00F4442C" w:rsidRDefault="00E03F4B" w:rsidP="00E03F4B">
      <w:pPr>
        <w:pStyle w:val="PL"/>
        <w:rPr>
          <w:lang w:eastAsia="es-ES"/>
        </w:rPr>
      </w:pPr>
      <w:r w:rsidRPr="00F4442C">
        <w:rPr>
          <w:lang w:eastAsia="es-ES"/>
        </w:rPr>
        <w:t xml:space="preserve">      responses:</w:t>
      </w:r>
    </w:p>
    <w:p w14:paraId="08F8DC78" w14:textId="77777777" w:rsidR="00E03F4B" w:rsidRPr="00F4442C" w:rsidRDefault="00E03F4B" w:rsidP="00E03F4B">
      <w:pPr>
        <w:pStyle w:val="PL"/>
      </w:pPr>
      <w:r w:rsidRPr="00F4442C">
        <w:t xml:space="preserve">        '200':</w:t>
      </w:r>
    </w:p>
    <w:p w14:paraId="4E2EAC4D" w14:textId="77777777" w:rsidR="00E03F4B" w:rsidRPr="00F4442C" w:rsidRDefault="00E03F4B" w:rsidP="00E03F4B">
      <w:pPr>
        <w:pStyle w:val="PL"/>
        <w:rPr>
          <w:lang w:eastAsia="zh-CN"/>
        </w:rPr>
      </w:pPr>
      <w:r w:rsidRPr="00F4442C">
        <w:t xml:space="preserve">          description: </w:t>
      </w:r>
      <w:r w:rsidRPr="00F4442C">
        <w:rPr>
          <w:lang w:eastAsia="zh-CN"/>
        </w:rPr>
        <w:t>&gt;</w:t>
      </w:r>
    </w:p>
    <w:p w14:paraId="6F94F577"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 and a</w:t>
      </w:r>
    </w:p>
    <w:p w14:paraId="4099BADC" w14:textId="77777777" w:rsidR="00E03F4B" w:rsidRPr="00F4442C" w:rsidRDefault="00E03F4B" w:rsidP="00E03F4B">
      <w:pPr>
        <w:pStyle w:val="PL"/>
      </w:pPr>
      <w:r w:rsidRPr="00F4442C">
        <w:t xml:space="preserve">            representation of the updated resource shall be returned in the response body.</w:t>
      </w:r>
    </w:p>
    <w:p w14:paraId="64A261A9" w14:textId="77777777" w:rsidR="00E03F4B" w:rsidRPr="00F4442C" w:rsidRDefault="00E03F4B" w:rsidP="00E03F4B">
      <w:pPr>
        <w:pStyle w:val="PL"/>
      </w:pPr>
      <w:r w:rsidRPr="00F4442C">
        <w:t xml:space="preserve">          content:</w:t>
      </w:r>
    </w:p>
    <w:p w14:paraId="44898522" w14:textId="77777777" w:rsidR="00E03F4B" w:rsidRPr="00F4442C" w:rsidRDefault="00E03F4B" w:rsidP="00E03F4B">
      <w:pPr>
        <w:pStyle w:val="PL"/>
      </w:pPr>
      <w:r w:rsidRPr="00F4442C">
        <w:t xml:space="preserve">            application/json:</w:t>
      </w:r>
    </w:p>
    <w:p w14:paraId="6AC5430A" w14:textId="77777777" w:rsidR="00E03F4B" w:rsidRPr="00F4442C" w:rsidRDefault="00E03F4B" w:rsidP="00E03F4B">
      <w:pPr>
        <w:pStyle w:val="PL"/>
      </w:pPr>
      <w:r w:rsidRPr="00F4442C">
        <w:t xml:space="preserve">              schema:</w:t>
      </w:r>
    </w:p>
    <w:p w14:paraId="2CA9C0BC"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0753A792" w14:textId="77777777" w:rsidR="00E03F4B" w:rsidRPr="00F4442C" w:rsidRDefault="00E03F4B" w:rsidP="00E03F4B">
      <w:pPr>
        <w:pStyle w:val="PL"/>
        <w:rPr>
          <w:lang w:eastAsia="es-ES"/>
        </w:rPr>
      </w:pPr>
      <w:r w:rsidRPr="00F4442C">
        <w:rPr>
          <w:lang w:eastAsia="es-ES"/>
        </w:rPr>
        <w:t xml:space="preserve">        '204':</w:t>
      </w:r>
    </w:p>
    <w:p w14:paraId="2F503327"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32C731F7"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w:t>
      </w:r>
    </w:p>
    <w:p w14:paraId="1ED49F8F" w14:textId="77777777" w:rsidR="00E03F4B" w:rsidRPr="00F4442C" w:rsidRDefault="00E03F4B" w:rsidP="00E03F4B">
      <w:pPr>
        <w:pStyle w:val="PL"/>
      </w:pPr>
      <w:r w:rsidRPr="00F4442C">
        <w:t xml:space="preserve">            and no content is returned in the response body.</w:t>
      </w:r>
    </w:p>
    <w:p w14:paraId="5DF9E7B8" w14:textId="77777777" w:rsidR="00E03F4B" w:rsidRPr="00F4442C" w:rsidRDefault="00E03F4B" w:rsidP="00E03F4B">
      <w:pPr>
        <w:pStyle w:val="PL"/>
      </w:pPr>
      <w:r w:rsidRPr="00F4442C">
        <w:t xml:space="preserve">        '307':</w:t>
      </w:r>
    </w:p>
    <w:p w14:paraId="573B7594"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1F1A92A6" w14:textId="77777777" w:rsidR="00E03F4B" w:rsidRPr="00F4442C" w:rsidRDefault="00E03F4B" w:rsidP="00E03F4B">
      <w:pPr>
        <w:pStyle w:val="PL"/>
      </w:pPr>
      <w:r w:rsidRPr="00F4442C">
        <w:t xml:space="preserve">        '308':</w:t>
      </w:r>
    </w:p>
    <w:p w14:paraId="5978A2A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0404AAED" w14:textId="77777777" w:rsidR="00E03F4B" w:rsidRPr="00F4442C" w:rsidRDefault="00E03F4B" w:rsidP="00E03F4B">
      <w:pPr>
        <w:pStyle w:val="PL"/>
        <w:rPr>
          <w:lang w:eastAsia="es-ES"/>
        </w:rPr>
      </w:pPr>
      <w:r w:rsidRPr="00F4442C">
        <w:rPr>
          <w:lang w:eastAsia="es-ES"/>
        </w:rPr>
        <w:t xml:space="preserve">        '400':</w:t>
      </w:r>
    </w:p>
    <w:p w14:paraId="421DF9CC"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1304EDB0" w14:textId="77777777" w:rsidR="00E03F4B" w:rsidRPr="00F4442C" w:rsidRDefault="00E03F4B" w:rsidP="00E03F4B">
      <w:pPr>
        <w:pStyle w:val="PL"/>
        <w:rPr>
          <w:lang w:eastAsia="es-ES"/>
        </w:rPr>
      </w:pPr>
      <w:r w:rsidRPr="00F4442C">
        <w:rPr>
          <w:lang w:eastAsia="es-ES"/>
        </w:rPr>
        <w:t xml:space="preserve">        '401':</w:t>
      </w:r>
    </w:p>
    <w:p w14:paraId="3F1F45F7"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2DCBE415" w14:textId="77777777" w:rsidR="00E03F4B" w:rsidRPr="00F4442C" w:rsidRDefault="00E03F4B" w:rsidP="00E03F4B">
      <w:pPr>
        <w:pStyle w:val="PL"/>
        <w:rPr>
          <w:lang w:eastAsia="es-ES"/>
        </w:rPr>
      </w:pPr>
      <w:r w:rsidRPr="00F4442C">
        <w:rPr>
          <w:lang w:eastAsia="es-ES"/>
        </w:rPr>
        <w:t xml:space="preserve">        '403':</w:t>
      </w:r>
    </w:p>
    <w:p w14:paraId="01F9BAD2"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6480BED0" w14:textId="77777777" w:rsidR="00E03F4B" w:rsidRPr="00F4442C" w:rsidRDefault="00E03F4B" w:rsidP="00E03F4B">
      <w:pPr>
        <w:pStyle w:val="PL"/>
        <w:rPr>
          <w:lang w:eastAsia="es-ES"/>
        </w:rPr>
      </w:pPr>
      <w:r w:rsidRPr="00F4442C">
        <w:rPr>
          <w:lang w:eastAsia="es-ES"/>
        </w:rPr>
        <w:t xml:space="preserve">        '404':</w:t>
      </w:r>
    </w:p>
    <w:p w14:paraId="3A251811"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3C19213D" w14:textId="77777777" w:rsidR="00E03F4B" w:rsidRPr="00F4442C" w:rsidRDefault="00E03F4B" w:rsidP="00E03F4B">
      <w:pPr>
        <w:pStyle w:val="PL"/>
        <w:rPr>
          <w:lang w:eastAsia="es-ES"/>
        </w:rPr>
      </w:pPr>
      <w:r w:rsidRPr="00F4442C">
        <w:rPr>
          <w:lang w:eastAsia="es-ES"/>
        </w:rPr>
        <w:t xml:space="preserve">        '406':</w:t>
      </w:r>
    </w:p>
    <w:p w14:paraId="2B1CEB91"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0F85DB51" w14:textId="77777777" w:rsidR="00E03F4B" w:rsidRPr="00F4442C" w:rsidRDefault="00E03F4B" w:rsidP="00E03F4B">
      <w:pPr>
        <w:pStyle w:val="PL"/>
        <w:rPr>
          <w:lang w:eastAsia="es-ES"/>
        </w:rPr>
      </w:pPr>
      <w:r w:rsidRPr="00F4442C">
        <w:rPr>
          <w:lang w:eastAsia="es-ES"/>
        </w:rPr>
        <w:t xml:space="preserve">        '429':</w:t>
      </w:r>
    </w:p>
    <w:p w14:paraId="1D3B6A6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B6D98D5" w14:textId="77777777" w:rsidR="00E03F4B" w:rsidRPr="00F4442C" w:rsidRDefault="00E03F4B" w:rsidP="00E03F4B">
      <w:pPr>
        <w:pStyle w:val="PL"/>
        <w:rPr>
          <w:lang w:eastAsia="es-ES"/>
        </w:rPr>
      </w:pPr>
      <w:r w:rsidRPr="00F4442C">
        <w:rPr>
          <w:lang w:eastAsia="es-ES"/>
        </w:rPr>
        <w:t xml:space="preserve">        '500':</w:t>
      </w:r>
    </w:p>
    <w:p w14:paraId="068CEBB0"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673A7D47" w14:textId="77777777" w:rsidR="00E03F4B" w:rsidRPr="00F4442C" w:rsidRDefault="00E03F4B" w:rsidP="00E03F4B">
      <w:pPr>
        <w:pStyle w:val="PL"/>
        <w:rPr>
          <w:lang w:eastAsia="es-ES"/>
        </w:rPr>
      </w:pPr>
      <w:r w:rsidRPr="00F4442C">
        <w:rPr>
          <w:lang w:eastAsia="es-ES"/>
        </w:rPr>
        <w:t xml:space="preserve">        '503':</w:t>
      </w:r>
    </w:p>
    <w:p w14:paraId="49E4EB6D"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6E289E3E" w14:textId="77777777" w:rsidR="00E03F4B" w:rsidRPr="00F4442C" w:rsidRDefault="00E03F4B" w:rsidP="00E03F4B">
      <w:pPr>
        <w:pStyle w:val="PL"/>
        <w:rPr>
          <w:lang w:eastAsia="es-ES"/>
        </w:rPr>
      </w:pPr>
      <w:r w:rsidRPr="00F4442C">
        <w:rPr>
          <w:lang w:eastAsia="es-ES"/>
        </w:rPr>
        <w:t xml:space="preserve">        default:</w:t>
      </w:r>
    </w:p>
    <w:p w14:paraId="274BB513"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1E6E59D2" w14:textId="77777777" w:rsidR="00E03F4B" w:rsidRPr="00F4442C" w:rsidRDefault="00E03F4B" w:rsidP="00E03F4B">
      <w:pPr>
        <w:pStyle w:val="PL"/>
        <w:rPr>
          <w:lang w:eastAsia="es-ES"/>
        </w:rPr>
      </w:pPr>
    </w:p>
    <w:p w14:paraId="0A787E72" w14:textId="77777777" w:rsidR="00E03F4B" w:rsidRPr="00F4442C" w:rsidRDefault="00E03F4B" w:rsidP="00E03F4B">
      <w:pPr>
        <w:pStyle w:val="PL"/>
        <w:rPr>
          <w:lang w:eastAsia="es-ES"/>
        </w:rPr>
      </w:pPr>
      <w:r w:rsidRPr="00F4442C">
        <w:rPr>
          <w:lang w:eastAsia="es-ES"/>
        </w:rPr>
        <w:t xml:space="preserve">    patch:</w:t>
      </w:r>
    </w:p>
    <w:p w14:paraId="4B9794E2"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11378828" w14:textId="77777777" w:rsidR="00E03F4B" w:rsidRPr="00F4442C" w:rsidRDefault="00E03F4B" w:rsidP="00E03F4B">
      <w:pPr>
        <w:pStyle w:val="PL"/>
        <w:rPr>
          <w:rFonts w:cs="Courier New"/>
          <w:szCs w:val="16"/>
        </w:rPr>
      </w:pPr>
      <w:r w:rsidRPr="00F4442C">
        <w:rPr>
          <w:rFonts w:cs="Courier New"/>
          <w:szCs w:val="16"/>
        </w:rPr>
        <w:t xml:space="preserve">      operationId: ModifyInd</w:t>
      </w:r>
      <w:r w:rsidRPr="00F4442C">
        <w:t>PolUsageSubsc</w:t>
      </w:r>
    </w:p>
    <w:p w14:paraId="1A6F2925" w14:textId="77777777" w:rsidR="00E03F4B" w:rsidRPr="00F4442C" w:rsidRDefault="00E03F4B" w:rsidP="00E03F4B">
      <w:pPr>
        <w:pStyle w:val="PL"/>
        <w:rPr>
          <w:rFonts w:cs="Courier New"/>
          <w:szCs w:val="16"/>
        </w:rPr>
      </w:pPr>
      <w:r w:rsidRPr="00F4442C">
        <w:rPr>
          <w:rFonts w:cs="Courier New"/>
          <w:szCs w:val="16"/>
        </w:rPr>
        <w:t xml:space="preserve">      tags:</w:t>
      </w:r>
    </w:p>
    <w:p w14:paraId="358A3647"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1251005C" w14:textId="77777777" w:rsidR="00E03F4B" w:rsidRPr="00F4442C" w:rsidRDefault="00E03F4B" w:rsidP="00E03F4B">
      <w:pPr>
        <w:pStyle w:val="PL"/>
      </w:pPr>
      <w:r w:rsidRPr="00F4442C">
        <w:t xml:space="preserve">      requestBody:</w:t>
      </w:r>
    </w:p>
    <w:p w14:paraId="48879699" w14:textId="77777777" w:rsidR="00E03F4B" w:rsidRPr="00F4442C" w:rsidRDefault="00E03F4B" w:rsidP="00E03F4B">
      <w:pPr>
        <w:pStyle w:val="PL"/>
      </w:pPr>
      <w:r w:rsidRPr="00F4442C">
        <w:t xml:space="preserve">        required: true</w:t>
      </w:r>
    </w:p>
    <w:p w14:paraId="14A948DF" w14:textId="77777777" w:rsidR="00E03F4B" w:rsidRPr="00F4442C" w:rsidRDefault="00E03F4B" w:rsidP="00E03F4B">
      <w:pPr>
        <w:pStyle w:val="PL"/>
      </w:pPr>
      <w:r w:rsidRPr="00F4442C">
        <w:t xml:space="preserve">        content:</w:t>
      </w:r>
    </w:p>
    <w:p w14:paraId="3D5D4BF5" w14:textId="77777777" w:rsidR="00E03F4B" w:rsidRPr="00F4442C" w:rsidRDefault="00E03F4B" w:rsidP="00E03F4B">
      <w:pPr>
        <w:pStyle w:val="PL"/>
        <w:rPr>
          <w:lang w:val="en-US"/>
        </w:rPr>
      </w:pPr>
      <w:r w:rsidRPr="00F4442C">
        <w:rPr>
          <w:lang w:val="en-US"/>
        </w:rPr>
        <w:t xml:space="preserve">          application/merge-patch+json:</w:t>
      </w:r>
    </w:p>
    <w:p w14:paraId="3F37D1A4" w14:textId="77777777" w:rsidR="00E03F4B" w:rsidRPr="00F4442C" w:rsidRDefault="00E03F4B" w:rsidP="00E03F4B">
      <w:pPr>
        <w:pStyle w:val="PL"/>
      </w:pPr>
      <w:r w:rsidRPr="00F4442C">
        <w:t xml:space="preserve">            schema:</w:t>
      </w:r>
    </w:p>
    <w:p w14:paraId="5B726009" w14:textId="77777777" w:rsidR="00E03F4B" w:rsidRPr="00F4442C" w:rsidRDefault="00E03F4B" w:rsidP="00E03F4B">
      <w:pPr>
        <w:pStyle w:val="PL"/>
        <w:rPr>
          <w:lang w:eastAsia="es-ES"/>
        </w:rPr>
      </w:pPr>
      <w:r w:rsidRPr="00F4442C">
        <w:rPr>
          <w:lang w:eastAsia="es-ES"/>
        </w:rPr>
        <w:t xml:space="preserve">              $ref: '#/components/schemas/</w:t>
      </w:r>
      <w:r w:rsidRPr="00F4442C">
        <w:t>PolUsageSubscPatch</w:t>
      </w:r>
      <w:r w:rsidRPr="00F4442C">
        <w:rPr>
          <w:lang w:eastAsia="es-ES"/>
        </w:rPr>
        <w:t>'</w:t>
      </w:r>
    </w:p>
    <w:p w14:paraId="4DDB22D8" w14:textId="77777777" w:rsidR="00E03F4B" w:rsidRPr="00F4442C" w:rsidRDefault="00E03F4B" w:rsidP="00E03F4B">
      <w:pPr>
        <w:pStyle w:val="PL"/>
        <w:rPr>
          <w:lang w:eastAsia="es-ES"/>
        </w:rPr>
      </w:pPr>
      <w:r w:rsidRPr="00F4442C">
        <w:rPr>
          <w:lang w:eastAsia="es-ES"/>
        </w:rPr>
        <w:t xml:space="preserve">      responses:</w:t>
      </w:r>
    </w:p>
    <w:p w14:paraId="6AD48FAF" w14:textId="77777777" w:rsidR="00E03F4B" w:rsidRPr="00F4442C" w:rsidRDefault="00E03F4B" w:rsidP="00E03F4B">
      <w:pPr>
        <w:pStyle w:val="PL"/>
      </w:pPr>
      <w:r w:rsidRPr="00F4442C">
        <w:t xml:space="preserve">        '200':</w:t>
      </w:r>
    </w:p>
    <w:p w14:paraId="779916E5" w14:textId="77777777" w:rsidR="00E03F4B" w:rsidRPr="00F4442C" w:rsidRDefault="00E03F4B" w:rsidP="00E03F4B">
      <w:pPr>
        <w:pStyle w:val="PL"/>
        <w:rPr>
          <w:lang w:eastAsia="zh-CN"/>
        </w:rPr>
      </w:pPr>
      <w:r w:rsidRPr="00F4442C">
        <w:t xml:space="preserve">          description: </w:t>
      </w:r>
      <w:r w:rsidRPr="00F4442C">
        <w:rPr>
          <w:lang w:eastAsia="zh-CN"/>
        </w:rPr>
        <w:t>&gt;</w:t>
      </w:r>
    </w:p>
    <w:p w14:paraId="471045CE"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 and a</w:t>
      </w:r>
    </w:p>
    <w:p w14:paraId="5652B7FE" w14:textId="77777777" w:rsidR="00E03F4B" w:rsidRPr="00F4442C" w:rsidRDefault="00E03F4B" w:rsidP="00E03F4B">
      <w:pPr>
        <w:pStyle w:val="PL"/>
      </w:pPr>
      <w:r w:rsidRPr="00F4442C">
        <w:t xml:space="preserve">            representation of the updated resource shall be returned in the response body.</w:t>
      </w:r>
    </w:p>
    <w:p w14:paraId="3E69620A" w14:textId="77777777" w:rsidR="00E03F4B" w:rsidRPr="00F4442C" w:rsidRDefault="00E03F4B" w:rsidP="00E03F4B">
      <w:pPr>
        <w:pStyle w:val="PL"/>
      </w:pPr>
      <w:r w:rsidRPr="00F4442C">
        <w:t xml:space="preserve">          content:</w:t>
      </w:r>
    </w:p>
    <w:p w14:paraId="6BE30082" w14:textId="77777777" w:rsidR="00E03F4B" w:rsidRPr="00F4442C" w:rsidRDefault="00E03F4B" w:rsidP="00E03F4B">
      <w:pPr>
        <w:pStyle w:val="PL"/>
      </w:pPr>
      <w:r w:rsidRPr="00F4442C">
        <w:t xml:space="preserve">            application/json:</w:t>
      </w:r>
    </w:p>
    <w:p w14:paraId="7E97641F" w14:textId="77777777" w:rsidR="00E03F4B" w:rsidRPr="00F4442C" w:rsidRDefault="00E03F4B" w:rsidP="00E03F4B">
      <w:pPr>
        <w:pStyle w:val="PL"/>
      </w:pPr>
      <w:r w:rsidRPr="00F4442C">
        <w:t xml:space="preserve">              schema:</w:t>
      </w:r>
    </w:p>
    <w:p w14:paraId="10E904DB"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566C0852" w14:textId="77777777" w:rsidR="00E03F4B" w:rsidRPr="00F4442C" w:rsidRDefault="00E03F4B" w:rsidP="00E03F4B">
      <w:pPr>
        <w:pStyle w:val="PL"/>
        <w:rPr>
          <w:lang w:eastAsia="es-ES"/>
        </w:rPr>
      </w:pPr>
      <w:r w:rsidRPr="00F4442C">
        <w:rPr>
          <w:lang w:eastAsia="es-ES"/>
        </w:rPr>
        <w:lastRenderedPageBreak/>
        <w:t xml:space="preserve">        '204':</w:t>
      </w:r>
    </w:p>
    <w:p w14:paraId="09880590"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424A1BA3"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w:t>
      </w:r>
    </w:p>
    <w:p w14:paraId="30130A24" w14:textId="77777777" w:rsidR="00E03F4B" w:rsidRPr="00F4442C" w:rsidRDefault="00E03F4B" w:rsidP="00E03F4B">
      <w:pPr>
        <w:pStyle w:val="PL"/>
      </w:pPr>
      <w:r w:rsidRPr="00F4442C">
        <w:t xml:space="preserve">            and no content is returned in the response body.</w:t>
      </w:r>
    </w:p>
    <w:p w14:paraId="6578DD52" w14:textId="77777777" w:rsidR="00E03F4B" w:rsidRPr="00F4442C" w:rsidRDefault="00E03F4B" w:rsidP="00E03F4B">
      <w:pPr>
        <w:pStyle w:val="PL"/>
      </w:pPr>
      <w:r w:rsidRPr="00F4442C">
        <w:t xml:space="preserve">        '307':</w:t>
      </w:r>
    </w:p>
    <w:p w14:paraId="68CF6F40"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78EBC9A1" w14:textId="77777777" w:rsidR="00E03F4B" w:rsidRPr="00F4442C" w:rsidRDefault="00E03F4B" w:rsidP="00E03F4B">
      <w:pPr>
        <w:pStyle w:val="PL"/>
      </w:pPr>
      <w:r w:rsidRPr="00F4442C">
        <w:t xml:space="preserve">        '308':</w:t>
      </w:r>
    </w:p>
    <w:p w14:paraId="08A32E7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773A19D7" w14:textId="77777777" w:rsidR="00E03F4B" w:rsidRPr="00F4442C" w:rsidRDefault="00E03F4B" w:rsidP="00E03F4B">
      <w:pPr>
        <w:pStyle w:val="PL"/>
        <w:rPr>
          <w:lang w:eastAsia="es-ES"/>
        </w:rPr>
      </w:pPr>
      <w:r w:rsidRPr="00F4442C">
        <w:rPr>
          <w:lang w:eastAsia="es-ES"/>
        </w:rPr>
        <w:t xml:space="preserve">        '400':</w:t>
      </w:r>
    </w:p>
    <w:p w14:paraId="0AFE370F"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592E7EE" w14:textId="77777777" w:rsidR="00E03F4B" w:rsidRPr="00F4442C" w:rsidRDefault="00E03F4B" w:rsidP="00E03F4B">
      <w:pPr>
        <w:pStyle w:val="PL"/>
        <w:rPr>
          <w:lang w:eastAsia="es-ES"/>
        </w:rPr>
      </w:pPr>
      <w:r w:rsidRPr="00F4442C">
        <w:rPr>
          <w:lang w:eastAsia="es-ES"/>
        </w:rPr>
        <w:t xml:space="preserve">        '401':</w:t>
      </w:r>
    </w:p>
    <w:p w14:paraId="7FD8791D"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2EAB3DB4" w14:textId="77777777" w:rsidR="00E03F4B" w:rsidRPr="00F4442C" w:rsidRDefault="00E03F4B" w:rsidP="00E03F4B">
      <w:pPr>
        <w:pStyle w:val="PL"/>
        <w:rPr>
          <w:lang w:eastAsia="es-ES"/>
        </w:rPr>
      </w:pPr>
      <w:r w:rsidRPr="00F4442C">
        <w:rPr>
          <w:lang w:eastAsia="es-ES"/>
        </w:rPr>
        <w:t xml:space="preserve">        '403':</w:t>
      </w:r>
    </w:p>
    <w:p w14:paraId="7A6AF914"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74E27A89" w14:textId="77777777" w:rsidR="00E03F4B" w:rsidRPr="00F4442C" w:rsidRDefault="00E03F4B" w:rsidP="00E03F4B">
      <w:pPr>
        <w:pStyle w:val="PL"/>
        <w:rPr>
          <w:lang w:eastAsia="es-ES"/>
        </w:rPr>
      </w:pPr>
      <w:r w:rsidRPr="00F4442C">
        <w:rPr>
          <w:lang w:eastAsia="es-ES"/>
        </w:rPr>
        <w:t xml:space="preserve">        '404':</w:t>
      </w:r>
    </w:p>
    <w:p w14:paraId="2F83C6CB"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6D6E184F" w14:textId="77777777" w:rsidR="00E03F4B" w:rsidRPr="00F4442C" w:rsidRDefault="00E03F4B" w:rsidP="00E03F4B">
      <w:pPr>
        <w:pStyle w:val="PL"/>
        <w:rPr>
          <w:lang w:eastAsia="es-ES"/>
        </w:rPr>
      </w:pPr>
      <w:r w:rsidRPr="00F4442C">
        <w:rPr>
          <w:lang w:eastAsia="es-ES"/>
        </w:rPr>
        <w:t xml:space="preserve">        '406':</w:t>
      </w:r>
    </w:p>
    <w:p w14:paraId="33A7823D"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3C3C3B99" w14:textId="77777777" w:rsidR="00E03F4B" w:rsidRPr="00F4442C" w:rsidRDefault="00E03F4B" w:rsidP="00E03F4B">
      <w:pPr>
        <w:pStyle w:val="PL"/>
        <w:rPr>
          <w:lang w:eastAsia="es-ES"/>
        </w:rPr>
      </w:pPr>
      <w:r w:rsidRPr="00F4442C">
        <w:rPr>
          <w:lang w:eastAsia="es-ES"/>
        </w:rPr>
        <w:t xml:space="preserve">        '429':</w:t>
      </w:r>
    </w:p>
    <w:p w14:paraId="6DC7237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BA85FA1" w14:textId="77777777" w:rsidR="00E03F4B" w:rsidRPr="00F4442C" w:rsidRDefault="00E03F4B" w:rsidP="00E03F4B">
      <w:pPr>
        <w:pStyle w:val="PL"/>
        <w:rPr>
          <w:lang w:eastAsia="es-ES"/>
        </w:rPr>
      </w:pPr>
      <w:r w:rsidRPr="00F4442C">
        <w:rPr>
          <w:lang w:eastAsia="es-ES"/>
        </w:rPr>
        <w:t xml:space="preserve">        '500':</w:t>
      </w:r>
    </w:p>
    <w:p w14:paraId="55695D6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46314848" w14:textId="77777777" w:rsidR="00E03F4B" w:rsidRPr="00F4442C" w:rsidRDefault="00E03F4B" w:rsidP="00E03F4B">
      <w:pPr>
        <w:pStyle w:val="PL"/>
        <w:rPr>
          <w:lang w:eastAsia="es-ES"/>
        </w:rPr>
      </w:pPr>
      <w:r w:rsidRPr="00F4442C">
        <w:rPr>
          <w:lang w:eastAsia="es-ES"/>
        </w:rPr>
        <w:t xml:space="preserve">        '503':</w:t>
      </w:r>
    </w:p>
    <w:p w14:paraId="6BAEC267"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2A64D7DD" w14:textId="77777777" w:rsidR="00E03F4B" w:rsidRPr="00F4442C" w:rsidRDefault="00E03F4B" w:rsidP="00E03F4B">
      <w:pPr>
        <w:pStyle w:val="PL"/>
        <w:rPr>
          <w:lang w:eastAsia="es-ES"/>
        </w:rPr>
      </w:pPr>
      <w:r w:rsidRPr="00F4442C">
        <w:rPr>
          <w:lang w:eastAsia="es-ES"/>
        </w:rPr>
        <w:t xml:space="preserve">        default:</w:t>
      </w:r>
    </w:p>
    <w:p w14:paraId="79BA093B"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7101155D" w14:textId="77777777" w:rsidR="00E03F4B" w:rsidRPr="00F4442C" w:rsidRDefault="00E03F4B" w:rsidP="00E03F4B">
      <w:pPr>
        <w:pStyle w:val="PL"/>
        <w:rPr>
          <w:lang w:eastAsia="es-ES"/>
        </w:rPr>
      </w:pPr>
    </w:p>
    <w:p w14:paraId="519D9795" w14:textId="77777777" w:rsidR="00E03F4B" w:rsidRPr="00F4442C" w:rsidRDefault="00E03F4B" w:rsidP="00E03F4B">
      <w:pPr>
        <w:pStyle w:val="PL"/>
        <w:rPr>
          <w:lang w:eastAsia="es-ES"/>
        </w:rPr>
      </w:pPr>
      <w:r w:rsidRPr="00F4442C">
        <w:rPr>
          <w:lang w:eastAsia="es-ES"/>
        </w:rPr>
        <w:t xml:space="preserve">    delete:</w:t>
      </w:r>
    </w:p>
    <w:p w14:paraId="25CD0047"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449072C4" w14:textId="77777777" w:rsidR="00E03F4B" w:rsidRPr="00F4442C" w:rsidRDefault="00E03F4B" w:rsidP="00E03F4B">
      <w:pPr>
        <w:pStyle w:val="PL"/>
        <w:rPr>
          <w:rFonts w:cs="Courier New"/>
          <w:szCs w:val="16"/>
        </w:rPr>
      </w:pPr>
      <w:r w:rsidRPr="00F4442C">
        <w:rPr>
          <w:rFonts w:cs="Courier New"/>
          <w:szCs w:val="16"/>
        </w:rPr>
        <w:t xml:space="preserve">      operationId: DeleteInd</w:t>
      </w:r>
      <w:r w:rsidRPr="00F4442C">
        <w:t>PolUsageSubsc</w:t>
      </w:r>
    </w:p>
    <w:p w14:paraId="748FB446" w14:textId="77777777" w:rsidR="00E03F4B" w:rsidRPr="00F4442C" w:rsidRDefault="00E03F4B" w:rsidP="00E03F4B">
      <w:pPr>
        <w:pStyle w:val="PL"/>
        <w:rPr>
          <w:rFonts w:cs="Courier New"/>
          <w:szCs w:val="16"/>
        </w:rPr>
      </w:pPr>
      <w:r w:rsidRPr="00F4442C">
        <w:rPr>
          <w:rFonts w:cs="Courier New"/>
          <w:szCs w:val="16"/>
        </w:rPr>
        <w:t xml:space="preserve">      tags:</w:t>
      </w:r>
    </w:p>
    <w:p w14:paraId="4803D0EC"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5572D25D" w14:textId="77777777" w:rsidR="00E03F4B" w:rsidRPr="00F4442C" w:rsidRDefault="00E03F4B" w:rsidP="00E03F4B">
      <w:pPr>
        <w:pStyle w:val="PL"/>
        <w:rPr>
          <w:lang w:eastAsia="es-ES"/>
        </w:rPr>
      </w:pPr>
      <w:r w:rsidRPr="00F4442C">
        <w:rPr>
          <w:lang w:eastAsia="es-ES"/>
        </w:rPr>
        <w:t xml:space="preserve">      responses:</w:t>
      </w:r>
    </w:p>
    <w:p w14:paraId="30FD1174" w14:textId="77777777" w:rsidR="00E03F4B" w:rsidRPr="00F4442C" w:rsidRDefault="00E03F4B" w:rsidP="00E03F4B">
      <w:pPr>
        <w:pStyle w:val="PL"/>
        <w:rPr>
          <w:lang w:eastAsia="es-ES"/>
        </w:rPr>
      </w:pPr>
      <w:r w:rsidRPr="00F4442C">
        <w:rPr>
          <w:lang w:eastAsia="es-ES"/>
        </w:rPr>
        <w:t xml:space="preserve">        '204':</w:t>
      </w:r>
    </w:p>
    <w:p w14:paraId="7793568B"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6A6C16AB"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deleted.</w:t>
      </w:r>
    </w:p>
    <w:p w14:paraId="4FAE87D8" w14:textId="77777777" w:rsidR="00E03F4B" w:rsidRPr="00F4442C" w:rsidRDefault="00E03F4B" w:rsidP="00E03F4B">
      <w:pPr>
        <w:pStyle w:val="PL"/>
      </w:pPr>
      <w:r w:rsidRPr="00F4442C">
        <w:t xml:space="preserve">        '307':</w:t>
      </w:r>
    </w:p>
    <w:p w14:paraId="759E4E9E"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553B0BD8" w14:textId="77777777" w:rsidR="00E03F4B" w:rsidRPr="00F4442C" w:rsidRDefault="00E03F4B" w:rsidP="00E03F4B">
      <w:pPr>
        <w:pStyle w:val="PL"/>
      </w:pPr>
      <w:r w:rsidRPr="00F4442C">
        <w:t xml:space="preserve">        '308':</w:t>
      </w:r>
    </w:p>
    <w:p w14:paraId="55422E77"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66FD72A1" w14:textId="77777777" w:rsidR="00E03F4B" w:rsidRPr="00F4442C" w:rsidRDefault="00E03F4B" w:rsidP="00E03F4B">
      <w:pPr>
        <w:pStyle w:val="PL"/>
        <w:rPr>
          <w:lang w:eastAsia="es-ES"/>
        </w:rPr>
      </w:pPr>
      <w:r w:rsidRPr="00F4442C">
        <w:rPr>
          <w:lang w:eastAsia="es-ES"/>
        </w:rPr>
        <w:t xml:space="preserve">        '400':</w:t>
      </w:r>
    </w:p>
    <w:p w14:paraId="24237DC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09E1039" w14:textId="77777777" w:rsidR="00E03F4B" w:rsidRPr="00F4442C" w:rsidRDefault="00E03F4B" w:rsidP="00E03F4B">
      <w:pPr>
        <w:pStyle w:val="PL"/>
        <w:rPr>
          <w:lang w:eastAsia="es-ES"/>
        </w:rPr>
      </w:pPr>
      <w:r w:rsidRPr="00F4442C">
        <w:rPr>
          <w:lang w:eastAsia="es-ES"/>
        </w:rPr>
        <w:t xml:space="preserve">        '401':</w:t>
      </w:r>
    </w:p>
    <w:p w14:paraId="4AE0F9A7"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33D6562F" w14:textId="77777777" w:rsidR="00E03F4B" w:rsidRPr="00F4442C" w:rsidRDefault="00E03F4B" w:rsidP="00E03F4B">
      <w:pPr>
        <w:pStyle w:val="PL"/>
        <w:rPr>
          <w:lang w:eastAsia="es-ES"/>
        </w:rPr>
      </w:pPr>
      <w:r w:rsidRPr="00F4442C">
        <w:rPr>
          <w:lang w:eastAsia="es-ES"/>
        </w:rPr>
        <w:t xml:space="preserve">        '403':</w:t>
      </w:r>
    </w:p>
    <w:p w14:paraId="40B51833"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7E6E2F2B" w14:textId="77777777" w:rsidR="00E03F4B" w:rsidRPr="00F4442C" w:rsidRDefault="00E03F4B" w:rsidP="00E03F4B">
      <w:pPr>
        <w:pStyle w:val="PL"/>
        <w:rPr>
          <w:lang w:eastAsia="es-ES"/>
        </w:rPr>
      </w:pPr>
      <w:r w:rsidRPr="00F4442C">
        <w:rPr>
          <w:lang w:eastAsia="es-ES"/>
        </w:rPr>
        <w:t xml:space="preserve">        '404':</w:t>
      </w:r>
    </w:p>
    <w:p w14:paraId="6414923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043AED54" w14:textId="77777777" w:rsidR="00E03F4B" w:rsidRPr="00F4442C" w:rsidRDefault="00E03F4B" w:rsidP="00E03F4B">
      <w:pPr>
        <w:pStyle w:val="PL"/>
        <w:rPr>
          <w:lang w:eastAsia="es-ES"/>
        </w:rPr>
      </w:pPr>
      <w:r w:rsidRPr="00F4442C">
        <w:rPr>
          <w:lang w:eastAsia="es-ES"/>
        </w:rPr>
        <w:t xml:space="preserve">        '406':</w:t>
      </w:r>
    </w:p>
    <w:p w14:paraId="63AF67B6"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5B2A93CC" w14:textId="77777777" w:rsidR="00E03F4B" w:rsidRPr="00F4442C" w:rsidRDefault="00E03F4B" w:rsidP="00E03F4B">
      <w:pPr>
        <w:pStyle w:val="PL"/>
        <w:rPr>
          <w:lang w:eastAsia="es-ES"/>
        </w:rPr>
      </w:pPr>
      <w:r w:rsidRPr="00F4442C">
        <w:rPr>
          <w:lang w:eastAsia="es-ES"/>
        </w:rPr>
        <w:t xml:space="preserve">        '429':</w:t>
      </w:r>
    </w:p>
    <w:p w14:paraId="0B74DB6B"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1D125756" w14:textId="77777777" w:rsidR="00E03F4B" w:rsidRPr="00F4442C" w:rsidRDefault="00E03F4B" w:rsidP="00E03F4B">
      <w:pPr>
        <w:pStyle w:val="PL"/>
        <w:rPr>
          <w:lang w:eastAsia="es-ES"/>
        </w:rPr>
      </w:pPr>
      <w:r w:rsidRPr="00F4442C">
        <w:rPr>
          <w:lang w:eastAsia="es-ES"/>
        </w:rPr>
        <w:t xml:space="preserve">        '500':</w:t>
      </w:r>
    </w:p>
    <w:p w14:paraId="63AD524F"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0B3B9943" w14:textId="77777777" w:rsidR="00E03F4B" w:rsidRPr="00F4442C" w:rsidRDefault="00E03F4B" w:rsidP="00E03F4B">
      <w:pPr>
        <w:pStyle w:val="PL"/>
        <w:rPr>
          <w:lang w:eastAsia="es-ES"/>
        </w:rPr>
      </w:pPr>
      <w:r w:rsidRPr="00F4442C">
        <w:rPr>
          <w:lang w:eastAsia="es-ES"/>
        </w:rPr>
        <w:t xml:space="preserve">        '503':</w:t>
      </w:r>
    </w:p>
    <w:p w14:paraId="08735CC9"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4CBB3C66" w14:textId="77777777" w:rsidR="00E03F4B" w:rsidRPr="00F4442C" w:rsidRDefault="00E03F4B" w:rsidP="00E03F4B">
      <w:pPr>
        <w:pStyle w:val="PL"/>
        <w:rPr>
          <w:lang w:eastAsia="es-ES"/>
        </w:rPr>
      </w:pPr>
      <w:r w:rsidRPr="00F4442C">
        <w:rPr>
          <w:lang w:eastAsia="es-ES"/>
        </w:rPr>
        <w:t xml:space="preserve">        default:</w:t>
      </w:r>
    </w:p>
    <w:p w14:paraId="4608E36E"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5E09CCA6" w14:textId="77777777" w:rsidR="00E03F4B" w:rsidRPr="00F4442C" w:rsidRDefault="00E03F4B" w:rsidP="00E03F4B">
      <w:pPr>
        <w:pStyle w:val="PL"/>
      </w:pPr>
    </w:p>
    <w:p w14:paraId="38FCE667" w14:textId="77777777" w:rsidR="00E03F4B" w:rsidRPr="00F4442C" w:rsidRDefault="00E03F4B" w:rsidP="00E03F4B">
      <w:pPr>
        <w:pStyle w:val="PL"/>
      </w:pPr>
    </w:p>
    <w:p w14:paraId="591FDF0C" w14:textId="77777777" w:rsidR="00E03F4B" w:rsidRPr="00F4442C" w:rsidRDefault="00E03F4B" w:rsidP="00E03F4B">
      <w:pPr>
        <w:pStyle w:val="PL"/>
      </w:pPr>
      <w:r w:rsidRPr="00F4442C">
        <w:t>components:</w:t>
      </w:r>
    </w:p>
    <w:p w14:paraId="36BCC333" w14:textId="77777777" w:rsidR="00E03F4B" w:rsidRPr="00F4442C" w:rsidRDefault="00E03F4B" w:rsidP="00E03F4B">
      <w:pPr>
        <w:pStyle w:val="PL"/>
      </w:pPr>
      <w:r w:rsidRPr="00F4442C">
        <w:t xml:space="preserve">  securitySchemes:</w:t>
      </w:r>
    </w:p>
    <w:p w14:paraId="02994E54" w14:textId="77777777" w:rsidR="00E03F4B" w:rsidRPr="00F4442C" w:rsidRDefault="00E03F4B" w:rsidP="00E03F4B">
      <w:pPr>
        <w:pStyle w:val="PL"/>
      </w:pPr>
      <w:r w:rsidRPr="00F4442C">
        <w:t xml:space="preserve">    oAuth2ClientCredentials:</w:t>
      </w:r>
    </w:p>
    <w:p w14:paraId="4E5E94FA" w14:textId="77777777" w:rsidR="00E03F4B" w:rsidRPr="00F4442C" w:rsidRDefault="00E03F4B" w:rsidP="00E03F4B">
      <w:pPr>
        <w:pStyle w:val="PL"/>
      </w:pPr>
      <w:r w:rsidRPr="00F4442C">
        <w:t xml:space="preserve">      type: oauth2</w:t>
      </w:r>
    </w:p>
    <w:p w14:paraId="1D8617F6" w14:textId="77777777" w:rsidR="00E03F4B" w:rsidRPr="00F4442C" w:rsidRDefault="00E03F4B" w:rsidP="00E03F4B">
      <w:pPr>
        <w:pStyle w:val="PL"/>
      </w:pPr>
      <w:r w:rsidRPr="00F4442C">
        <w:t xml:space="preserve">      flows:</w:t>
      </w:r>
    </w:p>
    <w:p w14:paraId="3C51FA61" w14:textId="77777777" w:rsidR="00E03F4B" w:rsidRPr="00F4442C" w:rsidRDefault="00E03F4B" w:rsidP="00E03F4B">
      <w:pPr>
        <w:pStyle w:val="PL"/>
      </w:pPr>
      <w:r w:rsidRPr="00F4442C">
        <w:t xml:space="preserve">        clientCredentials:</w:t>
      </w:r>
    </w:p>
    <w:p w14:paraId="2FFF360D" w14:textId="77777777" w:rsidR="00E03F4B" w:rsidRPr="00F4442C" w:rsidRDefault="00E03F4B" w:rsidP="00E03F4B">
      <w:pPr>
        <w:pStyle w:val="PL"/>
      </w:pPr>
      <w:r w:rsidRPr="00F4442C">
        <w:t xml:space="preserve">          tokenUrl: '{tokenUrl}'</w:t>
      </w:r>
    </w:p>
    <w:p w14:paraId="6CC97041" w14:textId="77777777" w:rsidR="00E03F4B" w:rsidRPr="00F4442C" w:rsidRDefault="00E03F4B" w:rsidP="00E03F4B">
      <w:pPr>
        <w:pStyle w:val="PL"/>
      </w:pPr>
      <w:r w:rsidRPr="00F4442C">
        <w:t xml:space="preserve">          scopes: {}</w:t>
      </w:r>
    </w:p>
    <w:p w14:paraId="06E45E29" w14:textId="77777777" w:rsidR="00E03F4B" w:rsidRPr="00F4442C" w:rsidRDefault="00E03F4B" w:rsidP="00E03F4B">
      <w:pPr>
        <w:pStyle w:val="PL"/>
      </w:pPr>
    </w:p>
    <w:p w14:paraId="01FCF7C8" w14:textId="77777777" w:rsidR="00E03F4B" w:rsidRPr="00F4442C" w:rsidRDefault="00E03F4B" w:rsidP="00E03F4B">
      <w:pPr>
        <w:pStyle w:val="PL"/>
      </w:pPr>
      <w:r w:rsidRPr="00F4442C">
        <w:t xml:space="preserve">  schemas:</w:t>
      </w:r>
    </w:p>
    <w:p w14:paraId="60BA5F90" w14:textId="77777777" w:rsidR="00E03F4B" w:rsidRPr="00F4442C" w:rsidRDefault="00E03F4B" w:rsidP="00E03F4B">
      <w:pPr>
        <w:pStyle w:val="PL"/>
      </w:pPr>
    </w:p>
    <w:p w14:paraId="68F10216" w14:textId="77777777" w:rsidR="00E03F4B" w:rsidRPr="00F4442C" w:rsidRDefault="00E03F4B" w:rsidP="00E03F4B">
      <w:pPr>
        <w:pStyle w:val="PL"/>
      </w:pPr>
      <w:r w:rsidRPr="00F4442C">
        <w:t>#</w:t>
      </w:r>
    </w:p>
    <w:p w14:paraId="00E9F09F" w14:textId="77777777" w:rsidR="00E03F4B" w:rsidRPr="00F4442C" w:rsidRDefault="00E03F4B" w:rsidP="00E03F4B">
      <w:pPr>
        <w:pStyle w:val="PL"/>
      </w:pPr>
      <w:r w:rsidRPr="00F4442C">
        <w:t># STRUCTURED DATA TYPES</w:t>
      </w:r>
    </w:p>
    <w:p w14:paraId="29C0A315" w14:textId="77777777" w:rsidR="00E03F4B" w:rsidRPr="00F4442C" w:rsidRDefault="00E03F4B" w:rsidP="00E03F4B">
      <w:pPr>
        <w:pStyle w:val="PL"/>
      </w:pPr>
      <w:r w:rsidRPr="00F4442C">
        <w:t>#</w:t>
      </w:r>
    </w:p>
    <w:p w14:paraId="5E3D339F" w14:textId="77777777" w:rsidR="00E03F4B" w:rsidRPr="00F4442C" w:rsidRDefault="00E03F4B" w:rsidP="00E03F4B">
      <w:pPr>
        <w:pStyle w:val="PL"/>
      </w:pPr>
    </w:p>
    <w:p w14:paraId="6CF23BAE" w14:textId="77777777" w:rsidR="00E03F4B" w:rsidRPr="00F4442C" w:rsidRDefault="00E03F4B" w:rsidP="00E03F4B">
      <w:pPr>
        <w:pStyle w:val="PL"/>
      </w:pPr>
      <w:r w:rsidRPr="00F4442C">
        <w:t xml:space="preserve">    PolicyProv:</w:t>
      </w:r>
    </w:p>
    <w:p w14:paraId="23E86D5C" w14:textId="77777777" w:rsidR="00E03F4B" w:rsidRPr="00F4442C" w:rsidRDefault="00E03F4B" w:rsidP="00E03F4B">
      <w:pPr>
        <w:pStyle w:val="PL"/>
        <w:rPr>
          <w:lang w:eastAsia="zh-CN"/>
        </w:rPr>
      </w:pPr>
      <w:r w:rsidRPr="00F4442C">
        <w:t xml:space="preserve">      description: </w:t>
      </w:r>
      <w:r w:rsidRPr="00F4442C">
        <w:rPr>
          <w:lang w:eastAsia="zh-CN"/>
        </w:rPr>
        <w:t>&gt;</w:t>
      </w:r>
    </w:p>
    <w:p w14:paraId="26B832AC" w14:textId="77777777" w:rsidR="00E03F4B" w:rsidRPr="00F4442C" w:rsidRDefault="00E03F4B" w:rsidP="00E03F4B">
      <w:pPr>
        <w:pStyle w:val="PL"/>
        <w:rPr>
          <w:lang w:eastAsia="zh-CN"/>
        </w:rPr>
      </w:pPr>
      <w:r w:rsidRPr="00F4442C">
        <w:t xml:space="preserve">        Represents a Policy Provisioning.</w:t>
      </w:r>
    </w:p>
    <w:p w14:paraId="037CB892" w14:textId="77777777" w:rsidR="00E03F4B" w:rsidRPr="00F4442C" w:rsidRDefault="00E03F4B" w:rsidP="00E03F4B">
      <w:pPr>
        <w:pStyle w:val="PL"/>
      </w:pPr>
      <w:r w:rsidRPr="00F4442C">
        <w:lastRenderedPageBreak/>
        <w:t xml:space="preserve">      type: object</w:t>
      </w:r>
    </w:p>
    <w:p w14:paraId="62C16279" w14:textId="77777777" w:rsidR="00E03F4B" w:rsidRPr="00F4442C" w:rsidRDefault="00E03F4B" w:rsidP="00E03F4B">
      <w:pPr>
        <w:pStyle w:val="PL"/>
      </w:pPr>
      <w:r w:rsidRPr="00F4442C">
        <w:t xml:space="preserve">      properties:</w:t>
      </w:r>
    </w:p>
    <w:p w14:paraId="2FEBA6F5" w14:textId="77777777" w:rsidR="00E03F4B" w:rsidRPr="00F4442C" w:rsidRDefault="00E03F4B" w:rsidP="00E03F4B">
      <w:pPr>
        <w:pStyle w:val="PL"/>
      </w:pPr>
      <w:r w:rsidRPr="00F4442C">
        <w:t xml:space="preserve">        netSliceId:</w:t>
      </w:r>
    </w:p>
    <w:p w14:paraId="7E70C729" w14:textId="77777777" w:rsidR="00E03F4B" w:rsidRPr="00F4442C" w:rsidRDefault="00E03F4B" w:rsidP="00E03F4B">
      <w:pPr>
        <w:pStyle w:val="PL"/>
      </w:pPr>
      <w:r w:rsidRPr="00F4442C">
        <w:t xml:space="preserve">          $ref: 'TS29571_CommonData.yaml#/components/schemas/Snssai'</w:t>
      </w:r>
    </w:p>
    <w:p w14:paraId="47957F02" w14:textId="77777777" w:rsidR="00E03F4B" w:rsidRPr="00F4442C" w:rsidRDefault="00E03F4B" w:rsidP="00E03F4B">
      <w:pPr>
        <w:pStyle w:val="PL"/>
      </w:pPr>
      <w:r w:rsidRPr="00F4442C">
        <w:t xml:space="preserve">        reqDnn:</w:t>
      </w:r>
    </w:p>
    <w:p w14:paraId="4D36472B" w14:textId="77777777" w:rsidR="00E03F4B" w:rsidRPr="00F4442C" w:rsidRDefault="00E03F4B" w:rsidP="00E03F4B">
      <w:pPr>
        <w:pStyle w:val="PL"/>
      </w:pPr>
      <w:r w:rsidRPr="00F4442C">
        <w:t xml:space="preserve">          $ref: 'TS29571_CommonData.yaml#/components/schemas/Snssai'</w:t>
      </w:r>
    </w:p>
    <w:p w14:paraId="3655157D" w14:textId="77777777" w:rsidR="00E03F4B" w:rsidRPr="00F4442C" w:rsidRDefault="00E03F4B" w:rsidP="00E03F4B">
      <w:pPr>
        <w:pStyle w:val="PL"/>
      </w:pPr>
      <w:r w:rsidRPr="00F4442C">
        <w:t xml:space="preserve">        </w:t>
      </w:r>
      <w:r w:rsidRPr="00F4442C">
        <w:rPr>
          <w:lang w:eastAsia="zh-CN"/>
        </w:rPr>
        <w:t>polHarmInd</w:t>
      </w:r>
      <w:r w:rsidRPr="00F4442C">
        <w:t>:</w:t>
      </w:r>
    </w:p>
    <w:p w14:paraId="79262038" w14:textId="77777777" w:rsidR="00E03F4B" w:rsidRPr="00F4442C" w:rsidRDefault="00E03F4B" w:rsidP="00E03F4B">
      <w:pPr>
        <w:pStyle w:val="PL"/>
      </w:pPr>
      <w:r w:rsidRPr="00F4442C">
        <w:t xml:space="preserve">          type: boolean</w:t>
      </w:r>
    </w:p>
    <w:p w14:paraId="46AEECF2" w14:textId="77777777" w:rsidR="00E03F4B" w:rsidRPr="00F4442C" w:rsidRDefault="00E03F4B" w:rsidP="00E03F4B">
      <w:pPr>
        <w:pStyle w:val="PL"/>
      </w:pPr>
      <w:r w:rsidRPr="00F4442C">
        <w:t xml:space="preserve">          default: false</w:t>
      </w:r>
    </w:p>
    <w:p w14:paraId="3FC4C945" w14:textId="77777777" w:rsidR="00E03F4B" w:rsidRPr="00F4442C" w:rsidRDefault="00E03F4B" w:rsidP="00E03F4B">
      <w:pPr>
        <w:pStyle w:val="PL"/>
        <w:rPr>
          <w:lang w:eastAsia="zh-CN"/>
        </w:rPr>
      </w:pPr>
      <w:r w:rsidRPr="00F4442C">
        <w:t xml:space="preserve">          description: </w:t>
      </w:r>
      <w:r w:rsidRPr="00F4442C">
        <w:rPr>
          <w:lang w:eastAsia="zh-CN"/>
        </w:rPr>
        <w:t>&gt;</w:t>
      </w:r>
    </w:p>
    <w:p w14:paraId="7B6A2F3C" w14:textId="77777777" w:rsidR="00E03F4B" w:rsidRPr="00F4442C" w:rsidRDefault="00E03F4B" w:rsidP="00E03F4B">
      <w:pPr>
        <w:pStyle w:val="PL"/>
        <w:rPr>
          <w:lang w:val="en-US"/>
        </w:rPr>
      </w:pPr>
      <w:r w:rsidRPr="00F4442C">
        <w:t xml:space="preserve">            </w:t>
      </w:r>
      <w:r w:rsidRPr="00F4442C">
        <w:rPr>
          <w:lang w:val="en-US"/>
        </w:rPr>
        <w:t>Contains the policy harmonization indication. It indicates whether policy harmonization</w:t>
      </w:r>
    </w:p>
    <w:p w14:paraId="33A30277" w14:textId="77777777" w:rsidR="00E03F4B" w:rsidRPr="00F4442C" w:rsidRDefault="00E03F4B" w:rsidP="00E03F4B">
      <w:pPr>
        <w:pStyle w:val="PL"/>
        <w:rPr>
          <w:lang w:eastAsia="zh-CN"/>
        </w:rPr>
      </w:pPr>
      <w:r w:rsidRPr="00F4442C">
        <w:rPr>
          <w:lang w:val="en-US"/>
        </w:rPr>
        <w:t xml:space="preserve">            is requested or not</w:t>
      </w:r>
      <w:r w:rsidRPr="00F4442C">
        <w:t>.</w:t>
      </w:r>
    </w:p>
    <w:p w14:paraId="0FA257D7" w14:textId="77777777" w:rsidR="00E03F4B" w:rsidRPr="00F4442C" w:rsidRDefault="00E03F4B" w:rsidP="00E03F4B">
      <w:pPr>
        <w:pStyle w:val="PL"/>
        <w:rPr>
          <w:lang w:val="en-US"/>
        </w:rPr>
      </w:pPr>
      <w:r w:rsidRPr="00F4442C">
        <w:rPr>
          <w:lang w:val="en-US"/>
        </w:rPr>
        <w:t xml:space="preserve">            true means that policy harmonization is requested.</w:t>
      </w:r>
    </w:p>
    <w:p w14:paraId="621086F4" w14:textId="77777777" w:rsidR="00E03F4B" w:rsidRPr="00F4442C" w:rsidRDefault="00E03F4B" w:rsidP="00E03F4B">
      <w:pPr>
        <w:pStyle w:val="PL"/>
        <w:rPr>
          <w:lang w:val="en-US"/>
        </w:rPr>
      </w:pPr>
      <w:r w:rsidRPr="00F4442C">
        <w:rPr>
          <w:lang w:val="en-US"/>
        </w:rPr>
        <w:t xml:space="preserve">            false means that policy harmonization is not requested.</w:t>
      </w:r>
    </w:p>
    <w:p w14:paraId="2F163328" w14:textId="77777777" w:rsidR="00E03F4B" w:rsidRPr="00F4442C" w:rsidRDefault="00E03F4B" w:rsidP="00E03F4B">
      <w:pPr>
        <w:pStyle w:val="PL"/>
        <w:rPr>
          <w:lang w:eastAsia="zh-CN"/>
        </w:rPr>
      </w:pPr>
      <w:r w:rsidRPr="00F4442C">
        <w:rPr>
          <w:lang w:val="en-US"/>
        </w:rPr>
        <w:t xml:space="preserve">            The default value when omitted is "false".</w:t>
      </w:r>
    </w:p>
    <w:p w14:paraId="01B54A52" w14:textId="77777777" w:rsidR="00E03F4B" w:rsidRPr="00F4442C" w:rsidRDefault="00E03F4B" w:rsidP="00E03F4B">
      <w:pPr>
        <w:pStyle w:val="PL"/>
      </w:pPr>
      <w:r w:rsidRPr="00F4442C">
        <w:t xml:space="preserve">        </w:t>
      </w:r>
      <w:r w:rsidRPr="00F4442C">
        <w:rPr>
          <w:lang w:eastAsia="zh-CN"/>
        </w:rPr>
        <w:t>defaultPolInd</w:t>
      </w:r>
      <w:r w:rsidRPr="00F4442C">
        <w:t>:</w:t>
      </w:r>
    </w:p>
    <w:p w14:paraId="22F0D587" w14:textId="77777777" w:rsidR="00E03F4B" w:rsidRPr="00F4442C" w:rsidRDefault="00E03F4B" w:rsidP="00E03F4B">
      <w:pPr>
        <w:pStyle w:val="PL"/>
      </w:pPr>
      <w:r w:rsidRPr="00F4442C">
        <w:t xml:space="preserve">          type: boolean</w:t>
      </w:r>
    </w:p>
    <w:p w14:paraId="0C3C5631" w14:textId="77777777" w:rsidR="00E03F4B" w:rsidRPr="00F4442C" w:rsidRDefault="00E03F4B" w:rsidP="00E03F4B">
      <w:pPr>
        <w:pStyle w:val="PL"/>
      </w:pPr>
      <w:r w:rsidRPr="00F4442C">
        <w:t xml:space="preserve">          default: false</w:t>
      </w:r>
    </w:p>
    <w:p w14:paraId="01C35E7C" w14:textId="77777777" w:rsidR="00E03F4B" w:rsidRPr="00F4442C" w:rsidRDefault="00E03F4B" w:rsidP="00E03F4B">
      <w:pPr>
        <w:pStyle w:val="PL"/>
        <w:rPr>
          <w:lang w:eastAsia="zh-CN"/>
        </w:rPr>
      </w:pPr>
      <w:r w:rsidRPr="00F4442C">
        <w:t xml:space="preserve">          description: </w:t>
      </w:r>
      <w:r w:rsidRPr="00F4442C">
        <w:rPr>
          <w:lang w:eastAsia="zh-CN"/>
        </w:rPr>
        <w:t>&gt;</w:t>
      </w:r>
    </w:p>
    <w:p w14:paraId="3F0C75DE" w14:textId="77777777" w:rsidR="00E03F4B" w:rsidRPr="00F4442C" w:rsidRDefault="00E03F4B" w:rsidP="00E03F4B">
      <w:pPr>
        <w:pStyle w:val="PL"/>
        <w:rPr>
          <w:lang w:val="en-US"/>
        </w:rPr>
      </w:pPr>
      <w:r w:rsidRPr="00F4442C">
        <w:t xml:space="preserve">            </w:t>
      </w:r>
      <w:r w:rsidRPr="00F4442C">
        <w:rPr>
          <w:lang w:val="en-US"/>
        </w:rPr>
        <w:t>Contains the default policy indication. It indicates whether or not the provisioned</w:t>
      </w:r>
    </w:p>
    <w:p w14:paraId="5C128FAE" w14:textId="77777777" w:rsidR="00E03F4B" w:rsidRPr="00F4442C" w:rsidRDefault="00E03F4B" w:rsidP="00E03F4B">
      <w:pPr>
        <w:pStyle w:val="PL"/>
      </w:pPr>
      <w:r w:rsidRPr="00F4442C">
        <w:rPr>
          <w:lang w:val="en-US"/>
        </w:rPr>
        <w:t xml:space="preserve">            policy shall be used as a default policy </w:t>
      </w:r>
      <w:r w:rsidRPr="00F4442C">
        <w:t>for the network slices provisioned without any</w:t>
      </w:r>
    </w:p>
    <w:p w14:paraId="4F1EE25F" w14:textId="77777777" w:rsidR="00E03F4B" w:rsidRPr="00F4442C" w:rsidRDefault="00E03F4B" w:rsidP="00E03F4B">
      <w:pPr>
        <w:pStyle w:val="PL"/>
        <w:rPr>
          <w:lang w:eastAsia="zh-CN"/>
        </w:rPr>
      </w:pPr>
      <w:r w:rsidRPr="00F4442C">
        <w:t xml:space="preserve">            policy.</w:t>
      </w:r>
    </w:p>
    <w:p w14:paraId="6EDF4062" w14:textId="77777777" w:rsidR="00E03F4B" w:rsidRPr="00F4442C" w:rsidRDefault="00E03F4B" w:rsidP="00E03F4B">
      <w:pPr>
        <w:pStyle w:val="PL"/>
      </w:pPr>
      <w:r w:rsidRPr="00F4442C">
        <w:rPr>
          <w:lang w:val="en-US"/>
        </w:rPr>
        <w:t xml:space="preserve">            true means that the provisioned policy shall be used as a default policy </w:t>
      </w:r>
      <w:r w:rsidRPr="00F4442C">
        <w:t>for the network</w:t>
      </w:r>
    </w:p>
    <w:p w14:paraId="05B5E2B2" w14:textId="77777777" w:rsidR="00E03F4B" w:rsidRPr="00F4442C" w:rsidRDefault="00E03F4B" w:rsidP="00E03F4B">
      <w:pPr>
        <w:pStyle w:val="PL"/>
        <w:rPr>
          <w:lang w:val="en-US"/>
        </w:rPr>
      </w:pPr>
      <w:r w:rsidRPr="00F4442C">
        <w:t xml:space="preserve">            slices provisioned without any policy</w:t>
      </w:r>
      <w:r w:rsidRPr="00F4442C">
        <w:rPr>
          <w:lang w:val="en-US"/>
        </w:rPr>
        <w:t>.</w:t>
      </w:r>
    </w:p>
    <w:p w14:paraId="2DC67A24" w14:textId="77777777" w:rsidR="00E03F4B" w:rsidRPr="00F4442C" w:rsidRDefault="00E03F4B" w:rsidP="00E03F4B">
      <w:pPr>
        <w:pStyle w:val="PL"/>
      </w:pPr>
      <w:r w:rsidRPr="00F4442C">
        <w:rPr>
          <w:lang w:val="en-US"/>
        </w:rPr>
        <w:t xml:space="preserve">            false means that the provisioned policy shall not be used as a default policy </w:t>
      </w:r>
      <w:r w:rsidRPr="00F4442C">
        <w:t>for the</w:t>
      </w:r>
    </w:p>
    <w:p w14:paraId="324888C0" w14:textId="77777777" w:rsidR="00E03F4B" w:rsidRPr="00F4442C" w:rsidRDefault="00E03F4B" w:rsidP="00E03F4B">
      <w:pPr>
        <w:pStyle w:val="PL"/>
      </w:pPr>
      <w:r w:rsidRPr="00F4442C">
        <w:t xml:space="preserve">            network slices provisioned without any policy</w:t>
      </w:r>
      <w:r w:rsidRPr="00F4442C">
        <w:rPr>
          <w:lang w:val="en-US"/>
        </w:rPr>
        <w:t>.</w:t>
      </w:r>
    </w:p>
    <w:p w14:paraId="23B30724" w14:textId="77777777" w:rsidR="00E03F4B" w:rsidRPr="00F4442C" w:rsidRDefault="00E03F4B" w:rsidP="00E03F4B">
      <w:pPr>
        <w:pStyle w:val="PL"/>
        <w:rPr>
          <w:lang w:eastAsia="zh-CN"/>
        </w:rPr>
      </w:pPr>
      <w:r w:rsidRPr="00F4442C">
        <w:rPr>
          <w:lang w:val="en-US"/>
        </w:rPr>
        <w:t xml:space="preserve">            The default value when omitted is "false".</w:t>
      </w:r>
    </w:p>
    <w:p w14:paraId="2625BE4E" w14:textId="77777777" w:rsidR="00E03F4B" w:rsidRPr="00F4442C" w:rsidRDefault="00E03F4B" w:rsidP="00E03F4B">
      <w:pPr>
        <w:pStyle w:val="PL"/>
      </w:pPr>
      <w:r w:rsidRPr="00F4442C">
        <w:t xml:space="preserve">        suppFeat:</w:t>
      </w:r>
    </w:p>
    <w:p w14:paraId="11028217" w14:textId="77777777" w:rsidR="00E03F4B" w:rsidRPr="00F4442C" w:rsidRDefault="00E03F4B" w:rsidP="00E03F4B">
      <w:pPr>
        <w:pStyle w:val="PL"/>
      </w:pPr>
      <w:r w:rsidRPr="00F4442C">
        <w:t xml:space="preserve">          $ref: 'TS29571_CommonData.yaml#/components/schemas/SupportedFeatures'</w:t>
      </w:r>
    </w:p>
    <w:p w14:paraId="28457856" w14:textId="77777777" w:rsidR="00E03F4B" w:rsidRPr="00F4442C" w:rsidRDefault="00E03F4B" w:rsidP="00E03F4B">
      <w:pPr>
        <w:pStyle w:val="PL"/>
      </w:pPr>
    </w:p>
    <w:p w14:paraId="0C2635C4" w14:textId="77777777" w:rsidR="00E03F4B" w:rsidRPr="00F4442C" w:rsidRDefault="00E03F4B" w:rsidP="00E03F4B">
      <w:pPr>
        <w:pStyle w:val="PL"/>
      </w:pPr>
      <w:r w:rsidRPr="00F4442C">
        <w:t xml:space="preserve">    PolicyProvPatch:</w:t>
      </w:r>
    </w:p>
    <w:p w14:paraId="30E94E5C" w14:textId="77777777" w:rsidR="00E03F4B" w:rsidRPr="00F4442C" w:rsidRDefault="00E03F4B" w:rsidP="00E03F4B">
      <w:pPr>
        <w:pStyle w:val="PL"/>
        <w:rPr>
          <w:lang w:eastAsia="zh-CN"/>
        </w:rPr>
      </w:pPr>
      <w:r w:rsidRPr="00F4442C">
        <w:t xml:space="preserve">      description: </w:t>
      </w:r>
      <w:r w:rsidRPr="00F4442C">
        <w:rPr>
          <w:lang w:eastAsia="zh-CN"/>
        </w:rPr>
        <w:t>&gt;</w:t>
      </w:r>
    </w:p>
    <w:p w14:paraId="016FF512" w14:textId="77777777" w:rsidR="00E03F4B" w:rsidRPr="00F4442C" w:rsidRDefault="00E03F4B" w:rsidP="00E03F4B">
      <w:pPr>
        <w:pStyle w:val="PL"/>
        <w:rPr>
          <w:lang w:eastAsia="zh-CN"/>
        </w:rPr>
      </w:pPr>
      <w:r w:rsidRPr="00F4442C">
        <w:t xml:space="preserve">        Represents the requested modifications to a Policy Provisioning.</w:t>
      </w:r>
    </w:p>
    <w:p w14:paraId="3F195841" w14:textId="77777777" w:rsidR="00E03F4B" w:rsidRPr="00F4442C" w:rsidRDefault="00E03F4B" w:rsidP="00E03F4B">
      <w:pPr>
        <w:pStyle w:val="PL"/>
      </w:pPr>
      <w:r w:rsidRPr="00F4442C">
        <w:t xml:space="preserve">      type: object</w:t>
      </w:r>
    </w:p>
    <w:p w14:paraId="4A5B8F9A" w14:textId="77777777" w:rsidR="00E03F4B" w:rsidRPr="00F4442C" w:rsidRDefault="00E03F4B" w:rsidP="00E03F4B">
      <w:pPr>
        <w:pStyle w:val="PL"/>
      </w:pPr>
      <w:r w:rsidRPr="00F4442C">
        <w:t xml:space="preserve">      properties:</w:t>
      </w:r>
    </w:p>
    <w:p w14:paraId="35A0F205" w14:textId="77777777" w:rsidR="00E03F4B" w:rsidRPr="00F4442C" w:rsidRDefault="00E03F4B" w:rsidP="00E03F4B">
      <w:pPr>
        <w:pStyle w:val="PL"/>
      </w:pPr>
      <w:r w:rsidRPr="00F4442C">
        <w:t xml:space="preserve">        netSliceId:</w:t>
      </w:r>
    </w:p>
    <w:p w14:paraId="7A7172F1" w14:textId="77777777" w:rsidR="00E03F4B" w:rsidRPr="00F4442C" w:rsidRDefault="00E03F4B" w:rsidP="00E03F4B">
      <w:pPr>
        <w:pStyle w:val="PL"/>
      </w:pPr>
      <w:r w:rsidRPr="00F4442C">
        <w:t xml:space="preserve">          $ref: 'TS29571_CommonData.yaml#/components/schemas/Snssai'</w:t>
      </w:r>
    </w:p>
    <w:p w14:paraId="6D53928A" w14:textId="77777777" w:rsidR="00E03F4B" w:rsidRPr="00F4442C" w:rsidRDefault="00E03F4B" w:rsidP="00E03F4B">
      <w:pPr>
        <w:pStyle w:val="PL"/>
      </w:pPr>
      <w:r w:rsidRPr="00F4442C">
        <w:t xml:space="preserve">        reqDnn:</w:t>
      </w:r>
    </w:p>
    <w:p w14:paraId="3A29B63D" w14:textId="77777777" w:rsidR="00E03F4B" w:rsidRPr="00F4442C" w:rsidRDefault="00E03F4B" w:rsidP="00E03F4B">
      <w:pPr>
        <w:pStyle w:val="PL"/>
      </w:pPr>
      <w:r w:rsidRPr="00F4442C">
        <w:t xml:space="preserve">          $ref: 'TS29571_CommonData.yaml#/components/schemas/Snssai'</w:t>
      </w:r>
    </w:p>
    <w:p w14:paraId="6D41109C" w14:textId="77777777" w:rsidR="00E03F4B" w:rsidRPr="00F4442C" w:rsidRDefault="00E03F4B" w:rsidP="00E03F4B">
      <w:pPr>
        <w:pStyle w:val="PL"/>
      </w:pPr>
      <w:r w:rsidRPr="00F4442C">
        <w:t xml:space="preserve">        </w:t>
      </w:r>
      <w:r w:rsidRPr="00F4442C">
        <w:rPr>
          <w:lang w:eastAsia="zh-CN"/>
        </w:rPr>
        <w:t>defaultPolInd</w:t>
      </w:r>
      <w:r w:rsidRPr="00F4442C">
        <w:t>:</w:t>
      </w:r>
    </w:p>
    <w:p w14:paraId="74271154" w14:textId="77777777" w:rsidR="00E03F4B" w:rsidRPr="00F4442C" w:rsidRDefault="00E03F4B" w:rsidP="00E03F4B">
      <w:pPr>
        <w:pStyle w:val="PL"/>
      </w:pPr>
      <w:r w:rsidRPr="00F4442C">
        <w:t xml:space="preserve">          type: boolean</w:t>
      </w:r>
    </w:p>
    <w:p w14:paraId="19D0A9A5" w14:textId="77777777" w:rsidR="00E03F4B" w:rsidRPr="00F4442C" w:rsidRDefault="00E03F4B" w:rsidP="00E03F4B">
      <w:pPr>
        <w:pStyle w:val="PL"/>
      </w:pPr>
      <w:r w:rsidRPr="00F4442C">
        <w:t xml:space="preserve">          default: false</w:t>
      </w:r>
    </w:p>
    <w:p w14:paraId="7508E898" w14:textId="77777777" w:rsidR="00E03F4B" w:rsidRPr="00F4442C" w:rsidRDefault="00E03F4B" w:rsidP="00E03F4B">
      <w:pPr>
        <w:pStyle w:val="PL"/>
        <w:rPr>
          <w:lang w:eastAsia="zh-CN"/>
        </w:rPr>
      </w:pPr>
      <w:r w:rsidRPr="00F4442C">
        <w:t xml:space="preserve">          description: </w:t>
      </w:r>
      <w:r w:rsidRPr="00F4442C">
        <w:rPr>
          <w:lang w:eastAsia="zh-CN"/>
        </w:rPr>
        <w:t>&gt;</w:t>
      </w:r>
    </w:p>
    <w:p w14:paraId="71CFFE43" w14:textId="77777777" w:rsidR="00E03F4B" w:rsidRPr="00F4442C" w:rsidRDefault="00E03F4B" w:rsidP="00E03F4B">
      <w:pPr>
        <w:pStyle w:val="PL"/>
        <w:rPr>
          <w:lang w:val="en-US"/>
        </w:rPr>
      </w:pPr>
      <w:r w:rsidRPr="00F4442C">
        <w:t xml:space="preserve">            </w:t>
      </w:r>
      <w:r w:rsidRPr="00F4442C">
        <w:rPr>
          <w:lang w:val="en-US"/>
        </w:rPr>
        <w:t>Contains the default policy indication. It indicates whether or not the provisioned</w:t>
      </w:r>
    </w:p>
    <w:p w14:paraId="535A31AC" w14:textId="77777777" w:rsidR="00E03F4B" w:rsidRPr="00F4442C" w:rsidRDefault="00E03F4B" w:rsidP="00E03F4B">
      <w:pPr>
        <w:pStyle w:val="PL"/>
      </w:pPr>
      <w:r w:rsidRPr="00F4442C">
        <w:rPr>
          <w:lang w:val="en-US"/>
        </w:rPr>
        <w:t xml:space="preserve">            policy shall be used as a default policy </w:t>
      </w:r>
      <w:r w:rsidRPr="00F4442C">
        <w:t>for the network slices provisioned without any</w:t>
      </w:r>
    </w:p>
    <w:p w14:paraId="46306B86" w14:textId="77777777" w:rsidR="00E03F4B" w:rsidRPr="00F4442C" w:rsidRDefault="00E03F4B" w:rsidP="00E03F4B">
      <w:pPr>
        <w:pStyle w:val="PL"/>
        <w:rPr>
          <w:lang w:eastAsia="zh-CN"/>
        </w:rPr>
      </w:pPr>
      <w:r w:rsidRPr="00F4442C">
        <w:t xml:space="preserve">            policy.</w:t>
      </w:r>
    </w:p>
    <w:p w14:paraId="4A99DDED" w14:textId="77777777" w:rsidR="00E03F4B" w:rsidRPr="00F4442C" w:rsidRDefault="00E03F4B" w:rsidP="00E03F4B">
      <w:pPr>
        <w:pStyle w:val="PL"/>
      </w:pPr>
      <w:r w:rsidRPr="00F4442C">
        <w:rPr>
          <w:lang w:val="en-US"/>
        </w:rPr>
        <w:t xml:space="preserve">            true means that the provisioned policy shall be used as a default policy </w:t>
      </w:r>
      <w:r w:rsidRPr="00F4442C">
        <w:t>for the network</w:t>
      </w:r>
    </w:p>
    <w:p w14:paraId="0BE3BCAB" w14:textId="77777777" w:rsidR="00E03F4B" w:rsidRPr="00F4442C" w:rsidRDefault="00E03F4B" w:rsidP="00E03F4B">
      <w:pPr>
        <w:pStyle w:val="PL"/>
        <w:rPr>
          <w:lang w:val="en-US"/>
        </w:rPr>
      </w:pPr>
      <w:r w:rsidRPr="00F4442C">
        <w:t xml:space="preserve">            slices provisioned without any policy</w:t>
      </w:r>
      <w:r w:rsidRPr="00F4442C">
        <w:rPr>
          <w:lang w:val="en-US"/>
        </w:rPr>
        <w:t>.</w:t>
      </w:r>
    </w:p>
    <w:p w14:paraId="3AC9B15B" w14:textId="77777777" w:rsidR="00E03F4B" w:rsidRPr="00F4442C" w:rsidRDefault="00E03F4B" w:rsidP="00E03F4B">
      <w:pPr>
        <w:pStyle w:val="PL"/>
      </w:pPr>
      <w:r w:rsidRPr="00F4442C">
        <w:rPr>
          <w:lang w:val="en-US"/>
        </w:rPr>
        <w:t xml:space="preserve">            false means that the provisioned policy shall not be used as a default policy </w:t>
      </w:r>
      <w:r w:rsidRPr="00F4442C">
        <w:t>for the</w:t>
      </w:r>
    </w:p>
    <w:p w14:paraId="66A5C39A" w14:textId="77777777" w:rsidR="00E03F4B" w:rsidRPr="00F4442C" w:rsidRDefault="00E03F4B" w:rsidP="00E03F4B">
      <w:pPr>
        <w:pStyle w:val="PL"/>
      </w:pPr>
      <w:r w:rsidRPr="00F4442C">
        <w:t xml:space="preserve">            network slices provisioned without any policy</w:t>
      </w:r>
      <w:r w:rsidRPr="00F4442C">
        <w:rPr>
          <w:lang w:val="en-US"/>
        </w:rPr>
        <w:t>.</w:t>
      </w:r>
    </w:p>
    <w:p w14:paraId="004DD918" w14:textId="77777777" w:rsidR="00E03F4B" w:rsidRPr="00F4442C" w:rsidRDefault="00E03F4B" w:rsidP="00E03F4B">
      <w:pPr>
        <w:pStyle w:val="PL"/>
        <w:rPr>
          <w:lang w:eastAsia="zh-CN"/>
        </w:rPr>
      </w:pPr>
      <w:r w:rsidRPr="00F4442C">
        <w:rPr>
          <w:lang w:val="en-US"/>
        </w:rPr>
        <w:t xml:space="preserve">            The default value when omitted is "false".</w:t>
      </w:r>
    </w:p>
    <w:p w14:paraId="458E21A5" w14:textId="77777777" w:rsidR="00E03F4B" w:rsidRPr="00F4442C" w:rsidRDefault="00E03F4B" w:rsidP="00E03F4B">
      <w:pPr>
        <w:pStyle w:val="PL"/>
      </w:pPr>
    </w:p>
    <w:p w14:paraId="78AD8C0F" w14:textId="77777777" w:rsidR="00E03F4B" w:rsidRPr="00F4442C" w:rsidRDefault="00E03F4B" w:rsidP="00E03F4B">
      <w:pPr>
        <w:pStyle w:val="PL"/>
      </w:pPr>
      <w:r w:rsidRPr="00F4442C">
        <w:t xml:space="preserve">    PolUsageSubsc:</w:t>
      </w:r>
    </w:p>
    <w:p w14:paraId="34E310DD" w14:textId="77777777" w:rsidR="00E03F4B" w:rsidRPr="00F4442C" w:rsidRDefault="00E03F4B" w:rsidP="00E03F4B">
      <w:pPr>
        <w:pStyle w:val="PL"/>
        <w:rPr>
          <w:lang w:eastAsia="zh-CN"/>
        </w:rPr>
      </w:pPr>
      <w:r w:rsidRPr="00F4442C">
        <w:t xml:space="preserve">      description: </w:t>
      </w:r>
      <w:r w:rsidRPr="00F4442C">
        <w:rPr>
          <w:lang w:eastAsia="zh-CN"/>
        </w:rPr>
        <w:t>&gt;</w:t>
      </w:r>
    </w:p>
    <w:p w14:paraId="060ABA0B" w14:textId="77777777" w:rsidR="00E03F4B" w:rsidRPr="00F4442C" w:rsidRDefault="00E03F4B" w:rsidP="00E03F4B">
      <w:pPr>
        <w:pStyle w:val="PL"/>
        <w:rPr>
          <w:lang w:val="en-US"/>
        </w:rPr>
      </w:pPr>
      <w:r w:rsidRPr="00F4442C">
        <w:t xml:space="preserve">        Represents a Policy Usage Subscription.</w:t>
      </w:r>
    </w:p>
    <w:p w14:paraId="648FDD9C" w14:textId="77777777" w:rsidR="00E03F4B" w:rsidRPr="00F4442C" w:rsidRDefault="00E03F4B" w:rsidP="00E03F4B">
      <w:pPr>
        <w:pStyle w:val="PL"/>
      </w:pPr>
      <w:r w:rsidRPr="00F4442C">
        <w:t xml:space="preserve">      type: object</w:t>
      </w:r>
    </w:p>
    <w:p w14:paraId="7E358A8D" w14:textId="77777777" w:rsidR="00E03F4B" w:rsidRPr="00F4442C" w:rsidRDefault="00E03F4B" w:rsidP="00E03F4B">
      <w:pPr>
        <w:pStyle w:val="PL"/>
      </w:pPr>
      <w:r w:rsidRPr="00F4442C">
        <w:t xml:space="preserve">      properties:</w:t>
      </w:r>
    </w:p>
    <w:p w14:paraId="67113E1A" w14:textId="77777777" w:rsidR="00E03F4B" w:rsidRPr="00F4442C" w:rsidRDefault="00E03F4B" w:rsidP="00E03F4B">
      <w:pPr>
        <w:pStyle w:val="PL"/>
      </w:pPr>
      <w:r w:rsidRPr="00F4442C">
        <w:t xml:space="preserve">        notifUri:</w:t>
      </w:r>
    </w:p>
    <w:p w14:paraId="1B886774" w14:textId="77777777" w:rsidR="00E03F4B" w:rsidRPr="00F4442C" w:rsidRDefault="00E03F4B" w:rsidP="00E03F4B">
      <w:pPr>
        <w:pStyle w:val="PL"/>
      </w:pPr>
      <w:r w:rsidRPr="00F4442C">
        <w:t xml:space="preserve">          $ref: 'TS29122_CommonData.yaml#/components/schemas/</w:t>
      </w:r>
      <w:r w:rsidRPr="00F4442C">
        <w:rPr>
          <w:lang w:eastAsia="zh-CN"/>
        </w:rPr>
        <w:t>Uri</w:t>
      </w:r>
      <w:r w:rsidRPr="00F4442C">
        <w:t>'</w:t>
      </w:r>
    </w:p>
    <w:p w14:paraId="5AF59838" w14:textId="77777777" w:rsidR="00E03F4B" w:rsidRPr="00F4442C" w:rsidRDefault="00E03F4B" w:rsidP="00E03F4B">
      <w:pPr>
        <w:pStyle w:val="PL"/>
      </w:pPr>
      <w:r w:rsidRPr="00F4442C">
        <w:t xml:space="preserve">        netSliceId:</w:t>
      </w:r>
    </w:p>
    <w:p w14:paraId="1ADD7656" w14:textId="77777777" w:rsidR="00E03F4B" w:rsidRPr="00F4442C" w:rsidRDefault="00E03F4B" w:rsidP="00E03F4B">
      <w:pPr>
        <w:pStyle w:val="PL"/>
      </w:pPr>
      <w:r w:rsidRPr="00F4442C">
        <w:t xml:space="preserve">          $ref: 'TS29571_CommonData.yaml#/components/schemas/Snssai'</w:t>
      </w:r>
    </w:p>
    <w:p w14:paraId="3D117A7D" w14:textId="77777777" w:rsidR="00E03F4B" w:rsidRPr="00F4442C" w:rsidRDefault="00E03F4B" w:rsidP="00E03F4B">
      <w:pPr>
        <w:pStyle w:val="PL"/>
      </w:pPr>
      <w:r w:rsidRPr="00F4442C">
        <w:t xml:space="preserve">        </w:t>
      </w:r>
      <w:r w:rsidRPr="00F4442C">
        <w:rPr>
          <w:lang w:eastAsia="zh-CN"/>
        </w:rPr>
        <w:t>reqPolicyRep</w:t>
      </w:r>
      <w:r w:rsidRPr="00F4442C">
        <w:t>:</w:t>
      </w:r>
    </w:p>
    <w:p w14:paraId="6294DE8E" w14:textId="77777777" w:rsidR="00E03F4B" w:rsidRPr="00F4442C" w:rsidRDefault="00E03F4B" w:rsidP="00E03F4B">
      <w:pPr>
        <w:pStyle w:val="PL"/>
      </w:pPr>
      <w:r w:rsidRPr="00F4442C">
        <w:t xml:space="preserve">          $ref: '#/components/schemas/ReqPolRep'</w:t>
      </w:r>
    </w:p>
    <w:p w14:paraId="042AE2ED" w14:textId="77777777" w:rsidR="00E03F4B" w:rsidRPr="00F4442C" w:rsidRDefault="00E03F4B" w:rsidP="00E03F4B">
      <w:pPr>
        <w:pStyle w:val="PL"/>
      </w:pPr>
      <w:r w:rsidRPr="00F4442C">
        <w:t xml:space="preserve">        repPeriodicity:</w:t>
      </w:r>
    </w:p>
    <w:p w14:paraId="7C5062CE"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32EB6855" w14:textId="77777777" w:rsidR="00E03F4B" w:rsidRPr="00F4442C" w:rsidRDefault="00E03F4B" w:rsidP="00E03F4B">
      <w:pPr>
        <w:pStyle w:val="PL"/>
      </w:pPr>
      <w:r w:rsidRPr="00F4442C">
        <w:t xml:space="preserve">        suppFeat:</w:t>
      </w:r>
    </w:p>
    <w:p w14:paraId="0C0E4326" w14:textId="77777777" w:rsidR="00E03F4B" w:rsidRPr="00F4442C" w:rsidRDefault="00E03F4B" w:rsidP="00E03F4B">
      <w:pPr>
        <w:pStyle w:val="PL"/>
      </w:pPr>
      <w:r w:rsidRPr="00F4442C">
        <w:t xml:space="preserve">          $ref: 'TS29571_CommonData.yaml#/components/schemas/SupportedFeatures'</w:t>
      </w:r>
    </w:p>
    <w:p w14:paraId="1A32BA1C" w14:textId="77777777" w:rsidR="00E03F4B" w:rsidRPr="00F4442C" w:rsidRDefault="00E03F4B" w:rsidP="00E03F4B">
      <w:pPr>
        <w:pStyle w:val="PL"/>
      </w:pPr>
      <w:r w:rsidRPr="00F4442C">
        <w:t xml:space="preserve">      required:</w:t>
      </w:r>
    </w:p>
    <w:p w14:paraId="271A8B95" w14:textId="77777777" w:rsidR="00E03F4B" w:rsidRPr="00F4442C" w:rsidRDefault="00E03F4B" w:rsidP="00E03F4B">
      <w:pPr>
        <w:pStyle w:val="PL"/>
      </w:pPr>
      <w:r w:rsidRPr="00F4442C">
        <w:t xml:space="preserve">        - notifUri</w:t>
      </w:r>
    </w:p>
    <w:p w14:paraId="40698A93" w14:textId="77777777" w:rsidR="00E03F4B" w:rsidRPr="00F4442C" w:rsidRDefault="00E03F4B" w:rsidP="00E03F4B">
      <w:pPr>
        <w:pStyle w:val="PL"/>
      </w:pPr>
      <w:r w:rsidRPr="00F4442C">
        <w:t xml:space="preserve">        - netSliceId</w:t>
      </w:r>
    </w:p>
    <w:p w14:paraId="2BF61321" w14:textId="77777777" w:rsidR="00E03F4B" w:rsidRPr="00F4442C" w:rsidRDefault="00E03F4B" w:rsidP="00E03F4B">
      <w:pPr>
        <w:pStyle w:val="PL"/>
      </w:pPr>
      <w:r w:rsidRPr="00F4442C">
        <w:t xml:space="preserve">        - </w:t>
      </w:r>
      <w:r w:rsidRPr="00F4442C">
        <w:rPr>
          <w:lang w:eastAsia="zh-CN"/>
        </w:rPr>
        <w:t>reqPolicyRep</w:t>
      </w:r>
    </w:p>
    <w:p w14:paraId="1A4897C8" w14:textId="77777777" w:rsidR="00E03F4B" w:rsidRPr="00F4442C" w:rsidRDefault="00E03F4B" w:rsidP="00E03F4B">
      <w:pPr>
        <w:pStyle w:val="PL"/>
      </w:pPr>
    </w:p>
    <w:p w14:paraId="6DF38F5F" w14:textId="77777777" w:rsidR="00E03F4B" w:rsidRPr="00F4442C" w:rsidRDefault="00E03F4B" w:rsidP="00E03F4B">
      <w:pPr>
        <w:pStyle w:val="PL"/>
      </w:pPr>
      <w:r w:rsidRPr="00F4442C">
        <w:t xml:space="preserve">    PolUsageSubscPatch:</w:t>
      </w:r>
    </w:p>
    <w:p w14:paraId="33D026CC" w14:textId="77777777" w:rsidR="00E03F4B" w:rsidRPr="00F4442C" w:rsidRDefault="00E03F4B" w:rsidP="00E03F4B">
      <w:pPr>
        <w:pStyle w:val="PL"/>
        <w:rPr>
          <w:lang w:eastAsia="zh-CN"/>
        </w:rPr>
      </w:pPr>
      <w:r w:rsidRPr="00F4442C">
        <w:t xml:space="preserve">      description: </w:t>
      </w:r>
      <w:r w:rsidRPr="00F4442C">
        <w:rPr>
          <w:lang w:eastAsia="zh-CN"/>
        </w:rPr>
        <w:t>&gt;</w:t>
      </w:r>
    </w:p>
    <w:p w14:paraId="536D408B" w14:textId="77777777" w:rsidR="00E03F4B" w:rsidRPr="00F4442C" w:rsidRDefault="00E03F4B" w:rsidP="00E03F4B">
      <w:pPr>
        <w:pStyle w:val="PL"/>
        <w:rPr>
          <w:lang w:eastAsia="zh-CN"/>
        </w:rPr>
      </w:pPr>
      <w:r w:rsidRPr="00F4442C">
        <w:t xml:space="preserve">        Represents the requested modifications to a Policy Usage Subscription.</w:t>
      </w:r>
    </w:p>
    <w:p w14:paraId="2151E592" w14:textId="77777777" w:rsidR="00E03F4B" w:rsidRPr="00F4442C" w:rsidRDefault="00E03F4B" w:rsidP="00E03F4B">
      <w:pPr>
        <w:pStyle w:val="PL"/>
      </w:pPr>
      <w:r w:rsidRPr="00F4442C">
        <w:t xml:space="preserve">      type: object</w:t>
      </w:r>
    </w:p>
    <w:p w14:paraId="5DE0DA0B" w14:textId="77777777" w:rsidR="00E03F4B" w:rsidRPr="00F4442C" w:rsidRDefault="00E03F4B" w:rsidP="00E03F4B">
      <w:pPr>
        <w:pStyle w:val="PL"/>
      </w:pPr>
      <w:r w:rsidRPr="00F4442C">
        <w:t xml:space="preserve">      properties:</w:t>
      </w:r>
    </w:p>
    <w:p w14:paraId="1619C731" w14:textId="77777777" w:rsidR="00E03F4B" w:rsidRPr="00F4442C" w:rsidRDefault="00E03F4B" w:rsidP="00E03F4B">
      <w:pPr>
        <w:pStyle w:val="PL"/>
      </w:pPr>
      <w:r w:rsidRPr="00F4442C">
        <w:t xml:space="preserve">        notifUri:</w:t>
      </w:r>
    </w:p>
    <w:p w14:paraId="75FB6B8E" w14:textId="77777777" w:rsidR="00E03F4B" w:rsidRPr="00F4442C" w:rsidRDefault="00E03F4B" w:rsidP="00E03F4B">
      <w:pPr>
        <w:pStyle w:val="PL"/>
      </w:pPr>
      <w:r w:rsidRPr="00F4442C">
        <w:lastRenderedPageBreak/>
        <w:t xml:space="preserve">          $ref: 'TS29122_CommonData.yaml#/components/schemas/</w:t>
      </w:r>
      <w:r w:rsidRPr="00F4442C">
        <w:rPr>
          <w:lang w:eastAsia="zh-CN"/>
        </w:rPr>
        <w:t>Uri</w:t>
      </w:r>
      <w:r w:rsidRPr="00F4442C">
        <w:t>'</w:t>
      </w:r>
    </w:p>
    <w:p w14:paraId="495A0EBC" w14:textId="77777777" w:rsidR="00E03F4B" w:rsidRPr="00F4442C" w:rsidRDefault="00E03F4B" w:rsidP="00E03F4B">
      <w:pPr>
        <w:pStyle w:val="PL"/>
      </w:pPr>
      <w:r w:rsidRPr="00F4442C">
        <w:t xml:space="preserve">        </w:t>
      </w:r>
      <w:r w:rsidRPr="00F4442C">
        <w:rPr>
          <w:lang w:eastAsia="zh-CN"/>
        </w:rPr>
        <w:t>reqPolicyRep</w:t>
      </w:r>
      <w:r w:rsidRPr="00F4442C">
        <w:t>:</w:t>
      </w:r>
    </w:p>
    <w:p w14:paraId="1EF42EB8" w14:textId="77777777" w:rsidR="00E03F4B" w:rsidRPr="00F4442C" w:rsidRDefault="00E03F4B" w:rsidP="00E03F4B">
      <w:pPr>
        <w:pStyle w:val="PL"/>
      </w:pPr>
      <w:r w:rsidRPr="00F4442C">
        <w:t xml:space="preserve">          $ref: '#/components/schemas/ReqPolRep'</w:t>
      </w:r>
    </w:p>
    <w:p w14:paraId="18B11C51" w14:textId="77777777" w:rsidR="00E03F4B" w:rsidRPr="00F4442C" w:rsidRDefault="00E03F4B" w:rsidP="00E03F4B">
      <w:pPr>
        <w:pStyle w:val="PL"/>
      </w:pPr>
      <w:r w:rsidRPr="00F4442C">
        <w:t xml:space="preserve">        repPeriodicity:</w:t>
      </w:r>
    </w:p>
    <w:p w14:paraId="5D98103D"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2DB3D292" w14:textId="77777777" w:rsidR="00E03F4B" w:rsidRPr="00F4442C" w:rsidRDefault="00E03F4B" w:rsidP="00E03F4B">
      <w:pPr>
        <w:pStyle w:val="PL"/>
      </w:pPr>
    </w:p>
    <w:p w14:paraId="66A1FFC8" w14:textId="77777777" w:rsidR="00E03F4B" w:rsidRPr="00F4442C" w:rsidRDefault="00E03F4B" w:rsidP="00E03F4B">
      <w:pPr>
        <w:pStyle w:val="PL"/>
      </w:pPr>
      <w:r w:rsidRPr="00F4442C">
        <w:t xml:space="preserve">    ReqPolRep:</w:t>
      </w:r>
    </w:p>
    <w:p w14:paraId="6FDE8634" w14:textId="77777777" w:rsidR="00E03F4B" w:rsidRPr="00F4442C" w:rsidRDefault="00E03F4B" w:rsidP="00E03F4B">
      <w:pPr>
        <w:pStyle w:val="PL"/>
        <w:rPr>
          <w:lang w:eastAsia="zh-CN"/>
        </w:rPr>
      </w:pPr>
      <w:r w:rsidRPr="00F4442C">
        <w:t xml:space="preserve">      description: </w:t>
      </w:r>
      <w:r w:rsidRPr="00F4442C">
        <w:rPr>
          <w:lang w:eastAsia="zh-CN"/>
        </w:rPr>
        <w:t>&gt;</w:t>
      </w:r>
    </w:p>
    <w:p w14:paraId="46CF5DF8" w14:textId="77777777" w:rsidR="00E03F4B" w:rsidRPr="00F4442C" w:rsidRDefault="00E03F4B" w:rsidP="00E03F4B">
      <w:pPr>
        <w:pStyle w:val="PL"/>
        <w:rPr>
          <w:lang w:val="en-US"/>
        </w:rPr>
      </w:pPr>
      <w:r w:rsidRPr="00F4442C">
        <w:t xml:space="preserve">        Represents the </w:t>
      </w:r>
      <w:r w:rsidRPr="00F4442C">
        <w:rPr>
          <w:lang w:val="en-US"/>
        </w:rPr>
        <w:t>requested policy usage reporting information</w:t>
      </w:r>
      <w:r w:rsidRPr="00F4442C">
        <w:rPr>
          <w:lang w:eastAsia="zh-CN"/>
        </w:rPr>
        <w:t>.</w:t>
      </w:r>
    </w:p>
    <w:p w14:paraId="1C54CE49" w14:textId="77777777" w:rsidR="00E03F4B" w:rsidRPr="00F4442C" w:rsidRDefault="00E03F4B" w:rsidP="00E03F4B">
      <w:pPr>
        <w:pStyle w:val="PL"/>
      </w:pPr>
      <w:r w:rsidRPr="00F4442C">
        <w:t xml:space="preserve">      type: object</w:t>
      </w:r>
    </w:p>
    <w:p w14:paraId="7C7A7C2A" w14:textId="77777777" w:rsidR="00E03F4B" w:rsidRPr="00F4442C" w:rsidRDefault="00E03F4B" w:rsidP="00E03F4B">
      <w:pPr>
        <w:pStyle w:val="PL"/>
      </w:pPr>
      <w:r w:rsidRPr="00F4442C">
        <w:t xml:space="preserve">      properties:</w:t>
      </w:r>
    </w:p>
    <w:p w14:paraId="01FA5990" w14:textId="77777777" w:rsidR="00E03F4B" w:rsidRPr="00F4442C" w:rsidRDefault="00E03F4B" w:rsidP="00E03F4B">
      <w:pPr>
        <w:pStyle w:val="PL"/>
      </w:pPr>
      <w:r w:rsidRPr="00F4442C">
        <w:t xml:space="preserve">        policyId:</w:t>
      </w:r>
    </w:p>
    <w:p w14:paraId="7C4A97FD" w14:textId="77777777" w:rsidR="00E03F4B" w:rsidRPr="00F4442C" w:rsidRDefault="00E03F4B" w:rsidP="00E03F4B">
      <w:pPr>
        <w:pStyle w:val="PL"/>
      </w:pPr>
      <w:r w:rsidRPr="00F4442C">
        <w:t xml:space="preserve">          type: string</w:t>
      </w:r>
    </w:p>
    <w:p w14:paraId="54B5CB55" w14:textId="77777777" w:rsidR="00E03F4B" w:rsidRPr="00F4442C" w:rsidRDefault="00E03F4B" w:rsidP="00E03F4B">
      <w:pPr>
        <w:pStyle w:val="PL"/>
      </w:pPr>
      <w:r w:rsidRPr="00F4442C">
        <w:t xml:space="preserve">        startTime:</w:t>
      </w:r>
    </w:p>
    <w:p w14:paraId="5D46678D" w14:textId="77777777" w:rsidR="00E03F4B" w:rsidRPr="00F4442C" w:rsidRDefault="00E03F4B" w:rsidP="00E03F4B">
      <w:pPr>
        <w:pStyle w:val="PL"/>
      </w:pPr>
      <w:r w:rsidRPr="00F4442C">
        <w:t xml:space="preserve">          $ref: 'TS29122_CommonData.yaml#/components/schemas/</w:t>
      </w:r>
      <w:r w:rsidRPr="00F4442C">
        <w:rPr>
          <w:lang w:eastAsia="zh-CN"/>
        </w:rPr>
        <w:t>DateTime</w:t>
      </w:r>
      <w:r w:rsidRPr="00F4442C">
        <w:t>'</w:t>
      </w:r>
    </w:p>
    <w:p w14:paraId="70FF66BC" w14:textId="77777777" w:rsidR="00E03F4B" w:rsidRPr="00F4442C" w:rsidRDefault="00E03F4B" w:rsidP="00E03F4B">
      <w:pPr>
        <w:pStyle w:val="PL"/>
      </w:pPr>
      <w:r w:rsidRPr="00F4442C">
        <w:t xml:space="preserve">        endTime:</w:t>
      </w:r>
    </w:p>
    <w:p w14:paraId="11152453" w14:textId="77777777" w:rsidR="00E03F4B" w:rsidRPr="00F4442C" w:rsidRDefault="00E03F4B" w:rsidP="00E03F4B">
      <w:pPr>
        <w:pStyle w:val="PL"/>
      </w:pPr>
      <w:r w:rsidRPr="00F4442C">
        <w:t xml:space="preserve">          $ref: 'TS29122_CommonData.yaml#/components/schemas/</w:t>
      </w:r>
      <w:r w:rsidRPr="00F4442C">
        <w:rPr>
          <w:lang w:eastAsia="zh-CN"/>
        </w:rPr>
        <w:t>DateTime</w:t>
      </w:r>
      <w:r w:rsidRPr="00F4442C">
        <w:t>'</w:t>
      </w:r>
    </w:p>
    <w:p w14:paraId="731F3886" w14:textId="77777777" w:rsidR="00E03F4B" w:rsidRPr="00F4442C" w:rsidRDefault="00E03F4B" w:rsidP="00E03F4B">
      <w:pPr>
        <w:pStyle w:val="PL"/>
      </w:pPr>
      <w:r w:rsidRPr="00F4442C">
        <w:t xml:space="preserve">      required:</w:t>
      </w:r>
    </w:p>
    <w:p w14:paraId="0FC86B9D" w14:textId="77777777" w:rsidR="00E03F4B" w:rsidRPr="00F4442C" w:rsidRDefault="00E03F4B" w:rsidP="00E03F4B">
      <w:pPr>
        <w:pStyle w:val="PL"/>
      </w:pPr>
      <w:r w:rsidRPr="00F4442C">
        <w:t xml:space="preserve">        - policyId</w:t>
      </w:r>
    </w:p>
    <w:p w14:paraId="16D50E20" w14:textId="77777777" w:rsidR="00E03F4B" w:rsidRPr="00F4442C" w:rsidRDefault="00E03F4B" w:rsidP="00E03F4B">
      <w:pPr>
        <w:pStyle w:val="PL"/>
      </w:pPr>
      <w:r w:rsidRPr="00F4442C">
        <w:t xml:space="preserve">        - startTime</w:t>
      </w:r>
    </w:p>
    <w:p w14:paraId="068B9BEC" w14:textId="77777777" w:rsidR="00E03F4B" w:rsidRPr="00F4442C" w:rsidRDefault="00E03F4B" w:rsidP="00E03F4B">
      <w:pPr>
        <w:pStyle w:val="PL"/>
      </w:pPr>
      <w:r w:rsidRPr="00F4442C">
        <w:t xml:space="preserve">        - endTime</w:t>
      </w:r>
    </w:p>
    <w:p w14:paraId="34E96C59" w14:textId="77777777" w:rsidR="00E03F4B" w:rsidRPr="00F4442C" w:rsidRDefault="00E03F4B" w:rsidP="00E03F4B">
      <w:pPr>
        <w:pStyle w:val="PL"/>
      </w:pPr>
    </w:p>
    <w:p w14:paraId="79EE7456" w14:textId="77777777" w:rsidR="00E03F4B" w:rsidRPr="00F4442C" w:rsidRDefault="00E03F4B" w:rsidP="00E03F4B">
      <w:pPr>
        <w:pStyle w:val="PL"/>
      </w:pPr>
      <w:r w:rsidRPr="00F4442C">
        <w:t xml:space="preserve">    PolUsageNotif:</w:t>
      </w:r>
    </w:p>
    <w:p w14:paraId="4BF1F78F" w14:textId="77777777" w:rsidR="00E03F4B" w:rsidRPr="00F4442C" w:rsidRDefault="00E03F4B" w:rsidP="00E03F4B">
      <w:pPr>
        <w:pStyle w:val="PL"/>
        <w:rPr>
          <w:lang w:eastAsia="zh-CN"/>
        </w:rPr>
      </w:pPr>
      <w:r w:rsidRPr="00F4442C">
        <w:t xml:space="preserve">      description: </w:t>
      </w:r>
      <w:r w:rsidRPr="00F4442C">
        <w:rPr>
          <w:lang w:eastAsia="zh-CN"/>
        </w:rPr>
        <w:t>&gt;</w:t>
      </w:r>
    </w:p>
    <w:p w14:paraId="1CB30D95" w14:textId="77777777" w:rsidR="00E03F4B" w:rsidRPr="00F4442C" w:rsidRDefault="00E03F4B" w:rsidP="00E03F4B">
      <w:pPr>
        <w:pStyle w:val="PL"/>
        <w:rPr>
          <w:lang w:eastAsia="zh-CN"/>
        </w:rPr>
      </w:pPr>
      <w:r w:rsidRPr="00F4442C">
        <w:t xml:space="preserve">        Represents a Policy Usage</w:t>
      </w:r>
      <w:r w:rsidRPr="00F4442C">
        <w:rPr>
          <w:rFonts w:cs="Arial"/>
          <w:szCs w:val="18"/>
        </w:rPr>
        <w:t xml:space="preserve"> Notification</w:t>
      </w:r>
      <w:r w:rsidRPr="00F4442C">
        <w:t>.</w:t>
      </w:r>
    </w:p>
    <w:p w14:paraId="1C1CBE6F" w14:textId="77777777" w:rsidR="00E03F4B" w:rsidRPr="00F4442C" w:rsidRDefault="00E03F4B" w:rsidP="00E03F4B">
      <w:pPr>
        <w:pStyle w:val="PL"/>
      </w:pPr>
      <w:r w:rsidRPr="00F4442C">
        <w:t xml:space="preserve">      type: object</w:t>
      </w:r>
    </w:p>
    <w:p w14:paraId="15C26FBC" w14:textId="77777777" w:rsidR="00E03F4B" w:rsidRPr="00F4442C" w:rsidRDefault="00E03F4B" w:rsidP="00E03F4B">
      <w:pPr>
        <w:pStyle w:val="PL"/>
      </w:pPr>
      <w:r w:rsidRPr="00F4442C">
        <w:t xml:space="preserve">      properties:</w:t>
      </w:r>
    </w:p>
    <w:p w14:paraId="5F4536BE" w14:textId="77777777" w:rsidR="00E03F4B" w:rsidRPr="00F4442C" w:rsidRDefault="00E03F4B" w:rsidP="00E03F4B">
      <w:pPr>
        <w:pStyle w:val="PL"/>
      </w:pPr>
      <w:r w:rsidRPr="00F4442C">
        <w:t xml:space="preserve">        subscriptionId:</w:t>
      </w:r>
    </w:p>
    <w:p w14:paraId="7D5200BE" w14:textId="77777777" w:rsidR="00E03F4B" w:rsidRPr="00F4442C" w:rsidRDefault="00E03F4B" w:rsidP="00E03F4B">
      <w:pPr>
        <w:pStyle w:val="PL"/>
      </w:pPr>
      <w:r w:rsidRPr="00F4442C">
        <w:t xml:space="preserve">          type: string</w:t>
      </w:r>
    </w:p>
    <w:p w14:paraId="4DF3848A" w14:textId="77777777" w:rsidR="00E03F4B" w:rsidRPr="00F4442C" w:rsidRDefault="00E03F4B" w:rsidP="00E03F4B">
      <w:pPr>
        <w:pStyle w:val="PL"/>
      </w:pPr>
      <w:r w:rsidRPr="00F4442C">
        <w:t xml:space="preserve">        reports:</w:t>
      </w:r>
    </w:p>
    <w:p w14:paraId="1230845E" w14:textId="77777777" w:rsidR="00E03F4B" w:rsidRPr="00F4442C" w:rsidRDefault="00E03F4B" w:rsidP="00E03F4B">
      <w:pPr>
        <w:pStyle w:val="PL"/>
        <w:rPr>
          <w:lang w:val="en-US" w:eastAsia="es-ES"/>
        </w:rPr>
      </w:pPr>
      <w:r w:rsidRPr="00F4442C">
        <w:rPr>
          <w:lang w:val="en-US" w:eastAsia="es-ES"/>
        </w:rPr>
        <w:t xml:space="preserve">          type: array</w:t>
      </w:r>
    </w:p>
    <w:p w14:paraId="6A52C2A4" w14:textId="77777777" w:rsidR="00E03F4B" w:rsidRPr="00F4442C" w:rsidRDefault="00E03F4B" w:rsidP="00E03F4B">
      <w:pPr>
        <w:pStyle w:val="PL"/>
        <w:rPr>
          <w:lang w:val="en-US" w:eastAsia="es-ES"/>
        </w:rPr>
      </w:pPr>
      <w:r w:rsidRPr="00F4442C">
        <w:rPr>
          <w:lang w:val="en-US" w:eastAsia="es-ES"/>
        </w:rPr>
        <w:t xml:space="preserve">          items:</w:t>
      </w:r>
    </w:p>
    <w:p w14:paraId="04020C23" w14:textId="77777777" w:rsidR="00E03F4B" w:rsidRPr="00F4442C" w:rsidRDefault="00E03F4B" w:rsidP="00E03F4B">
      <w:pPr>
        <w:pStyle w:val="PL"/>
        <w:rPr>
          <w:lang w:val="en-US" w:eastAsia="es-ES"/>
        </w:rPr>
      </w:pPr>
      <w:r w:rsidRPr="00F4442C">
        <w:rPr>
          <w:lang w:val="en-US" w:eastAsia="es-ES"/>
        </w:rPr>
        <w:t xml:space="preserve">            $ref: '#/components/schemas/</w:t>
      </w:r>
      <w:r w:rsidRPr="00F4442C">
        <w:t>PolRepData</w:t>
      </w:r>
      <w:r w:rsidRPr="00F4442C">
        <w:rPr>
          <w:lang w:val="en-US" w:eastAsia="es-ES"/>
        </w:rPr>
        <w:t>'</w:t>
      </w:r>
    </w:p>
    <w:p w14:paraId="5D98462C" w14:textId="77777777" w:rsidR="00E03F4B" w:rsidRPr="00F4442C" w:rsidRDefault="00E03F4B" w:rsidP="00E03F4B">
      <w:pPr>
        <w:pStyle w:val="PL"/>
        <w:rPr>
          <w:lang w:val="en-US" w:eastAsia="es-ES"/>
        </w:rPr>
      </w:pPr>
      <w:r w:rsidRPr="00F4442C">
        <w:rPr>
          <w:lang w:val="en-US" w:eastAsia="es-ES"/>
        </w:rPr>
        <w:t xml:space="preserve">          minItems: 1</w:t>
      </w:r>
    </w:p>
    <w:p w14:paraId="35C8ED50" w14:textId="77777777" w:rsidR="00E03F4B" w:rsidRPr="00F4442C" w:rsidRDefault="00E03F4B" w:rsidP="00E03F4B">
      <w:pPr>
        <w:pStyle w:val="PL"/>
      </w:pPr>
      <w:r w:rsidRPr="00F4442C">
        <w:t xml:space="preserve">      required:</w:t>
      </w:r>
    </w:p>
    <w:p w14:paraId="7844DC0B" w14:textId="77777777" w:rsidR="00E03F4B" w:rsidRPr="00F4442C" w:rsidRDefault="00E03F4B" w:rsidP="00E03F4B">
      <w:pPr>
        <w:pStyle w:val="PL"/>
      </w:pPr>
      <w:r w:rsidRPr="00F4442C">
        <w:t xml:space="preserve">        - subscriptionId</w:t>
      </w:r>
    </w:p>
    <w:p w14:paraId="04BA84DD" w14:textId="77777777" w:rsidR="00E03F4B" w:rsidRPr="00F4442C" w:rsidRDefault="00E03F4B" w:rsidP="00E03F4B">
      <w:pPr>
        <w:pStyle w:val="PL"/>
      </w:pPr>
      <w:r w:rsidRPr="00F4442C">
        <w:t xml:space="preserve">        - reports</w:t>
      </w:r>
    </w:p>
    <w:p w14:paraId="0287D74C" w14:textId="77777777" w:rsidR="00E03F4B" w:rsidRPr="00F4442C" w:rsidRDefault="00E03F4B" w:rsidP="00E03F4B">
      <w:pPr>
        <w:pStyle w:val="PL"/>
      </w:pPr>
    </w:p>
    <w:p w14:paraId="305B3D40" w14:textId="77777777" w:rsidR="00E03F4B" w:rsidRPr="00F4442C" w:rsidRDefault="00E03F4B" w:rsidP="00E03F4B">
      <w:pPr>
        <w:pStyle w:val="PL"/>
      </w:pPr>
      <w:r w:rsidRPr="00F4442C">
        <w:t xml:space="preserve">    PolRepData:</w:t>
      </w:r>
    </w:p>
    <w:p w14:paraId="37499466" w14:textId="77777777" w:rsidR="00E03F4B" w:rsidRPr="00F4442C" w:rsidRDefault="00E03F4B" w:rsidP="00E03F4B">
      <w:pPr>
        <w:pStyle w:val="PL"/>
        <w:rPr>
          <w:lang w:eastAsia="zh-CN"/>
        </w:rPr>
      </w:pPr>
      <w:r w:rsidRPr="00F4442C">
        <w:t xml:space="preserve">      description: </w:t>
      </w:r>
      <w:r w:rsidRPr="00F4442C">
        <w:rPr>
          <w:lang w:eastAsia="zh-CN"/>
        </w:rPr>
        <w:t>&gt;</w:t>
      </w:r>
    </w:p>
    <w:p w14:paraId="1CCED6DD" w14:textId="77777777" w:rsidR="00E03F4B" w:rsidRPr="00F4442C" w:rsidRDefault="00E03F4B" w:rsidP="00E03F4B">
      <w:pPr>
        <w:pStyle w:val="PL"/>
        <w:rPr>
          <w:lang w:eastAsia="zh-CN"/>
        </w:rPr>
      </w:pPr>
      <w:r w:rsidRPr="00F4442C">
        <w:t xml:space="preserve">        Represents data access statistics.</w:t>
      </w:r>
    </w:p>
    <w:p w14:paraId="46158C8A" w14:textId="77777777" w:rsidR="00E03F4B" w:rsidRPr="00F4442C" w:rsidRDefault="00E03F4B" w:rsidP="00E03F4B">
      <w:pPr>
        <w:pStyle w:val="PL"/>
      </w:pPr>
      <w:r w:rsidRPr="00F4442C">
        <w:t xml:space="preserve">      type: object</w:t>
      </w:r>
    </w:p>
    <w:p w14:paraId="43BD6313" w14:textId="77777777" w:rsidR="00E03F4B" w:rsidRPr="00F4442C" w:rsidRDefault="00E03F4B" w:rsidP="00E03F4B">
      <w:pPr>
        <w:pStyle w:val="PL"/>
      </w:pPr>
      <w:r w:rsidRPr="00F4442C">
        <w:t xml:space="preserve">      properties:</w:t>
      </w:r>
    </w:p>
    <w:p w14:paraId="538E9AAE" w14:textId="77777777" w:rsidR="00E03F4B" w:rsidRPr="00F4442C" w:rsidRDefault="00E03F4B" w:rsidP="00E03F4B">
      <w:pPr>
        <w:pStyle w:val="PL"/>
      </w:pPr>
      <w:r w:rsidRPr="00F4442C">
        <w:t xml:space="preserve">        policyId:</w:t>
      </w:r>
    </w:p>
    <w:p w14:paraId="20D0E9B1" w14:textId="77777777" w:rsidR="00E03F4B" w:rsidRPr="00F4442C" w:rsidRDefault="00E03F4B" w:rsidP="00E03F4B">
      <w:pPr>
        <w:pStyle w:val="PL"/>
      </w:pPr>
      <w:r w:rsidRPr="00F4442C">
        <w:t xml:space="preserve">          type: string</w:t>
      </w:r>
    </w:p>
    <w:p w14:paraId="09A1F509" w14:textId="77777777" w:rsidR="00E03F4B" w:rsidRPr="00F4442C" w:rsidRDefault="00E03F4B" w:rsidP="00E03F4B">
      <w:pPr>
        <w:pStyle w:val="PL"/>
      </w:pPr>
      <w:r w:rsidRPr="00F4442C">
        <w:t xml:space="preserve">        count:</w:t>
      </w:r>
    </w:p>
    <w:p w14:paraId="2542038F" w14:textId="77777777" w:rsidR="00E03F4B" w:rsidRPr="00F4442C" w:rsidRDefault="00E03F4B" w:rsidP="00E03F4B">
      <w:pPr>
        <w:pStyle w:val="PL"/>
      </w:pPr>
      <w:r w:rsidRPr="00F4442C">
        <w:t xml:space="preserve">          $ref: '</w:t>
      </w:r>
      <w:r w:rsidRPr="00F4442C">
        <w:rPr>
          <w:rFonts w:cs="Courier New"/>
          <w:szCs w:val="16"/>
        </w:rPr>
        <w:t>TS29571_CommonData.yaml</w:t>
      </w:r>
      <w:r w:rsidRPr="00F4442C">
        <w:t>#/components/schemas/Uinteger'</w:t>
      </w:r>
    </w:p>
    <w:p w14:paraId="708F3BA5" w14:textId="77777777" w:rsidR="00E03F4B" w:rsidRPr="00F4442C" w:rsidRDefault="00E03F4B" w:rsidP="00E03F4B">
      <w:pPr>
        <w:pStyle w:val="PL"/>
      </w:pPr>
      <w:r w:rsidRPr="00F4442C">
        <w:t xml:space="preserve">        timeSpent:</w:t>
      </w:r>
    </w:p>
    <w:p w14:paraId="41F019B5"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33171CD5" w14:textId="77777777" w:rsidR="00E03F4B" w:rsidRPr="00F4442C" w:rsidRDefault="00E03F4B" w:rsidP="00E03F4B">
      <w:pPr>
        <w:pStyle w:val="PL"/>
      </w:pPr>
      <w:r w:rsidRPr="00F4442C">
        <w:t xml:space="preserve">        preEmptCount:</w:t>
      </w:r>
    </w:p>
    <w:p w14:paraId="18B9D652" w14:textId="77777777" w:rsidR="00E03F4B" w:rsidRPr="00F4442C" w:rsidRDefault="00E03F4B" w:rsidP="00E03F4B">
      <w:pPr>
        <w:pStyle w:val="PL"/>
      </w:pPr>
      <w:r w:rsidRPr="00F4442C">
        <w:t xml:space="preserve">          $ref: '</w:t>
      </w:r>
      <w:r w:rsidRPr="00F4442C">
        <w:rPr>
          <w:rFonts w:cs="Courier New"/>
          <w:szCs w:val="16"/>
        </w:rPr>
        <w:t>TS29571_CommonData.yaml</w:t>
      </w:r>
      <w:r w:rsidRPr="00F4442C">
        <w:t>#/components/schemas/Uinteger'</w:t>
      </w:r>
    </w:p>
    <w:p w14:paraId="2C5FD172" w14:textId="77777777" w:rsidR="00E03F4B" w:rsidRPr="00F4442C" w:rsidRDefault="00E03F4B" w:rsidP="00E03F4B">
      <w:pPr>
        <w:pStyle w:val="PL"/>
      </w:pPr>
      <w:r w:rsidRPr="00F4442C">
        <w:t xml:space="preserve">        preEmptPolId:</w:t>
      </w:r>
    </w:p>
    <w:p w14:paraId="72F2CB17" w14:textId="77777777" w:rsidR="00E03F4B" w:rsidRPr="00F4442C" w:rsidRDefault="00E03F4B" w:rsidP="00E03F4B">
      <w:pPr>
        <w:pStyle w:val="PL"/>
      </w:pPr>
      <w:r w:rsidRPr="00F4442C">
        <w:t xml:space="preserve">          type: string</w:t>
      </w:r>
    </w:p>
    <w:p w14:paraId="676638E6" w14:textId="77777777" w:rsidR="00E03F4B" w:rsidRPr="00F4442C" w:rsidRDefault="00E03F4B" w:rsidP="00E03F4B">
      <w:pPr>
        <w:pStyle w:val="PL"/>
      </w:pPr>
      <w:r w:rsidRPr="00F4442C">
        <w:t xml:space="preserve">      required:</w:t>
      </w:r>
    </w:p>
    <w:p w14:paraId="57A1C005" w14:textId="77777777" w:rsidR="00E03F4B" w:rsidRPr="00F4442C" w:rsidRDefault="00E03F4B" w:rsidP="00E03F4B">
      <w:pPr>
        <w:pStyle w:val="PL"/>
      </w:pPr>
      <w:r w:rsidRPr="00F4442C">
        <w:t xml:space="preserve">        - policyId</w:t>
      </w:r>
    </w:p>
    <w:p w14:paraId="7350724E" w14:textId="77777777" w:rsidR="00E03F4B" w:rsidRPr="00F4442C" w:rsidRDefault="00E03F4B" w:rsidP="00E03F4B">
      <w:pPr>
        <w:pStyle w:val="PL"/>
      </w:pPr>
      <w:r w:rsidRPr="00F4442C">
        <w:t xml:space="preserve">        - count</w:t>
      </w:r>
    </w:p>
    <w:p w14:paraId="703E0927" w14:textId="77777777" w:rsidR="00E03F4B" w:rsidRPr="00F4442C" w:rsidRDefault="00E03F4B" w:rsidP="00E03F4B">
      <w:pPr>
        <w:pStyle w:val="PL"/>
      </w:pPr>
      <w:r w:rsidRPr="00F4442C">
        <w:t xml:space="preserve">        - timeSpent</w:t>
      </w:r>
    </w:p>
    <w:p w14:paraId="16F20FE3" w14:textId="77777777" w:rsidR="00E03F4B" w:rsidRPr="00F4442C" w:rsidRDefault="00E03F4B" w:rsidP="00E03F4B">
      <w:pPr>
        <w:pStyle w:val="PL"/>
      </w:pPr>
    </w:p>
    <w:p w14:paraId="5F582E89" w14:textId="77777777" w:rsidR="00E03F4B" w:rsidRPr="00F4442C" w:rsidRDefault="00E03F4B" w:rsidP="00E03F4B">
      <w:pPr>
        <w:pStyle w:val="PL"/>
      </w:pPr>
    </w:p>
    <w:p w14:paraId="54FE2B04" w14:textId="77777777" w:rsidR="00E03F4B" w:rsidRPr="00F4442C" w:rsidRDefault="00E03F4B" w:rsidP="00E03F4B">
      <w:pPr>
        <w:pStyle w:val="PL"/>
      </w:pPr>
      <w:r w:rsidRPr="00F4442C">
        <w:t># SIMPLE DATA TYPES</w:t>
      </w:r>
    </w:p>
    <w:p w14:paraId="35C50BD9" w14:textId="77777777" w:rsidR="00E03F4B" w:rsidRPr="00F4442C" w:rsidRDefault="00E03F4B" w:rsidP="00E03F4B">
      <w:pPr>
        <w:pStyle w:val="PL"/>
      </w:pPr>
      <w:r w:rsidRPr="00F4442C">
        <w:t>#</w:t>
      </w:r>
    </w:p>
    <w:p w14:paraId="6364640A" w14:textId="77777777" w:rsidR="00E03F4B" w:rsidRPr="00F4442C" w:rsidRDefault="00E03F4B" w:rsidP="00E03F4B">
      <w:pPr>
        <w:pStyle w:val="PL"/>
      </w:pPr>
    </w:p>
    <w:p w14:paraId="1D5EB62A" w14:textId="77777777" w:rsidR="00E03F4B" w:rsidRPr="00F4442C" w:rsidRDefault="00E03F4B" w:rsidP="00E03F4B">
      <w:pPr>
        <w:pStyle w:val="PL"/>
      </w:pPr>
      <w:r w:rsidRPr="00F4442C">
        <w:t>#</w:t>
      </w:r>
    </w:p>
    <w:p w14:paraId="557F3DA0" w14:textId="77777777" w:rsidR="00E03F4B" w:rsidRPr="00F4442C" w:rsidRDefault="00E03F4B" w:rsidP="00E03F4B">
      <w:pPr>
        <w:pStyle w:val="PL"/>
      </w:pPr>
      <w:r w:rsidRPr="00F4442C">
        <w:t># ENUMERATIONS</w:t>
      </w:r>
    </w:p>
    <w:p w14:paraId="0D6C1133" w14:textId="77777777" w:rsidR="00E03F4B" w:rsidRPr="00F4442C" w:rsidRDefault="00E03F4B" w:rsidP="00E03F4B">
      <w:pPr>
        <w:pStyle w:val="PL"/>
      </w:pPr>
      <w:r w:rsidRPr="00F4442C">
        <w:t>#</w:t>
      </w:r>
    </w:p>
    <w:p w14:paraId="290AB113" w14:textId="7AAE25BF" w:rsidR="00662390" w:rsidRPr="00F4442C" w:rsidRDefault="00FA3620" w:rsidP="007A4424">
      <w:pPr>
        <w:pStyle w:val="8"/>
      </w:pPr>
      <w:r w:rsidRPr="00F4442C">
        <w:br w:type="page"/>
      </w:r>
      <w:bookmarkStart w:id="970" w:name="_Toc151743493"/>
      <w:r w:rsidR="00662390" w:rsidRPr="00F4442C">
        <w:lastRenderedPageBreak/>
        <w:t>Annex B (informative):</w:t>
      </w:r>
      <w:r w:rsidR="00662390" w:rsidRPr="00F4442C">
        <w:br/>
        <w:t>Withdrawn API versions</w:t>
      </w:r>
      <w:bookmarkEnd w:id="970"/>
    </w:p>
    <w:p w14:paraId="1A37F315" w14:textId="77777777" w:rsidR="00662390" w:rsidRPr="00F4442C" w:rsidRDefault="00662390" w:rsidP="007A4424">
      <w:pPr>
        <w:pStyle w:val="21"/>
      </w:pPr>
      <w:bookmarkStart w:id="971" w:name="_Toc151743494"/>
      <w:r w:rsidRPr="00F4442C">
        <w:t>B.1</w:t>
      </w:r>
      <w:r w:rsidRPr="00F4442C">
        <w:tab/>
        <w:t>General</w:t>
      </w:r>
      <w:bookmarkEnd w:id="971"/>
    </w:p>
    <w:p w14:paraId="6F75238C" w14:textId="24E72317" w:rsidR="00662390" w:rsidRPr="00F4442C" w:rsidRDefault="00662390" w:rsidP="00662390">
      <w:pPr>
        <w:rPr>
          <w:lang w:val="en-US"/>
        </w:rPr>
      </w:pPr>
      <w:r w:rsidRPr="00F4442C">
        <w:t xml:space="preserve">This Annex lists withdrawn API versions of the APIs defined in the present specification. </w:t>
      </w:r>
      <w:r w:rsidR="003E58FE" w:rsidRPr="00F4442C">
        <w:t>3GPP TS</w:t>
      </w:r>
      <w:r w:rsidRPr="00F4442C">
        <w:t> 29.501 [</w:t>
      </w:r>
      <w:r w:rsidR="00020E4A" w:rsidRPr="00F4442C">
        <w:t>3</w:t>
      </w:r>
      <w:r w:rsidRPr="00F4442C">
        <w:t xml:space="preserve">] </w:t>
      </w:r>
      <w:r w:rsidR="00F112E4" w:rsidRPr="00F4442C">
        <w:t>clause</w:t>
      </w:r>
      <w:r w:rsidRPr="00F4442C">
        <w:t> </w:t>
      </w:r>
      <w:r w:rsidRPr="00F4442C">
        <w:rPr>
          <w:rFonts w:eastAsia="Calibri"/>
        </w:rPr>
        <w:t>4.3.1</w:t>
      </w:r>
      <w:r w:rsidR="00F33894" w:rsidRPr="00F4442C">
        <w:rPr>
          <w:rFonts w:eastAsia="Calibri"/>
        </w:rPr>
        <w:t>.6</w:t>
      </w:r>
      <w:r w:rsidRPr="00F4442C">
        <w:t xml:space="preserve"> describes the withdrawal of API versions.</w:t>
      </w:r>
    </w:p>
    <w:p w14:paraId="7BE1B787" w14:textId="77777777" w:rsidR="00662390" w:rsidRPr="00F4442C" w:rsidRDefault="00662390" w:rsidP="007A4424">
      <w:pPr>
        <w:pStyle w:val="21"/>
      </w:pPr>
      <w:bookmarkStart w:id="972" w:name="_Toc151743495"/>
      <w:r w:rsidRPr="00F4442C">
        <w:t>B.2</w:t>
      </w:r>
      <w:r w:rsidRPr="00F4442C">
        <w:tab/>
        <w:t>&lt;Service 1&gt; API</w:t>
      </w:r>
      <w:bookmarkEnd w:id="972"/>
    </w:p>
    <w:p w14:paraId="1D4AB80C" w14:textId="7CE120E1" w:rsidR="00662390" w:rsidRPr="00F4442C" w:rsidRDefault="00662390" w:rsidP="00662390">
      <w:pPr>
        <w:pStyle w:val="Guidance"/>
      </w:pPr>
      <w:r w:rsidRPr="00F4442C">
        <w:t xml:space="preserve">Where &lt;Service 1&gt; is to be replaced by the name of the Service (e.g. </w:t>
      </w:r>
      <w:r w:rsidR="008049C2" w:rsidRPr="00F4442C">
        <w:t>UAE_C2OperationModeManagement</w:t>
      </w:r>
      <w:r w:rsidRPr="00F4442C">
        <w:t>).</w:t>
      </w:r>
    </w:p>
    <w:p w14:paraId="56835D87" w14:textId="1C29B3B9" w:rsidR="00662390" w:rsidRPr="00F4442C" w:rsidRDefault="00662390" w:rsidP="00662390">
      <w:pPr>
        <w:pStyle w:val="Guidance"/>
      </w:pPr>
      <w:r w:rsidRPr="00F4442C">
        <w:t xml:space="preserve">One </w:t>
      </w:r>
      <w:r w:rsidR="00F112E4" w:rsidRPr="00F4442C">
        <w:t>clause</w:t>
      </w:r>
      <w:r w:rsidRPr="00F4442C">
        <w:t xml:space="preserve"> is introduced per Service.</w:t>
      </w:r>
    </w:p>
    <w:p w14:paraId="08A7F497" w14:textId="77777777" w:rsidR="00662390" w:rsidRPr="00F4442C" w:rsidRDefault="00662390" w:rsidP="00662390">
      <w:r w:rsidRPr="00F4442C">
        <w:t xml:space="preserve">The API versions listed in table B.2-1 are withdrawn for the &lt;Service 1&gt; </w:t>
      </w:r>
      <w:r w:rsidRPr="00F4442C">
        <w:rPr>
          <w:lang w:eastAsia="zh-CN"/>
        </w:rPr>
        <w:t>API.</w:t>
      </w:r>
    </w:p>
    <w:p w14:paraId="2E5EF197" w14:textId="3D4005CB" w:rsidR="00662390" w:rsidRPr="00F4442C" w:rsidRDefault="00662390" w:rsidP="00662390">
      <w:pPr>
        <w:pStyle w:val="TH"/>
      </w:pPr>
      <w:r w:rsidRPr="00F4442C">
        <w:t>Table</w:t>
      </w:r>
      <w:r w:rsidR="00FF0335" w:rsidRPr="00F4442C">
        <w:t> </w:t>
      </w:r>
      <w:r w:rsidRPr="00F4442C">
        <w:t xml:space="preserve">B.2-1: </w:t>
      </w:r>
      <w:r w:rsidRPr="00F4442C">
        <w:rPr>
          <w:lang w:eastAsia="zh-CN"/>
        </w:rPr>
        <w:t xml:space="preserve">Withdrawn API versions of the </w:t>
      </w:r>
      <w:r w:rsidRPr="00F4442C">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4442C" w14:paraId="71454B02" w14:textId="77777777" w:rsidTr="00D569BD">
        <w:trPr>
          <w:jc w:val="center"/>
        </w:trPr>
        <w:tc>
          <w:tcPr>
            <w:tcW w:w="2040" w:type="dxa"/>
            <w:shd w:val="clear" w:color="auto" w:fill="C0C0C0"/>
            <w:hideMark/>
          </w:tcPr>
          <w:p w14:paraId="0B66F232" w14:textId="77777777" w:rsidR="00662390" w:rsidRPr="00F4442C" w:rsidRDefault="00662390" w:rsidP="00127679">
            <w:pPr>
              <w:pStyle w:val="TAH"/>
            </w:pPr>
            <w:r w:rsidRPr="00F4442C">
              <w:t>API version number</w:t>
            </w:r>
          </w:p>
        </w:tc>
        <w:tc>
          <w:tcPr>
            <w:tcW w:w="7427" w:type="dxa"/>
            <w:shd w:val="clear" w:color="auto" w:fill="C0C0C0"/>
          </w:tcPr>
          <w:p w14:paraId="07660E75" w14:textId="77777777" w:rsidR="00662390" w:rsidRPr="00F4442C" w:rsidRDefault="00662390" w:rsidP="00127679">
            <w:pPr>
              <w:pStyle w:val="TAH"/>
            </w:pPr>
            <w:r w:rsidRPr="00F4442C">
              <w:t>Remarks</w:t>
            </w:r>
          </w:p>
        </w:tc>
      </w:tr>
      <w:tr w:rsidR="00662390" w:rsidRPr="00F4442C" w14:paraId="57BEAA84" w14:textId="77777777" w:rsidTr="00497FF1">
        <w:trPr>
          <w:jc w:val="center"/>
        </w:trPr>
        <w:tc>
          <w:tcPr>
            <w:tcW w:w="2040" w:type="dxa"/>
            <w:vAlign w:val="center"/>
          </w:tcPr>
          <w:p w14:paraId="0A5B87E3" w14:textId="77777777" w:rsidR="00662390" w:rsidRPr="00F4442C" w:rsidRDefault="00662390" w:rsidP="00497FF1">
            <w:pPr>
              <w:pStyle w:val="TAL"/>
            </w:pPr>
          </w:p>
        </w:tc>
        <w:tc>
          <w:tcPr>
            <w:tcW w:w="7427" w:type="dxa"/>
            <w:vAlign w:val="center"/>
          </w:tcPr>
          <w:p w14:paraId="7478C230" w14:textId="77777777" w:rsidR="00662390" w:rsidRPr="00F4442C" w:rsidRDefault="00662390" w:rsidP="00497FF1">
            <w:pPr>
              <w:pStyle w:val="TAL"/>
            </w:pPr>
          </w:p>
        </w:tc>
      </w:tr>
    </w:tbl>
    <w:p w14:paraId="48A06631" w14:textId="77777777" w:rsidR="00662390" w:rsidRPr="00F4442C" w:rsidRDefault="00662390" w:rsidP="00662390">
      <w:pPr>
        <w:pStyle w:val="Guidance"/>
      </w:pPr>
    </w:p>
    <w:p w14:paraId="4C7D3047" w14:textId="77777777" w:rsidR="00662390" w:rsidRPr="00F4442C" w:rsidRDefault="00662390" w:rsidP="00662390">
      <w:pPr>
        <w:pStyle w:val="Guidance"/>
      </w:pPr>
      <w:r w:rsidRPr="00F4442C">
        <w:t>In the Remarks column, the deficits leading to the withdrawal of an API version are explained.</w:t>
      </w:r>
    </w:p>
    <w:p w14:paraId="79B202C2" w14:textId="77777777" w:rsidR="00662390" w:rsidRPr="00F4442C" w:rsidRDefault="00662390" w:rsidP="007A4424">
      <w:pPr>
        <w:pStyle w:val="21"/>
      </w:pPr>
      <w:bookmarkStart w:id="973" w:name="_Toc151743496"/>
      <w:r w:rsidRPr="00F4442C">
        <w:t>B.3</w:t>
      </w:r>
      <w:r w:rsidRPr="00F4442C">
        <w:tab/>
        <w:t>&lt;Service 2&gt; API</w:t>
      </w:r>
      <w:bookmarkEnd w:id="973"/>
    </w:p>
    <w:p w14:paraId="2FD96A79" w14:textId="69F721FA" w:rsidR="008A6D4A" w:rsidRPr="00F4442C" w:rsidRDefault="00662390" w:rsidP="00662390">
      <w:pPr>
        <w:pStyle w:val="Guidance"/>
      </w:pPr>
      <w:r w:rsidRPr="00F4442C">
        <w:t>And so on if there are more than two services supported by the NF.</w:t>
      </w:r>
    </w:p>
    <w:p w14:paraId="42D68105" w14:textId="77777777" w:rsidR="003446B6" w:rsidRPr="00F4442C" w:rsidRDefault="008A6D4A" w:rsidP="007A4424">
      <w:pPr>
        <w:pStyle w:val="8"/>
      </w:pPr>
      <w:bookmarkStart w:id="974" w:name="historyclause"/>
      <w:r w:rsidRPr="00F4442C">
        <w:br w:type="page"/>
      </w:r>
      <w:bookmarkStart w:id="975" w:name="_Toc2086459"/>
      <w:bookmarkStart w:id="976" w:name="_Toc151743497"/>
      <w:bookmarkEnd w:id="974"/>
      <w:r w:rsidR="003446B6" w:rsidRPr="00F4442C">
        <w:lastRenderedPageBreak/>
        <w:t>Annex &lt;X&gt; (informative):</w:t>
      </w:r>
      <w:r w:rsidR="003446B6" w:rsidRPr="00F4442C">
        <w:br/>
        <w:t>Change history</w:t>
      </w:r>
      <w:bookmarkEnd w:id="975"/>
      <w:bookmarkEnd w:id="976"/>
    </w:p>
    <w:p w14:paraId="3A206739" w14:textId="4D435686" w:rsidR="003446B6" w:rsidRPr="00F4442C" w:rsidRDefault="003446B6" w:rsidP="003446B6">
      <w:pPr>
        <w:pStyle w:val="Guidance"/>
      </w:pPr>
      <w:r w:rsidRPr="00F4442C">
        <w:t>This is the last annex for TS/TSs which details the change history using the following table.</w:t>
      </w:r>
      <w:r w:rsidRPr="00F4442C">
        <w:br/>
        <w:t>This table is to be used for recording progress during the WG drafting process till TSG approval of this TS/TR.</w:t>
      </w:r>
      <w:r w:rsidRPr="00F4442C">
        <w:br/>
        <w:t>For TRs under change control, use one line per approved Change Request</w:t>
      </w:r>
      <w:r w:rsidRPr="00F4442C">
        <w:br/>
        <w:t>Date: use format YYYY-MM</w:t>
      </w:r>
      <w:r w:rsidRPr="00F4442C">
        <w:br/>
        <w:t>CR: four digits, leading zeros as necessary</w:t>
      </w:r>
      <w:r w:rsidRPr="00F4442C">
        <w:br/>
        <w:t>Rev: blank, or number (max two digits)</w:t>
      </w:r>
      <w:r w:rsidRPr="00F4442C">
        <w:br/>
        <w:t>Cat: use one of the letters A, B, C, D, F</w:t>
      </w:r>
      <w:r w:rsidRPr="00F4442C">
        <w:br/>
        <w:t>Subject/Comment: for TSs under change control, include full text of the subject field of the Change Request cover</w:t>
      </w:r>
      <w:r w:rsidRPr="00F4442C">
        <w:br/>
        <w:t>New vers: use format</w:t>
      </w:r>
      <w:r w:rsidR="003E58FE" w:rsidRPr="00F4442C">
        <w:t> [</w:t>
      </w:r>
      <w:r w:rsidRPr="00F4442C">
        <w:t>n]n.[n]n.[n]n</w:t>
      </w:r>
    </w:p>
    <w:p w14:paraId="0824B759" w14:textId="77777777" w:rsidR="008A6D4A" w:rsidRPr="00F4442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F4442C" w14:paraId="5A92431C" w14:textId="77777777" w:rsidTr="003446B6">
        <w:trPr>
          <w:cantSplit/>
        </w:trPr>
        <w:tc>
          <w:tcPr>
            <w:tcW w:w="9639" w:type="dxa"/>
            <w:gridSpan w:val="8"/>
            <w:tcBorders>
              <w:bottom w:val="nil"/>
            </w:tcBorders>
            <w:shd w:val="solid" w:color="FFFFFF" w:fill="auto"/>
          </w:tcPr>
          <w:p w14:paraId="039A894F" w14:textId="77777777" w:rsidR="008A6D4A" w:rsidRPr="00F4442C" w:rsidRDefault="008A6D4A" w:rsidP="00D66618">
            <w:pPr>
              <w:pStyle w:val="TAL"/>
              <w:jc w:val="center"/>
              <w:rPr>
                <w:b/>
                <w:sz w:val="16"/>
              </w:rPr>
            </w:pPr>
            <w:r w:rsidRPr="00F4442C">
              <w:rPr>
                <w:b/>
              </w:rPr>
              <w:t>Change history</w:t>
            </w:r>
          </w:p>
        </w:tc>
      </w:tr>
      <w:tr w:rsidR="008A6D4A" w:rsidRPr="00F4442C" w14:paraId="0A516D50" w14:textId="77777777" w:rsidTr="003446B6">
        <w:tc>
          <w:tcPr>
            <w:tcW w:w="800" w:type="dxa"/>
            <w:shd w:val="pct10" w:color="auto" w:fill="FFFFFF"/>
          </w:tcPr>
          <w:p w14:paraId="382577D7" w14:textId="77777777" w:rsidR="008A6D4A" w:rsidRPr="00F4442C" w:rsidRDefault="008A6D4A" w:rsidP="00D66618">
            <w:pPr>
              <w:pStyle w:val="TAL"/>
              <w:rPr>
                <w:b/>
                <w:sz w:val="16"/>
              </w:rPr>
            </w:pPr>
            <w:r w:rsidRPr="00F4442C">
              <w:rPr>
                <w:b/>
                <w:sz w:val="16"/>
              </w:rPr>
              <w:t>Date</w:t>
            </w:r>
          </w:p>
        </w:tc>
        <w:tc>
          <w:tcPr>
            <w:tcW w:w="800" w:type="dxa"/>
            <w:shd w:val="pct10" w:color="auto" w:fill="FFFFFF"/>
          </w:tcPr>
          <w:p w14:paraId="107357D0" w14:textId="77777777" w:rsidR="008A6D4A" w:rsidRPr="00F4442C" w:rsidRDefault="008A6D4A" w:rsidP="00D66618">
            <w:pPr>
              <w:pStyle w:val="TAL"/>
              <w:rPr>
                <w:b/>
                <w:sz w:val="16"/>
              </w:rPr>
            </w:pPr>
            <w:r w:rsidRPr="00F4442C">
              <w:rPr>
                <w:b/>
                <w:sz w:val="16"/>
              </w:rPr>
              <w:t>Meeting</w:t>
            </w:r>
          </w:p>
        </w:tc>
        <w:tc>
          <w:tcPr>
            <w:tcW w:w="1094" w:type="dxa"/>
            <w:shd w:val="pct10" w:color="auto" w:fill="FFFFFF"/>
          </w:tcPr>
          <w:p w14:paraId="33FC7ED6" w14:textId="77777777" w:rsidR="008A6D4A" w:rsidRPr="00F4442C" w:rsidRDefault="008A6D4A" w:rsidP="00D66618">
            <w:pPr>
              <w:pStyle w:val="TAL"/>
              <w:rPr>
                <w:b/>
                <w:sz w:val="16"/>
              </w:rPr>
            </w:pPr>
            <w:r w:rsidRPr="00F4442C">
              <w:rPr>
                <w:b/>
                <w:sz w:val="16"/>
              </w:rPr>
              <w:t>TDoc</w:t>
            </w:r>
          </w:p>
        </w:tc>
        <w:tc>
          <w:tcPr>
            <w:tcW w:w="425" w:type="dxa"/>
            <w:shd w:val="pct10" w:color="auto" w:fill="FFFFFF"/>
          </w:tcPr>
          <w:p w14:paraId="789A9B06" w14:textId="77777777" w:rsidR="008A6D4A" w:rsidRPr="00F4442C" w:rsidRDefault="008A6D4A" w:rsidP="00D66618">
            <w:pPr>
              <w:pStyle w:val="TAL"/>
              <w:rPr>
                <w:b/>
                <w:sz w:val="16"/>
              </w:rPr>
            </w:pPr>
            <w:r w:rsidRPr="00F4442C">
              <w:rPr>
                <w:b/>
                <w:sz w:val="16"/>
              </w:rPr>
              <w:t>CR</w:t>
            </w:r>
          </w:p>
        </w:tc>
        <w:tc>
          <w:tcPr>
            <w:tcW w:w="425" w:type="dxa"/>
            <w:shd w:val="pct10" w:color="auto" w:fill="FFFFFF"/>
          </w:tcPr>
          <w:p w14:paraId="5E3A39BA" w14:textId="77777777" w:rsidR="008A6D4A" w:rsidRPr="00F4442C" w:rsidRDefault="008A6D4A" w:rsidP="00D66618">
            <w:pPr>
              <w:pStyle w:val="TAL"/>
              <w:rPr>
                <w:b/>
                <w:sz w:val="16"/>
              </w:rPr>
            </w:pPr>
            <w:r w:rsidRPr="00F4442C">
              <w:rPr>
                <w:b/>
                <w:sz w:val="16"/>
              </w:rPr>
              <w:t>Rev</w:t>
            </w:r>
          </w:p>
        </w:tc>
        <w:tc>
          <w:tcPr>
            <w:tcW w:w="425" w:type="dxa"/>
            <w:shd w:val="pct10" w:color="auto" w:fill="FFFFFF"/>
          </w:tcPr>
          <w:p w14:paraId="7AC57AD8" w14:textId="77777777" w:rsidR="008A6D4A" w:rsidRPr="00F4442C" w:rsidRDefault="008A6D4A" w:rsidP="00D66618">
            <w:pPr>
              <w:pStyle w:val="TAL"/>
              <w:rPr>
                <w:b/>
                <w:sz w:val="16"/>
              </w:rPr>
            </w:pPr>
            <w:r w:rsidRPr="00F4442C">
              <w:rPr>
                <w:b/>
                <w:sz w:val="16"/>
              </w:rPr>
              <w:t>Cat</w:t>
            </w:r>
          </w:p>
        </w:tc>
        <w:tc>
          <w:tcPr>
            <w:tcW w:w="4962" w:type="dxa"/>
            <w:shd w:val="pct10" w:color="auto" w:fill="FFFFFF"/>
          </w:tcPr>
          <w:p w14:paraId="0506AE5A" w14:textId="77777777" w:rsidR="008A6D4A" w:rsidRPr="00F4442C" w:rsidRDefault="008A6D4A" w:rsidP="00D66618">
            <w:pPr>
              <w:pStyle w:val="TAL"/>
              <w:rPr>
                <w:b/>
                <w:sz w:val="16"/>
              </w:rPr>
            </w:pPr>
            <w:r w:rsidRPr="00F4442C">
              <w:rPr>
                <w:b/>
                <w:sz w:val="16"/>
              </w:rPr>
              <w:t>Subject/Comment</w:t>
            </w:r>
          </w:p>
        </w:tc>
        <w:tc>
          <w:tcPr>
            <w:tcW w:w="708" w:type="dxa"/>
            <w:shd w:val="pct10" w:color="auto" w:fill="FFFFFF"/>
          </w:tcPr>
          <w:p w14:paraId="6C5B6C2A" w14:textId="77777777" w:rsidR="008A6D4A" w:rsidRPr="00F4442C" w:rsidRDefault="008A6D4A" w:rsidP="00D66618">
            <w:pPr>
              <w:pStyle w:val="TAL"/>
              <w:rPr>
                <w:b/>
                <w:sz w:val="16"/>
              </w:rPr>
            </w:pPr>
            <w:r w:rsidRPr="00F4442C">
              <w:rPr>
                <w:b/>
                <w:sz w:val="16"/>
              </w:rPr>
              <w:t>New version</w:t>
            </w:r>
          </w:p>
        </w:tc>
      </w:tr>
      <w:tr w:rsidR="008A6D4A" w:rsidRPr="00F4442C" w14:paraId="152B1348" w14:textId="77777777" w:rsidTr="003446B6">
        <w:tc>
          <w:tcPr>
            <w:tcW w:w="800" w:type="dxa"/>
            <w:shd w:val="solid" w:color="FFFFFF" w:fill="auto"/>
          </w:tcPr>
          <w:p w14:paraId="70DB58D2" w14:textId="58AF57F6" w:rsidR="008A6D4A" w:rsidRPr="00F4442C" w:rsidRDefault="00E03F4B" w:rsidP="00D66618">
            <w:pPr>
              <w:pStyle w:val="TAC"/>
              <w:rPr>
                <w:sz w:val="16"/>
                <w:szCs w:val="16"/>
              </w:rPr>
            </w:pPr>
            <w:r w:rsidRPr="00F4442C">
              <w:rPr>
                <w:rFonts w:hint="eastAsia"/>
                <w:sz w:val="16"/>
                <w:szCs w:val="16"/>
              </w:rPr>
              <w:t>2</w:t>
            </w:r>
            <w:r w:rsidRPr="00F4442C">
              <w:rPr>
                <w:sz w:val="16"/>
                <w:szCs w:val="16"/>
              </w:rPr>
              <w:t>023-11</w:t>
            </w:r>
          </w:p>
        </w:tc>
        <w:tc>
          <w:tcPr>
            <w:tcW w:w="800" w:type="dxa"/>
            <w:shd w:val="solid" w:color="FFFFFF" w:fill="auto"/>
          </w:tcPr>
          <w:p w14:paraId="29EB6A6D" w14:textId="3F161CE5" w:rsidR="008A6D4A" w:rsidRPr="00F4442C" w:rsidRDefault="00E03F4B" w:rsidP="00D66618">
            <w:pPr>
              <w:pStyle w:val="TAC"/>
              <w:rPr>
                <w:sz w:val="16"/>
                <w:szCs w:val="16"/>
              </w:rPr>
            </w:pPr>
            <w:r w:rsidRPr="00F4442C">
              <w:rPr>
                <w:rFonts w:hint="eastAsia"/>
                <w:sz w:val="16"/>
                <w:szCs w:val="16"/>
              </w:rPr>
              <w:t>C</w:t>
            </w:r>
            <w:r w:rsidRPr="00F4442C">
              <w:rPr>
                <w:sz w:val="16"/>
                <w:szCs w:val="16"/>
              </w:rPr>
              <w:t>T3#131</w:t>
            </w:r>
          </w:p>
        </w:tc>
        <w:tc>
          <w:tcPr>
            <w:tcW w:w="1094" w:type="dxa"/>
            <w:shd w:val="solid" w:color="FFFFFF" w:fill="auto"/>
          </w:tcPr>
          <w:p w14:paraId="475E8E12" w14:textId="10FCF0AF" w:rsidR="008A6D4A" w:rsidRPr="00F4442C" w:rsidRDefault="00E03F4B" w:rsidP="00D66618">
            <w:pPr>
              <w:pStyle w:val="TAC"/>
              <w:rPr>
                <w:sz w:val="16"/>
                <w:szCs w:val="16"/>
              </w:rPr>
            </w:pPr>
            <w:r w:rsidRPr="00F4442C">
              <w:rPr>
                <w:sz w:val="16"/>
                <w:szCs w:val="16"/>
              </w:rPr>
              <w:t>C3-235577</w:t>
            </w:r>
          </w:p>
        </w:tc>
        <w:tc>
          <w:tcPr>
            <w:tcW w:w="425" w:type="dxa"/>
            <w:shd w:val="solid" w:color="FFFFFF" w:fill="auto"/>
          </w:tcPr>
          <w:p w14:paraId="117D2468" w14:textId="77777777" w:rsidR="008A6D4A" w:rsidRPr="00F4442C" w:rsidRDefault="008A6D4A" w:rsidP="00D66618">
            <w:pPr>
              <w:pStyle w:val="TAL"/>
              <w:rPr>
                <w:sz w:val="16"/>
                <w:szCs w:val="16"/>
              </w:rPr>
            </w:pPr>
          </w:p>
        </w:tc>
        <w:tc>
          <w:tcPr>
            <w:tcW w:w="425" w:type="dxa"/>
            <w:shd w:val="solid" w:color="FFFFFF" w:fill="auto"/>
          </w:tcPr>
          <w:p w14:paraId="08EA516C" w14:textId="77777777" w:rsidR="008A6D4A" w:rsidRPr="00F4442C" w:rsidRDefault="008A6D4A" w:rsidP="00D66618">
            <w:pPr>
              <w:pStyle w:val="TAR"/>
              <w:rPr>
                <w:sz w:val="16"/>
                <w:szCs w:val="16"/>
              </w:rPr>
            </w:pPr>
          </w:p>
        </w:tc>
        <w:tc>
          <w:tcPr>
            <w:tcW w:w="425" w:type="dxa"/>
            <w:shd w:val="solid" w:color="FFFFFF" w:fill="auto"/>
          </w:tcPr>
          <w:p w14:paraId="20425316" w14:textId="77777777" w:rsidR="008A6D4A" w:rsidRPr="00F4442C" w:rsidRDefault="008A6D4A" w:rsidP="00D66618">
            <w:pPr>
              <w:pStyle w:val="TAC"/>
              <w:rPr>
                <w:sz w:val="16"/>
                <w:szCs w:val="16"/>
              </w:rPr>
            </w:pPr>
          </w:p>
        </w:tc>
        <w:tc>
          <w:tcPr>
            <w:tcW w:w="4962" w:type="dxa"/>
            <w:shd w:val="solid" w:color="FFFFFF" w:fill="auto"/>
          </w:tcPr>
          <w:p w14:paraId="2B7A24F9" w14:textId="788518B9" w:rsidR="008A6D4A" w:rsidRPr="00F4442C" w:rsidRDefault="00E03F4B" w:rsidP="00D66618">
            <w:pPr>
              <w:pStyle w:val="TAL"/>
              <w:rPr>
                <w:sz w:val="16"/>
                <w:szCs w:val="16"/>
              </w:rPr>
            </w:pPr>
            <w:r w:rsidRPr="00F4442C">
              <w:rPr>
                <w:rFonts w:hint="eastAsia"/>
                <w:sz w:val="16"/>
                <w:szCs w:val="16"/>
              </w:rPr>
              <w:t>T</w:t>
            </w:r>
            <w:r w:rsidRPr="00F4442C">
              <w:rPr>
                <w:sz w:val="16"/>
                <w:szCs w:val="16"/>
              </w:rPr>
              <w:t xml:space="preserve">S skeleton. </w:t>
            </w:r>
          </w:p>
        </w:tc>
        <w:tc>
          <w:tcPr>
            <w:tcW w:w="708" w:type="dxa"/>
            <w:shd w:val="solid" w:color="FFFFFF" w:fill="auto"/>
          </w:tcPr>
          <w:p w14:paraId="07E91DDB" w14:textId="42607F95" w:rsidR="008A6D4A" w:rsidRPr="00F4442C" w:rsidRDefault="00E03F4B" w:rsidP="00D66618">
            <w:pPr>
              <w:pStyle w:val="TAC"/>
              <w:rPr>
                <w:sz w:val="16"/>
                <w:szCs w:val="16"/>
              </w:rPr>
            </w:pPr>
            <w:r w:rsidRPr="00F4442C">
              <w:rPr>
                <w:sz w:val="16"/>
                <w:szCs w:val="16"/>
              </w:rPr>
              <w:t>0.0.0</w:t>
            </w:r>
          </w:p>
        </w:tc>
      </w:tr>
      <w:tr w:rsidR="00E03F4B" w:rsidRPr="00B54FF5" w14:paraId="334CFC99" w14:textId="77777777" w:rsidTr="003446B6">
        <w:tc>
          <w:tcPr>
            <w:tcW w:w="800" w:type="dxa"/>
            <w:shd w:val="solid" w:color="FFFFFF" w:fill="auto"/>
          </w:tcPr>
          <w:p w14:paraId="4596DF75" w14:textId="099633DD" w:rsidR="00E03F4B" w:rsidRPr="00F4442C" w:rsidRDefault="00E03F4B" w:rsidP="00E03F4B">
            <w:pPr>
              <w:pStyle w:val="TAC"/>
              <w:rPr>
                <w:rFonts w:hint="eastAsia"/>
                <w:sz w:val="16"/>
                <w:szCs w:val="16"/>
              </w:rPr>
            </w:pPr>
            <w:r w:rsidRPr="00F4442C">
              <w:rPr>
                <w:rFonts w:hint="eastAsia"/>
                <w:sz w:val="16"/>
                <w:szCs w:val="16"/>
              </w:rPr>
              <w:t>2</w:t>
            </w:r>
            <w:r w:rsidRPr="00F4442C">
              <w:rPr>
                <w:sz w:val="16"/>
                <w:szCs w:val="16"/>
              </w:rPr>
              <w:t>023-11</w:t>
            </w:r>
          </w:p>
        </w:tc>
        <w:tc>
          <w:tcPr>
            <w:tcW w:w="800" w:type="dxa"/>
            <w:shd w:val="solid" w:color="FFFFFF" w:fill="auto"/>
          </w:tcPr>
          <w:p w14:paraId="48076591" w14:textId="62506319" w:rsidR="00E03F4B" w:rsidRPr="00F4442C" w:rsidRDefault="00E03F4B" w:rsidP="00E03F4B">
            <w:pPr>
              <w:pStyle w:val="TAC"/>
              <w:rPr>
                <w:rFonts w:hint="eastAsia"/>
                <w:sz w:val="16"/>
                <w:szCs w:val="16"/>
              </w:rPr>
            </w:pPr>
            <w:r w:rsidRPr="00F4442C">
              <w:rPr>
                <w:rFonts w:hint="eastAsia"/>
                <w:sz w:val="16"/>
                <w:szCs w:val="16"/>
              </w:rPr>
              <w:t>C</w:t>
            </w:r>
            <w:r w:rsidRPr="00F4442C">
              <w:rPr>
                <w:sz w:val="16"/>
                <w:szCs w:val="16"/>
              </w:rPr>
              <w:t>T3#131</w:t>
            </w:r>
          </w:p>
        </w:tc>
        <w:tc>
          <w:tcPr>
            <w:tcW w:w="1094" w:type="dxa"/>
            <w:shd w:val="solid" w:color="FFFFFF" w:fill="auto"/>
          </w:tcPr>
          <w:p w14:paraId="5ED05240" w14:textId="0A33EC91" w:rsidR="00E03F4B" w:rsidRPr="00F4442C" w:rsidRDefault="00E03F4B" w:rsidP="00E03F4B">
            <w:pPr>
              <w:pStyle w:val="TAC"/>
              <w:rPr>
                <w:sz w:val="16"/>
                <w:szCs w:val="16"/>
              </w:rPr>
            </w:pPr>
            <w:r w:rsidRPr="00F4442C">
              <w:rPr>
                <w:sz w:val="16"/>
                <w:szCs w:val="16"/>
              </w:rPr>
              <w:t>C3-235466</w:t>
            </w:r>
          </w:p>
        </w:tc>
        <w:tc>
          <w:tcPr>
            <w:tcW w:w="425" w:type="dxa"/>
            <w:shd w:val="solid" w:color="FFFFFF" w:fill="auto"/>
          </w:tcPr>
          <w:p w14:paraId="78F054A3" w14:textId="77777777" w:rsidR="00E03F4B" w:rsidRPr="00F4442C" w:rsidRDefault="00E03F4B" w:rsidP="00E03F4B">
            <w:pPr>
              <w:pStyle w:val="TAL"/>
              <w:rPr>
                <w:sz w:val="16"/>
                <w:szCs w:val="16"/>
              </w:rPr>
            </w:pPr>
          </w:p>
        </w:tc>
        <w:tc>
          <w:tcPr>
            <w:tcW w:w="425" w:type="dxa"/>
            <w:shd w:val="solid" w:color="FFFFFF" w:fill="auto"/>
          </w:tcPr>
          <w:p w14:paraId="36EBE6EE" w14:textId="77777777" w:rsidR="00E03F4B" w:rsidRPr="00F4442C" w:rsidRDefault="00E03F4B" w:rsidP="00E03F4B">
            <w:pPr>
              <w:pStyle w:val="TAR"/>
              <w:rPr>
                <w:sz w:val="16"/>
                <w:szCs w:val="16"/>
              </w:rPr>
            </w:pPr>
          </w:p>
        </w:tc>
        <w:tc>
          <w:tcPr>
            <w:tcW w:w="425" w:type="dxa"/>
            <w:shd w:val="solid" w:color="FFFFFF" w:fill="auto"/>
          </w:tcPr>
          <w:p w14:paraId="1306F9BA" w14:textId="77777777" w:rsidR="00E03F4B" w:rsidRPr="00F4442C" w:rsidRDefault="00E03F4B" w:rsidP="00E03F4B">
            <w:pPr>
              <w:pStyle w:val="TAC"/>
              <w:rPr>
                <w:sz w:val="16"/>
                <w:szCs w:val="16"/>
              </w:rPr>
            </w:pPr>
          </w:p>
        </w:tc>
        <w:tc>
          <w:tcPr>
            <w:tcW w:w="4962" w:type="dxa"/>
            <w:shd w:val="solid" w:color="FFFFFF" w:fill="auto"/>
          </w:tcPr>
          <w:p w14:paraId="0DA71011" w14:textId="6065DB8F" w:rsidR="00E03F4B" w:rsidRPr="00F4442C" w:rsidRDefault="00E03F4B" w:rsidP="00E03F4B">
            <w:pPr>
              <w:pStyle w:val="TAL"/>
              <w:rPr>
                <w:rFonts w:hint="eastAsia"/>
                <w:sz w:val="16"/>
                <w:szCs w:val="16"/>
              </w:rPr>
            </w:pPr>
            <w:r w:rsidRPr="00F4442C">
              <w:rPr>
                <w:sz w:val="16"/>
                <w:szCs w:val="16"/>
              </w:rPr>
              <w:t>Including C3-235630, C3-235631, C3-235632, C3-235550, C3-235551, C3-235578, C3-235579 and C3-235580</w:t>
            </w:r>
            <w:r w:rsidRPr="00F4442C">
              <w:rPr>
                <w:sz w:val="16"/>
                <w:szCs w:val="16"/>
              </w:rPr>
              <w:t xml:space="preserve">. </w:t>
            </w:r>
          </w:p>
        </w:tc>
        <w:tc>
          <w:tcPr>
            <w:tcW w:w="708" w:type="dxa"/>
            <w:shd w:val="solid" w:color="FFFFFF" w:fill="auto"/>
          </w:tcPr>
          <w:p w14:paraId="5D201831" w14:textId="1AF38B65" w:rsidR="00E03F4B" w:rsidRDefault="00E03F4B" w:rsidP="00E03F4B">
            <w:pPr>
              <w:pStyle w:val="TAC"/>
              <w:rPr>
                <w:sz w:val="16"/>
                <w:szCs w:val="16"/>
              </w:rPr>
            </w:pPr>
            <w:r w:rsidRPr="00F4442C">
              <w:rPr>
                <w:sz w:val="16"/>
                <w:szCs w:val="16"/>
              </w:rPr>
              <w:t>0.0.0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A03C8" w14:textId="77777777" w:rsidR="004F4A1C" w:rsidRDefault="004F4A1C">
      <w:r>
        <w:separator/>
      </w:r>
    </w:p>
  </w:endnote>
  <w:endnote w:type="continuationSeparator" w:id="0">
    <w:p w14:paraId="63B727BB" w14:textId="77777777" w:rsidR="004F4A1C" w:rsidRDefault="004F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D0E6A" w14:textId="77777777" w:rsidR="004F4A1C" w:rsidRDefault="004F4A1C">
      <w:r>
        <w:separator/>
      </w:r>
    </w:p>
  </w:footnote>
  <w:footnote w:type="continuationSeparator" w:id="0">
    <w:p w14:paraId="0B749961" w14:textId="77777777" w:rsidR="004F4A1C" w:rsidRDefault="004F4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D7808B2"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49E">
      <w:rPr>
        <w:rFonts w:ascii="Arial" w:hAnsi="Arial" w:cs="Arial"/>
        <w:b/>
        <w:noProof/>
        <w:sz w:val="18"/>
        <w:szCs w:val="18"/>
      </w:rPr>
      <w:t>3GPP TS 29.cde V0.1.0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E31D74"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49E">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8"/>
  </w:num>
  <w:num w:numId="19">
    <w:abstractNumId w:val="15"/>
  </w:num>
  <w:num w:numId="20">
    <w:abstractNumId w:val="16"/>
  </w:num>
  <w:num w:numId="21">
    <w:abstractNumId w:val="19"/>
  </w:num>
  <w:num w:numId="22">
    <w:abstractNumId w:val="18"/>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2"/>
  </w:num>
  <w:num w:numId="25">
    <w:abstractNumId w:val="32"/>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3"/>
  </w:num>
  <w:num w:numId="28">
    <w:abstractNumId w:val="26"/>
  </w:num>
  <w:num w:numId="29">
    <w:abstractNumId w:val="29"/>
  </w:num>
  <w:num w:numId="30">
    <w:abstractNumId w:val="33"/>
  </w:num>
  <w:num w:numId="31">
    <w:abstractNumId w:val="21"/>
  </w:num>
  <w:num w:numId="32">
    <w:abstractNumId w:val="20"/>
  </w:num>
  <w:num w:numId="33">
    <w:abstractNumId w:val="25"/>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E4A"/>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42F"/>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4F4A1C"/>
    <w:rsid w:val="00502441"/>
    <w:rsid w:val="00505054"/>
    <w:rsid w:val="0051137F"/>
    <w:rsid w:val="005148BA"/>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B4E95"/>
    <w:rsid w:val="009E3DAC"/>
    <w:rsid w:val="009E4942"/>
    <w:rsid w:val="009E4E96"/>
    <w:rsid w:val="009F37B7"/>
    <w:rsid w:val="009F5F24"/>
    <w:rsid w:val="00A10D80"/>
    <w:rsid w:val="00A10F02"/>
    <w:rsid w:val="00A10F26"/>
    <w:rsid w:val="00A164B4"/>
    <w:rsid w:val="00A22900"/>
    <w:rsid w:val="00A26956"/>
    <w:rsid w:val="00A27486"/>
    <w:rsid w:val="00A30CD8"/>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2A04"/>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449E"/>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03F4B"/>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258D5"/>
    <w:rsid w:val="00F325C8"/>
    <w:rsid w:val="00F33894"/>
    <w:rsid w:val="00F4442C"/>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basedOn w:val="a1"/>
    <w:next w:val="a1"/>
    <w:link w:val="60"/>
    <w:qFormat/>
    <w:rsid w:val="0051137F"/>
    <w:pPr>
      <w:keepNext/>
      <w:keepLines/>
      <w:overflowPunct/>
      <w:autoSpaceDE/>
      <w:autoSpaceDN/>
      <w:adjustRightInd/>
      <w:spacing w:before="120"/>
      <w:ind w:left="1985" w:hanging="1985"/>
      <w:textAlignment w:val="auto"/>
      <w:outlineLvl w:val="5"/>
    </w:pPr>
    <w:rPr>
      <w:rFonts w:ascii="Arial" w:eastAsia="宋体" w:hAnsi="Arial"/>
      <w:lang w:eastAsia="en-US"/>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rsid w:val="00D81A09"/>
    <w:pPr>
      <w:spacing w:after="0"/>
    </w:pPr>
    <w:rPr>
      <w:rFonts w:ascii="Segoe UI" w:hAnsi="Segoe UI" w:cs="Segoe UI"/>
      <w:sz w:val="16"/>
      <w:szCs w:val="16"/>
    </w:rPr>
  </w:style>
  <w:style w:type="character" w:customStyle="1" w:styleId="afb">
    <w:name w:val="文档结构图 字符"/>
    <w:basedOn w:val="a2"/>
    <w:link w:val="afa"/>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tabs>
        <w:tab w:val="clear" w:pos="643"/>
        <w:tab w:val="num" w:pos="720"/>
      </w:tabs>
      <w:ind w:left="720" w:hanging="720"/>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5153"/>
    <w:rPr>
      <w:rFonts w:ascii="Arial" w:eastAsia="Times New Roman" w:hAnsi="Arial"/>
      <w:b/>
    </w:rPr>
  </w:style>
  <w:style w:type="character" w:customStyle="1" w:styleId="B2Char">
    <w:name w:val="B2 Char"/>
    <w:link w:val="B2"/>
    <w:qFormat/>
    <w:rsid w:val="00A30CD8"/>
    <w:rPr>
      <w:rFonts w:eastAsia="Times New Roman"/>
    </w:rPr>
  </w:style>
  <w:style w:type="character" w:customStyle="1" w:styleId="10">
    <w:name w:val="标题 1 字符"/>
    <w:link w:val="1"/>
    <w:rsid w:val="009B4E95"/>
    <w:rPr>
      <w:rFonts w:ascii="Arial" w:eastAsia="Times New Roman" w:hAnsi="Arial"/>
      <w:sz w:val="36"/>
    </w:rPr>
  </w:style>
  <w:style w:type="character" w:customStyle="1" w:styleId="H60">
    <w:name w:val="H6 (文字)"/>
    <w:link w:val="H6"/>
    <w:rsid w:val="009B4E95"/>
    <w:rPr>
      <w:rFonts w:ascii="Arial" w:eastAsia="Times New Roman" w:hAnsi="Arial"/>
    </w:rPr>
  </w:style>
  <w:style w:type="character" w:customStyle="1" w:styleId="60">
    <w:name w:val="标题 6 字符"/>
    <w:link w:val="6"/>
    <w:rsid w:val="0051137F"/>
    <w:rPr>
      <w:rFonts w:ascii="Arial" w:eastAsia="宋体" w:hAnsi="Arial"/>
      <w:lang w:eastAsia="en-US"/>
    </w:rPr>
  </w:style>
  <w:style w:type="character" w:customStyle="1" w:styleId="70">
    <w:name w:val="标题 7 字符"/>
    <w:basedOn w:val="a2"/>
    <w:link w:val="7"/>
    <w:rsid w:val="009B4E95"/>
    <w:rPr>
      <w:rFonts w:ascii="Arial" w:eastAsia="Times New Roman" w:hAnsi="Arial"/>
    </w:rPr>
  </w:style>
  <w:style w:type="character" w:customStyle="1" w:styleId="90">
    <w:name w:val="标题 9 字符"/>
    <w:basedOn w:val="a2"/>
    <w:link w:val="9"/>
    <w:rsid w:val="009B4E95"/>
    <w:rPr>
      <w:rFonts w:ascii="Arial" w:eastAsia="Times New Roman" w:hAnsi="Arial"/>
      <w:sz w:val="36"/>
    </w:rPr>
  </w:style>
  <w:style w:type="paragraph" w:customStyle="1" w:styleId="ZH">
    <w:name w:val="ZH"/>
    <w:rsid w:val="009B4E95"/>
    <w:pPr>
      <w:framePr w:wrap="notBeside" w:vAnchor="page" w:hAnchor="margin" w:xAlign="center" w:y="6805"/>
      <w:widowControl w:val="0"/>
    </w:pPr>
    <w:rPr>
      <w:rFonts w:ascii="Arial" w:eastAsiaTheme="minorEastAsia" w:hAnsi="Arial"/>
      <w:noProof/>
      <w:lang w:eastAsia="en-US"/>
    </w:rPr>
  </w:style>
  <w:style w:type="character" w:styleId="affff6">
    <w:name w:val="footnote reference"/>
    <w:rsid w:val="009B4E95"/>
    <w:rPr>
      <w:b/>
      <w:position w:val="6"/>
      <w:sz w:val="16"/>
    </w:rPr>
  </w:style>
  <w:style w:type="character" w:customStyle="1" w:styleId="EWChar">
    <w:name w:val="EW Char"/>
    <w:link w:val="EW"/>
    <w:locked/>
    <w:rsid w:val="009B4E95"/>
    <w:rPr>
      <w:rFonts w:eastAsia="Times New Roman"/>
    </w:rPr>
  </w:style>
  <w:style w:type="paragraph" w:customStyle="1" w:styleId="ZD">
    <w:name w:val="ZD"/>
    <w:rsid w:val="009B4E9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9B4E95"/>
    <w:pPr>
      <w:framePr w:wrap="notBeside" w:vAnchor="page" w:hAnchor="margin" w:xAlign="right" w:y="6805"/>
      <w:widowControl w:val="0"/>
      <w:jc w:val="right"/>
    </w:pPr>
    <w:rPr>
      <w:rFonts w:ascii="Arial" w:eastAsiaTheme="minorEastAsia" w:hAnsi="Arial"/>
      <w:noProof/>
      <w:lang w:eastAsia="en-US"/>
    </w:rPr>
  </w:style>
  <w:style w:type="character" w:customStyle="1" w:styleId="EditorsNoteChar">
    <w:name w:val="Editor's Note Char"/>
    <w:aliases w:val="EN Char"/>
    <w:link w:val="EditorsNote"/>
    <w:qFormat/>
    <w:rsid w:val="009B4E95"/>
    <w:rPr>
      <w:rFonts w:eastAsia="Times New Roman"/>
      <w:color w:val="FF0000"/>
    </w:rPr>
  </w:style>
  <w:style w:type="character" w:customStyle="1" w:styleId="B3Char2">
    <w:name w:val="B3 Char2"/>
    <w:link w:val="B3"/>
    <w:qFormat/>
    <w:rsid w:val="009B4E95"/>
    <w:rPr>
      <w:rFonts w:eastAsia="Times New Roman"/>
    </w:rPr>
  </w:style>
  <w:style w:type="paragraph" w:customStyle="1" w:styleId="ZTD">
    <w:name w:val="ZTD"/>
    <w:basedOn w:val="ZB"/>
    <w:rsid w:val="009B4E9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9B4E95"/>
    <w:pPr>
      <w:spacing w:after="120"/>
    </w:pPr>
    <w:rPr>
      <w:rFonts w:ascii="Arial" w:eastAsiaTheme="minorEastAsia" w:hAnsi="Arial"/>
      <w:lang w:eastAsia="en-US"/>
    </w:rPr>
  </w:style>
  <w:style w:type="character" w:customStyle="1" w:styleId="CRCoverPageZchn">
    <w:name w:val="CR Cover Page Zchn"/>
    <w:link w:val="CRCoverPage"/>
    <w:locked/>
    <w:rsid w:val="009B4E95"/>
    <w:rPr>
      <w:rFonts w:ascii="Arial" w:eastAsiaTheme="minorEastAsia" w:hAnsi="Arial"/>
      <w:lang w:eastAsia="en-US"/>
    </w:rPr>
  </w:style>
  <w:style w:type="paragraph" w:customStyle="1" w:styleId="tdoc-header">
    <w:name w:val="tdoc-header"/>
    <w:rsid w:val="009B4E95"/>
    <w:rPr>
      <w:rFonts w:ascii="Arial" w:eastAsiaTheme="minorEastAsia" w:hAnsi="Arial"/>
      <w:noProof/>
      <w:sz w:val="24"/>
      <w:lang w:eastAsia="en-US"/>
    </w:rPr>
  </w:style>
  <w:style w:type="character" w:styleId="affff7">
    <w:name w:val="annotation reference"/>
    <w:rsid w:val="009B4E95"/>
    <w:rPr>
      <w:sz w:val="16"/>
    </w:rPr>
  </w:style>
  <w:style w:type="character" w:styleId="affff8">
    <w:name w:val="FollowedHyperlink"/>
    <w:rsid w:val="009B4E95"/>
    <w:rPr>
      <w:color w:val="800080"/>
      <w:u w:val="single"/>
    </w:rPr>
  </w:style>
  <w:style w:type="paragraph" w:customStyle="1" w:styleId="TAJ">
    <w:name w:val="TAJ"/>
    <w:basedOn w:val="TH"/>
    <w:rsid w:val="009B4E95"/>
    <w:pPr>
      <w:overflowPunct/>
      <w:autoSpaceDE/>
      <w:autoSpaceDN/>
      <w:adjustRightInd/>
      <w:textAlignment w:val="auto"/>
    </w:pPr>
    <w:rPr>
      <w:rFonts w:eastAsia="等线"/>
      <w:lang w:eastAsia="en-US"/>
    </w:rPr>
  </w:style>
  <w:style w:type="table" w:styleId="affff9">
    <w:name w:val="Table Grid"/>
    <w:basedOn w:val="a3"/>
    <w:uiPriority w:val="39"/>
    <w:rsid w:val="009B4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4E95"/>
    <w:rPr>
      <w:color w:val="605E5C"/>
      <w:shd w:val="clear" w:color="auto" w:fill="E1DFDD"/>
    </w:rPr>
  </w:style>
  <w:style w:type="paragraph" w:customStyle="1" w:styleId="TempNote">
    <w:name w:val="TempNote"/>
    <w:basedOn w:val="a1"/>
    <w:qFormat/>
    <w:rsid w:val="009B4E95"/>
    <w:pPr>
      <w:spacing w:after="0"/>
    </w:pPr>
    <w:rPr>
      <w:rFonts w:ascii="Arial" w:eastAsia="等线" w:hAnsi="Arial"/>
      <w:i/>
      <w:color w:val="0070C0"/>
      <w:lang w:eastAsia="en-US"/>
    </w:rPr>
  </w:style>
  <w:style w:type="paragraph" w:customStyle="1" w:styleId="TemplateH4">
    <w:name w:val="TemplateH4"/>
    <w:basedOn w:val="a1"/>
    <w:qFormat/>
    <w:rsid w:val="009B4E95"/>
    <w:rPr>
      <w:rFonts w:ascii="Arial" w:eastAsia="等线" w:hAnsi="Arial" w:cs="Arial"/>
      <w:sz w:val="24"/>
      <w:szCs w:val="24"/>
      <w:lang w:eastAsia="en-US"/>
    </w:rPr>
  </w:style>
  <w:style w:type="paragraph" w:customStyle="1" w:styleId="AltNormal">
    <w:name w:val="AltNormal"/>
    <w:basedOn w:val="a1"/>
    <w:link w:val="AltNormalChar"/>
    <w:rsid w:val="009B4E95"/>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9B4E95"/>
    <w:rPr>
      <w:rFonts w:ascii="Arial" w:hAnsi="Arial"/>
      <w:lang w:eastAsia="en-US"/>
    </w:rPr>
  </w:style>
  <w:style w:type="paragraph" w:customStyle="1" w:styleId="TemplateH3">
    <w:name w:val="TemplateH3"/>
    <w:basedOn w:val="a1"/>
    <w:qFormat/>
    <w:rsid w:val="009B4E95"/>
    <w:rPr>
      <w:rFonts w:ascii="Arial" w:eastAsia="等线" w:hAnsi="Arial" w:cs="Arial"/>
      <w:sz w:val="28"/>
      <w:szCs w:val="28"/>
      <w:lang w:eastAsia="en-US"/>
    </w:rPr>
  </w:style>
  <w:style w:type="paragraph" w:customStyle="1" w:styleId="TemplateH2">
    <w:name w:val="TemplateH2"/>
    <w:basedOn w:val="a1"/>
    <w:qFormat/>
    <w:rsid w:val="009B4E95"/>
    <w:rPr>
      <w:rFonts w:ascii="Arial" w:eastAsia="等线" w:hAnsi="Arial" w:cs="Arial"/>
      <w:sz w:val="32"/>
      <w:szCs w:val="32"/>
      <w:lang w:eastAsia="en-US"/>
    </w:rPr>
  </w:style>
  <w:style w:type="paragraph" w:customStyle="1" w:styleId="B1">
    <w:name w:val="B1+"/>
    <w:basedOn w:val="B10"/>
    <w:rsid w:val="009B4E95"/>
    <w:pPr>
      <w:numPr>
        <w:numId w:val="22"/>
      </w:numPr>
      <w:tabs>
        <w:tab w:val="clear" w:pos="737"/>
      </w:tabs>
      <w:ind w:left="283" w:hanging="283"/>
    </w:pPr>
    <w:rPr>
      <w:rFonts w:eastAsiaTheme="minorEastAsia"/>
      <w:lang w:eastAsia="en-US"/>
    </w:rPr>
  </w:style>
  <w:style w:type="character" w:customStyle="1" w:styleId="NOChar">
    <w:name w:val="NO Char"/>
    <w:qFormat/>
    <w:rsid w:val="009B4E95"/>
    <w:rPr>
      <w:lang w:val="en-GB" w:eastAsia="en-US"/>
    </w:rPr>
  </w:style>
  <w:style w:type="character" w:styleId="affffa">
    <w:name w:val="Unresolved Mention"/>
    <w:uiPriority w:val="99"/>
    <w:semiHidden/>
    <w:unhideWhenUsed/>
    <w:rsid w:val="009B4E95"/>
    <w:rPr>
      <w:color w:val="808080"/>
      <w:shd w:val="clear" w:color="auto" w:fill="E6E6E6"/>
    </w:rPr>
  </w:style>
  <w:style w:type="character" w:customStyle="1" w:styleId="EditorsNoteCharChar">
    <w:name w:val="Editor's Note Char Char"/>
    <w:locked/>
    <w:rsid w:val="009B4E95"/>
    <w:rPr>
      <w:color w:val="FF0000"/>
      <w:lang w:val="en-GB" w:eastAsia="en-US"/>
    </w:rPr>
  </w:style>
  <w:style w:type="character" w:customStyle="1" w:styleId="B1Char1">
    <w:name w:val="B1 Char1"/>
    <w:rsid w:val="009B4E95"/>
    <w:rPr>
      <w:rFonts w:ascii="Times New Roman" w:hAnsi="Times New Roman"/>
      <w:lang w:val="en-GB"/>
    </w:rPr>
  </w:style>
  <w:style w:type="character" w:customStyle="1" w:styleId="EditorsNoteZchn">
    <w:name w:val="Editor's Note Zchn"/>
    <w:rsid w:val="009B4E95"/>
    <w:rPr>
      <w:rFonts w:ascii="Times New Roman" w:hAnsi="Times New Roman"/>
      <w:color w:val="FF0000"/>
      <w:lang w:val="en-GB"/>
    </w:rPr>
  </w:style>
  <w:style w:type="character" w:customStyle="1" w:styleId="UnresolvedMention2">
    <w:name w:val="Unresolved Mention2"/>
    <w:uiPriority w:val="99"/>
    <w:semiHidden/>
    <w:unhideWhenUsed/>
    <w:rsid w:val="009B4E95"/>
    <w:rPr>
      <w:color w:val="808080"/>
      <w:shd w:val="clear" w:color="auto" w:fill="E6E6E6"/>
    </w:rPr>
  </w:style>
  <w:style w:type="paragraph" w:customStyle="1" w:styleId="Style1">
    <w:name w:val="Style1"/>
    <w:basedOn w:val="8"/>
    <w:qFormat/>
    <w:rsid w:val="009B4E95"/>
    <w:pPr>
      <w:pageBreakBefore/>
      <w:overflowPunct/>
      <w:autoSpaceDE/>
      <w:autoSpaceDN/>
      <w:adjustRightInd/>
      <w:textAlignment w:val="auto"/>
    </w:pPr>
    <w:rPr>
      <w:rFonts w:eastAsia="宋体"/>
      <w:lang w:eastAsia="en-US"/>
    </w:rPr>
  </w:style>
  <w:style w:type="character" w:customStyle="1" w:styleId="BodyTextChar1">
    <w:name w:val="Body Text Char1"/>
    <w:basedOn w:val="a2"/>
    <w:rsid w:val="009B4E95"/>
    <w:rPr>
      <w:rFonts w:eastAsia="Times New Roman"/>
    </w:rPr>
  </w:style>
  <w:style w:type="character" w:customStyle="1" w:styleId="B3Char">
    <w:name w:val="B3 Char"/>
    <w:rsid w:val="009B4E95"/>
    <w:rPr>
      <w:rFonts w:eastAsia="Times New Roman"/>
    </w:rPr>
  </w:style>
  <w:style w:type="character" w:customStyle="1" w:styleId="BalloonTextChar1">
    <w:name w:val="Balloon Text Char1"/>
    <w:basedOn w:val="a2"/>
    <w:rsid w:val="009B4E95"/>
    <w:rPr>
      <w:rFonts w:ascii="Segoe UI" w:eastAsia="Times New Roman" w:hAnsi="Segoe UI" w:cs="Segoe UI"/>
      <w:sz w:val="18"/>
      <w:szCs w:val="18"/>
    </w:rPr>
  </w:style>
  <w:style w:type="character" w:customStyle="1" w:styleId="BodyText2Char1">
    <w:name w:val="Body Text 2 Char1"/>
    <w:basedOn w:val="a2"/>
    <w:rsid w:val="009B4E95"/>
    <w:rPr>
      <w:rFonts w:eastAsia="Times New Roman"/>
    </w:rPr>
  </w:style>
  <w:style w:type="character" w:customStyle="1" w:styleId="BodyText3Char1">
    <w:name w:val="Body Text 3 Char1"/>
    <w:basedOn w:val="a2"/>
    <w:rsid w:val="009B4E95"/>
    <w:rPr>
      <w:rFonts w:eastAsia="Times New Roman"/>
      <w:sz w:val="16"/>
      <w:szCs w:val="16"/>
    </w:rPr>
  </w:style>
  <w:style w:type="character" w:customStyle="1" w:styleId="BodyTextFirstIndentChar1">
    <w:name w:val="Body Text First Indent Char1"/>
    <w:basedOn w:val="BodyTextChar1"/>
    <w:rsid w:val="009B4E95"/>
    <w:rPr>
      <w:rFonts w:eastAsia="Times New Roman"/>
    </w:rPr>
  </w:style>
  <w:style w:type="character" w:customStyle="1" w:styleId="BodyTextIndentChar1">
    <w:name w:val="Body Text Indent Char1"/>
    <w:basedOn w:val="a2"/>
    <w:rsid w:val="009B4E95"/>
    <w:rPr>
      <w:rFonts w:eastAsia="Times New Roman"/>
    </w:rPr>
  </w:style>
  <w:style w:type="character" w:customStyle="1" w:styleId="BodyTextFirstIndent2Char1">
    <w:name w:val="Body Text First Indent 2 Char1"/>
    <w:basedOn w:val="BodyTextIndentChar1"/>
    <w:rsid w:val="009B4E95"/>
    <w:rPr>
      <w:rFonts w:eastAsia="Times New Roman"/>
    </w:rPr>
  </w:style>
  <w:style w:type="character" w:customStyle="1" w:styleId="BodyTextIndent2Char1">
    <w:name w:val="Body Text Indent 2 Char1"/>
    <w:basedOn w:val="a2"/>
    <w:rsid w:val="009B4E95"/>
    <w:rPr>
      <w:rFonts w:eastAsia="Times New Roman"/>
    </w:rPr>
  </w:style>
  <w:style w:type="character" w:customStyle="1" w:styleId="BodyTextIndent3Char1">
    <w:name w:val="Body Text Indent 3 Char1"/>
    <w:basedOn w:val="a2"/>
    <w:rsid w:val="009B4E95"/>
    <w:rPr>
      <w:rFonts w:eastAsia="Times New Roman"/>
      <w:sz w:val="16"/>
      <w:szCs w:val="16"/>
    </w:rPr>
  </w:style>
  <w:style w:type="character" w:customStyle="1" w:styleId="ClosingChar1">
    <w:name w:val="Closing Char1"/>
    <w:basedOn w:val="a2"/>
    <w:rsid w:val="009B4E95"/>
    <w:rPr>
      <w:rFonts w:eastAsia="Times New Roman"/>
    </w:rPr>
  </w:style>
  <w:style w:type="character" w:customStyle="1" w:styleId="CommentTextChar1">
    <w:name w:val="Comment Text Char1"/>
    <w:basedOn w:val="a2"/>
    <w:rsid w:val="009B4E95"/>
    <w:rPr>
      <w:rFonts w:eastAsia="Times New Roman"/>
    </w:rPr>
  </w:style>
  <w:style w:type="character" w:customStyle="1" w:styleId="CommentSubjectChar1">
    <w:name w:val="Comment Subject Char1"/>
    <w:basedOn w:val="CommentTextChar1"/>
    <w:rsid w:val="009B4E95"/>
    <w:rPr>
      <w:rFonts w:eastAsia="Times New Roman"/>
      <w:b/>
      <w:bCs/>
    </w:rPr>
  </w:style>
  <w:style w:type="character" w:customStyle="1" w:styleId="DateChar1">
    <w:name w:val="Date Char1"/>
    <w:basedOn w:val="a2"/>
    <w:rsid w:val="009B4E95"/>
    <w:rPr>
      <w:rFonts w:eastAsia="Times New Roman"/>
    </w:rPr>
  </w:style>
  <w:style w:type="character" w:customStyle="1" w:styleId="DocumentMapChar1">
    <w:name w:val="Document Map Char1"/>
    <w:basedOn w:val="a2"/>
    <w:rsid w:val="009B4E95"/>
    <w:rPr>
      <w:rFonts w:ascii="Segoe UI" w:eastAsia="Times New Roman" w:hAnsi="Segoe UI" w:cs="Segoe UI"/>
      <w:sz w:val="16"/>
      <w:szCs w:val="16"/>
    </w:rPr>
  </w:style>
  <w:style w:type="character" w:customStyle="1" w:styleId="E-mailSignatureChar1">
    <w:name w:val="E-mail Signature Char1"/>
    <w:basedOn w:val="a2"/>
    <w:rsid w:val="009B4E95"/>
    <w:rPr>
      <w:rFonts w:eastAsia="Times New Roman"/>
    </w:rPr>
  </w:style>
  <w:style w:type="character" w:customStyle="1" w:styleId="FooterChar1">
    <w:name w:val="Footer Char1"/>
    <w:basedOn w:val="a2"/>
    <w:rsid w:val="009B4E95"/>
    <w:rPr>
      <w:rFonts w:eastAsia="Times New Roman"/>
    </w:rPr>
  </w:style>
  <w:style w:type="character" w:customStyle="1" w:styleId="HeaderChar1">
    <w:name w:val="Header Char1"/>
    <w:basedOn w:val="a2"/>
    <w:rsid w:val="009B4E95"/>
    <w:rPr>
      <w:rFonts w:eastAsia="Times New Roman"/>
    </w:rPr>
  </w:style>
  <w:style w:type="paragraph" w:customStyle="1" w:styleId="msonormal0">
    <w:name w:val="msonormal"/>
    <w:basedOn w:val="a1"/>
    <w:rsid w:val="009B4E95"/>
    <w:pPr>
      <w:overflowPunct/>
      <w:autoSpaceDE/>
      <w:autoSpaceDN/>
      <w:adjustRightInd/>
      <w:spacing w:before="100" w:beforeAutospacing="1" w:after="100" w:afterAutospacing="1"/>
      <w:textAlignment w:val="auto"/>
    </w:pPr>
    <w:rPr>
      <w:rFonts w:eastAsiaTheme="minorEastAsia"/>
      <w:sz w:val="24"/>
      <w:szCs w:val="24"/>
      <w:lang w:eastAsia="en-IN"/>
    </w:rPr>
  </w:style>
  <w:style w:type="character" w:styleId="affffb">
    <w:name w:val="Strong"/>
    <w:qFormat/>
    <w:rsid w:val="009B4E95"/>
    <w:rPr>
      <w:b/>
      <w:bCs/>
    </w:rPr>
  </w:style>
  <w:style w:type="character" w:customStyle="1" w:styleId="TAHCar">
    <w:name w:val="TAH Car"/>
    <w:rsid w:val="009B4E95"/>
    <w:rPr>
      <w:rFonts w:ascii="Arial" w:hAnsi="Arial"/>
      <w:b/>
      <w:sz w:val="18"/>
      <w:lang w:val="en-GB" w:eastAsia="en-US"/>
    </w:rPr>
  </w:style>
  <w:style w:type="character" w:customStyle="1" w:styleId="THZchn">
    <w:name w:val="TH Zchn"/>
    <w:rsid w:val="009B4E95"/>
    <w:rPr>
      <w:rFonts w:ascii="Arial" w:hAnsi="Arial"/>
      <w:b/>
      <w:lang w:eastAsia="en-US"/>
    </w:rPr>
  </w:style>
  <w:style w:type="character" w:customStyle="1" w:styleId="TAN0">
    <w:name w:val="TAN (文字)"/>
    <w:rsid w:val="009B4E95"/>
    <w:rPr>
      <w:rFonts w:ascii="Arial" w:hAnsi="Arial"/>
      <w:sz w:val="18"/>
      <w:lang w:eastAsia="en-US"/>
    </w:rPr>
  </w:style>
  <w:style w:type="paragraph" w:customStyle="1" w:styleId="FL">
    <w:name w:val="FL"/>
    <w:basedOn w:val="a1"/>
    <w:rsid w:val="009B4E95"/>
    <w:pPr>
      <w:keepNext/>
      <w:keepLines/>
      <w:spacing w:before="60"/>
      <w:jc w:val="center"/>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1.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openxmlformats.org/officeDocument/2006/relationships/theme" Target="theme/theme1.xml"/><Relationship Id="rId20" Type="http://schemas.openxmlformats.org/officeDocument/2006/relationships/oleObject" Target="embeddings/Microsoft_Word_97_-_2003_Document2.doc"/><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84</Pages>
  <Words>23974</Words>
  <Characters>136654</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C3-235551</cp:lastModifiedBy>
  <cp:revision>4</cp:revision>
  <cp:lastPrinted>2019-02-25T14:05:00Z</cp:lastPrinted>
  <dcterms:created xsi:type="dcterms:W3CDTF">2023-11-24T10:27:00Z</dcterms:created>
  <dcterms:modified xsi:type="dcterms:W3CDTF">2023-11-24T10:34:00Z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